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6363" w:rsidRPr="003922B2" w:rsidRDefault="00BE4629" w:rsidP="00517A51">
      <w:pPr>
        <w:pStyle w:val="a3"/>
        <w:jc w:val="center"/>
        <w:rPr>
          <w:rFonts w:ascii="標楷體" w:eastAsia="標楷體" w:hAnsi="標楷體"/>
          <w:b/>
          <w:spacing w:val="60"/>
          <w:sz w:val="32"/>
          <w:szCs w:val="32"/>
          <w:u w:val="single"/>
        </w:rPr>
      </w:pPr>
      <w:r w:rsidRPr="003922B2">
        <w:rPr>
          <w:rFonts w:ascii="標楷體" w:eastAsia="標楷體" w:hAnsi="標楷體" w:hint="eastAsia"/>
          <w:b/>
          <w:spacing w:val="60"/>
          <w:sz w:val="32"/>
          <w:szCs w:val="32"/>
          <w:u w:val="single"/>
        </w:rPr>
        <w:t>中華民國</w:t>
      </w:r>
      <w:proofErr w:type="gramStart"/>
      <w:r w:rsidR="00B8396A">
        <w:rPr>
          <w:rFonts w:ascii="標楷體" w:eastAsia="標楷體" w:hAnsi="標楷體"/>
          <w:b/>
          <w:spacing w:val="60"/>
          <w:sz w:val="32"/>
          <w:szCs w:val="32"/>
          <w:u w:val="single"/>
        </w:rPr>
        <w:t>112</w:t>
      </w:r>
      <w:proofErr w:type="gramEnd"/>
      <w:r w:rsidRPr="003922B2">
        <w:rPr>
          <w:rFonts w:ascii="標楷體" w:eastAsia="標楷體" w:hAnsi="標楷體" w:hint="eastAsia"/>
          <w:b/>
          <w:spacing w:val="60"/>
          <w:sz w:val="32"/>
          <w:szCs w:val="32"/>
          <w:u w:val="single"/>
        </w:rPr>
        <w:t>年度</w:t>
      </w:r>
      <w:r w:rsidR="00B8396A">
        <w:rPr>
          <w:rFonts w:ascii="標楷體" w:eastAsia="標楷體" w:hAnsi="標楷體"/>
          <w:b/>
          <w:spacing w:val="60"/>
          <w:sz w:val="32"/>
          <w:szCs w:val="32"/>
          <w:u w:val="single"/>
        </w:rPr>
        <w:t>新竹市</w:t>
      </w:r>
      <w:r w:rsidRPr="003922B2">
        <w:rPr>
          <w:rFonts w:ascii="標楷體" w:eastAsia="標楷體" w:hAnsi="標楷體" w:hint="eastAsia"/>
          <w:b/>
          <w:spacing w:val="60"/>
          <w:sz w:val="32"/>
          <w:szCs w:val="32"/>
          <w:u w:val="single"/>
        </w:rPr>
        <w:t>總決算審定後歲入歲出性質及餘</w:t>
      </w:r>
      <w:proofErr w:type="gramStart"/>
      <w:r w:rsidRPr="003922B2">
        <w:rPr>
          <w:rFonts w:ascii="標楷體" w:eastAsia="標楷體" w:hAnsi="標楷體" w:hint="eastAsia"/>
          <w:b/>
          <w:spacing w:val="60"/>
          <w:sz w:val="32"/>
          <w:szCs w:val="32"/>
          <w:u w:val="single"/>
        </w:rPr>
        <w:t>絀</w:t>
      </w:r>
      <w:proofErr w:type="gramEnd"/>
      <w:r w:rsidRPr="003922B2">
        <w:rPr>
          <w:rFonts w:ascii="標楷體" w:eastAsia="標楷體" w:hAnsi="標楷體" w:hint="eastAsia"/>
          <w:b/>
          <w:spacing w:val="60"/>
          <w:sz w:val="32"/>
          <w:szCs w:val="32"/>
          <w:u w:val="single"/>
        </w:rPr>
        <w:t>簡明比較分析表</w:t>
      </w:r>
    </w:p>
    <w:tbl>
      <w:tblPr>
        <w:tblW w:w="20696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969"/>
        <w:gridCol w:w="3686"/>
        <w:gridCol w:w="1843"/>
        <w:gridCol w:w="3827"/>
        <w:gridCol w:w="1984"/>
        <w:gridCol w:w="3828"/>
        <w:gridCol w:w="1559"/>
      </w:tblGrid>
      <w:tr w:rsidR="007F6363" w:rsidRPr="00C63A57" w:rsidTr="00FF30BF">
        <w:trPr>
          <w:trHeight w:val="315"/>
        </w:trPr>
        <w:tc>
          <w:tcPr>
            <w:tcW w:w="2069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F6363" w:rsidRPr="00C63A57" w:rsidRDefault="007F6363" w:rsidP="00517A51">
            <w:pPr>
              <w:pStyle w:val="af0"/>
              <w:ind w:rightChars="0" w:right="0"/>
              <w:rPr>
                <w:w w:val="100"/>
              </w:rPr>
            </w:pPr>
            <w:r w:rsidRPr="00C63A57">
              <w:rPr>
                <w:rFonts w:hint="eastAsia"/>
                <w:w w:val="100"/>
              </w:rPr>
              <w:t xml:space="preserve">　</w:t>
            </w:r>
            <w:r w:rsidR="00517A51" w:rsidRPr="00C63A57">
              <w:rPr>
                <w:rFonts w:hint="eastAsia"/>
                <w:w w:val="100"/>
              </w:rPr>
              <w:t xml:space="preserve">　</w:t>
            </w:r>
            <w:r w:rsidRPr="00C63A57">
              <w:rPr>
                <w:rFonts w:hint="eastAsia"/>
                <w:w w:val="100"/>
              </w:rPr>
              <w:t>單位：新臺幣元</w:t>
            </w:r>
          </w:p>
        </w:tc>
      </w:tr>
      <w:tr w:rsidR="007F6363" w:rsidRPr="00C63A57" w:rsidTr="00C63A57">
        <w:trPr>
          <w:trHeight w:val="567"/>
        </w:trPr>
        <w:tc>
          <w:tcPr>
            <w:tcW w:w="396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F6363" w:rsidRPr="00C63A57" w:rsidRDefault="007F6363" w:rsidP="00466D60">
            <w:pPr>
              <w:pStyle w:val="af5"/>
              <w:ind w:left="72" w:right="72"/>
            </w:pPr>
            <w:r w:rsidRPr="00C63A57">
              <w:rPr>
                <w:rFonts w:hint="eastAsia"/>
              </w:rPr>
              <w:t>項目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363" w:rsidRPr="00C63A57" w:rsidRDefault="006A7A6D" w:rsidP="00466D60">
            <w:pPr>
              <w:pStyle w:val="af5"/>
              <w:ind w:left="72" w:right="72"/>
            </w:pPr>
            <w:r w:rsidRPr="00C63A57">
              <w:rPr>
                <w:rFonts w:hint="eastAsia"/>
              </w:rPr>
              <w:t>預算數</w:t>
            </w: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363" w:rsidRPr="00C63A57" w:rsidRDefault="006A7A6D" w:rsidP="00466D60">
            <w:pPr>
              <w:pStyle w:val="af5"/>
              <w:ind w:left="72" w:right="72"/>
            </w:pPr>
            <w:r w:rsidRPr="00C63A57">
              <w:rPr>
                <w:rFonts w:hint="eastAsia"/>
              </w:rPr>
              <w:t>決算審定數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6363" w:rsidRPr="00C63A57" w:rsidRDefault="006A7A6D" w:rsidP="00C00697">
            <w:pPr>
              <w:pStyle w:val="af5"/>
              <w:ind w:leftChars="10" w:left="24" w:rightChars="10" w:right="24"/>
            </w:pPr>
            <w:r w:rsidRPr="00C63A57">
              <w:rPr>
                <w:rFonts w:hint="eastAsia"/>
              </w:rPr>
              <w:t>決算審定數與預算數</w:t>
            </w:r>
            <w:r w:rsidR="007F6363" w:rsidRPr="00C63A57">
              <w:rPr>
                <w:rFonts w:hint="eastAsia"/>
              </w:rPr>
              <w:t>比較</w:t>
            </w:r>
            <w:r w:rsidR="00BB35AB" w:rsidRPr="00C63A57">
              <w:rPr>
                <w:rFonts w:hint="eastAsia"/>
              </w:rPr>
              <w:t>增減</w:t>
            </w:r>
          </w:p>
        </w:tc>
      </w:tr>
      <w:tr w:rsidR="007F6363" w:rsidRPr="00C63A57" w:rsidTr="00C63A57">
        <w:trPr>
          <w:trHeight w:val="567"/>
        </w:trPr>
        <w:tc>
          <w:tcPr>
            <w:tcW w:w="396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F6363" w:rsidRPr="00C63A57" w:rsidRDefault="007F6363" w:rsidP="00466D60">
            <w:pPr>
              <w:pStyle w:val="af5"/>
              <w:ind w:left="72" w:right="72"/>
              <w:rPr>
                <w:rFonts w:eastAsia="華康楷書體W5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363" w:rsidRPr="00C63A57" w:rsidRDefault="007F6363" w:rsidP="00466D60">
            <w:pPr>
              <w:pStyle w:val="af5"/>
              <w:ind w:left="72" w:right="72"/>
            </w:pPr>
            <w:r w:rsidRPr="00C63A57">
              <w:rPr>
                <w:rFonts w:hint="eastAsia"/>
              </w:rPr>
              <w:t>金額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363" w:rsidRPr="00C63A57" w:rsidRDefault="00B663D4" w:rsidP="00466D60">
            <w:pPr>
              <w:pStyle w:val="af5"/>
              <w:ind w:leftChars="-50" w:left="-120" w:rightChars="-50" w:right="-120"/>
              <w:jc w:val="center"/>
              <w:rPr>
                <w:rFonts w:ascii="Times New Roman"/>
              </w:rPr>
            </w:pPr>
            <w:r w:rsidRPr="00C63A57">
              <w:rPr>
                <w:rFonts w:ascii="Times New Roman" w:hint="eastAsia"/>
              </w:rPr>
              <w:t>％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363" w:rsidRPr="00C63A57" w:rsidRDefault="007F6363" w:rsidP="00466D60">
            <w:pPr>
              <w:pStyle w:val="af5"/>
              <w:ind w:left="72" w:right="72"/>
            </w:pPr>
            <w:r w:rsidRPr="00C63A57">
              <w:rPr>
                <w:rFonts w:hint="eastAsia"/>
              </w:rPr>
              <w:t>金額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363" w:rsidRPr="00C63A57" w:rsidRDefault="00B663D4" w:rsidP="00466D60">
            <w:pPr>
              <w:pStyle w:val="af5"/>
              <w:ind w:leftChars="-50" w:left="-120" w:rightChars="-50" w:right="-120"/>
              <w:jc w:val="center"/>
            </w:pPr>
            <w:r w:rsidRPr="00C63A57">
              <w:rPr>
                <w:rFonts w:hint="eastAsia"/>
              </w:rPr>
              <w:t>％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363" w:rsidRPr="00C63A57" w:rsidRDefault="00BB35AB" w:rsidP="00466D60">
            <w:pPr>
              <w:pStyle w:val="af5"/>
              <w:ind w:left="72" w:right="72"/>
            </w:pPr>
            <w:r w:rsidRPr="00C63A57">
              <w:rPr>
                <w:rFonts w:hint="eastAsia"/>
              </w:rPr>
              <w:t>金額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6363" w:rsidRPr="00C63A57" w:rsidRDefault="007F6363" w:rsidP="00466D60">
            <w:pPr>
              <w:pStyle w:val="af5"/>
              <w:ind w:leftChars="0" w:left="0" w:rightChars="0" w:right="0"/>
            </w:pPr>
            <w:r w:rsidRPr="00C63A57">
              <w:rPr>
                <w:rFonts w:hint="eastAsia"/>
              </w:rPr>
              <w:t>％</w:t>
            </w:r>
          </w:p>
        </w:tc>
      </w:tr>
      <w:tr w:rsidR="00B8396A" w:rsidRPr="00C63A57" w:rsidTr="00C63A57">
        <w:tblPrEx>
          <w:tblBorders>
            <w:insideH w:val="none" w:sz="0" w:space="0" w:color="auto"/>
          </w:tblBorders>
        </w:tblPrEx>
        <w:trPr>
          <w:trHeight w:val="567"/>
        </w:trPr>
        <w:tc>
          <w:tcPr>
            <w:tcW w:w="3969" w:type="dxa"/>
            <w:shd w:val="clear" w:color="auto" w:fill="auto"/>
            <w:vAlign w:val="center"/>
          </w:tcPr>
          <w:p w:rsidR="00B8396A" w:rsidRPr="00C63A57" w:rsidRDefault="00B8396A" w:rsidP="00B72BC0">
            <w:pPr>
              <w:pStyle w:val="af5"/>
              <w:ind w:leftChars="0" w:left="72" w:rightChars="0" w:right="72"/>
              <w:jc w:val="left"/>
              <w:rPr>
                <w:rFonts w:ascii="標楷體" w:hAnsi="標楷體"/>
                <w:b/>
              </w:rPr>
            </w:pPr>
            <w:r w:rsidRPr="00C63A57">
              <w:rPr>
                <w:rFonts w:ascii="標楷體" w:hAnsi="標楷體" w:hint="eastAsia"/>
                <w:b/>
                <w:noProof/>
              </w:rPr>
              <w:t>一、經常門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B8396A" w:rsidRPr="00C63A57" w:rsidRDefault="00B8396A" w:rsidP="00B72BC0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B8396A" w:rsidRPr="00C63A57" w:rsidRDefault="00B8396A" w:rsidP="00B72BC0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:rsidR="00B8396A" w:rsidRPr="00C63A57" w:rsidRDefault="00B8396A" w:rsidP="00B72BC0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B8396A" w:rsidRPr="00C63A57" w:rsidRDefault="00B8396A" w:rsidP="00B72BC0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:rsidR="00B8396A" w:rsidRPr="00C63A57" w:rsidRDefault="00B8396A" w:rsidP="00B72BC0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B8396A" w:rsidRPr="00C63A57" w:rsidRDefault="00B8396A" w:rsidP="00B72BC0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</w:p>
        </w:tc>
      </w:tr>
      <w:tr w:rsidR="00B8396A" w:rsidRPr="00C63A57" w:rsidTr="00C63A57">
        <w:tblPrEx>
          <w:tblBorders>
            <w:insideH w:val="none" w:sz="0" w:space="0" w:color="auto"/>
          </w:tblBorders>
        </w:tblPrEx>
        <w:trPr>
          <w:trHeight w:val="567"/>
        </w:trPr>
        <w:tc>
          <w:tcPr>
            <w:tcW w:w="3969" w:type="dxa"/>
            <w:shd w:val="clear" w:color="auto" w:fill="auto"/>
            <w:vAlign w:val="center"/>
          </w:tcPr>
          <w:p w:rsidR="00B8396A" w:rsidRPr="00C63A57" w:rsidRDefault="00B8396A" w:rsidP="00B72BC0">
            <w:pPr>
              <w:pStyle w:val="af5"/>
              <w:ind w:leftChars="100" w:left="240" w:rightChars="0" w:right="72"/>
              <w:jc w:val="left"/>
              <w:rPr>
                <w:rFonts w:ascii="標楷體" w:hAnsi="標楷體"/>
                <w:b/>
              </w:rPr>
            </w:pPr>
            <w:r w:rsidRPr="00C63A57">
              <w:rPr>
                <w:rFonts w:ascii="標楷體" w:hAnsi="標楷體" w:hint="eastAsia"/>
                <w:b/>
                <w:noProof/>
              </w:rPr>
              <w:t>(一)歲入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B8396A" w:rsidRPr="00C63A57" w:rsidRDefault="00B8396A" w:rsidP="00B72BC0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C63A57">
              <w:rPr>
                <w:rFonts w:ascii="新細明體" w:hAnsi="新細明體"/>
                <w:b/>
                <w:noProof/>
              </w:rPr>
              <w:t>26,559,091,000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8396A" w:rsidRPr="00C63A57" w:rsidRDefault="00B8396A" w:rsidP="00C63A57">
            <w:pPr>
              <w:pStyle w:val="af5"/>
              <w:ind w:leftChars="0" w:left="0" w:rightChars="20" w:right="48"/>
              <w:jc w:val="right"/>
              <w:rPr>
                <w:rFonts w:ascii="新細明體" w:eastAsia="新細明體" w:hAnsi="新細明體"/>
                <w:b/>
              </w:rPr>
            </w:pPr>
            <w:r w:rsidRPr="00C63A57">
              <w:rPr>
                <w:rFonts w:ascii="新細明體" w:hAnsi="新細明體"/>
                <w:b/>
                <w:noProof/>
              </w:rPr>
              <w:t>100.00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B8396A" w:rsidRPr="00C63A57" w:rsidRDefault="00B8396A" w:rsidP="00B72BC0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C63A57">
              <w:rPr>
                <w:rFonts w:ascii="新細明體" w:hAnsi="新細明體"/>
                <w:b/>
                <w:noProof/>
              </w:rPr>
              <w:t>26,266,456,247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B8396A" w:rsidRPr="00C63A57" w:rsidRDefault="00B8396A" w:rsidP="00C63A57">
            <w:pPr>
              <w:pStyle w:val="af5"/>
              <w:ind w:leftChars="0" w:left="0" w:rightChars="20" w:right="48"/>
              <w:jc w:val="right"/>
              <w:rPr>
                <w:rFonts w:ascii="新細明體" w:eastAsia="新細明體" w:hAnsi="新細明體"/>
                <w:b/>
              </w:rPr>
            </w:pPr>
            <w:r w:rsidRPr="00C63A57">
              <w:rPr>
                <w:rFonts w:ascii="新細明體" w:hAnsi="新細明體"/>
                <w:b/>
                <w:noProof/>
              </w:rPr>
              <w:t>100.00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B8396A" w:rsidRPr="00C63A57" w:rsidRDefault="00B8396A" w:rsidP="00B72BC0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C63A57">
              <w:rPr>
                <w:rFonts w:ascii="新細明體" w:hAnsi="新細明體"/>
                <w:b/>
                <w:noProof/>
              </w:rPr>
              <w:t>- 292,634,753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8396A" w:rsidRPr="00C63A57" w:rsidRDefault="00B8396A" w:rsidP="00C63A57">
            <w:pPr>
              <w:pStyle w:val="af5"/>
              <w:ind w:leftChars="0" w:left="0" w:rightChars="20" w:right="48"/>
              <w:jc w:val="right"/>
              <w:rPr>
                <w:rFonts w:ascii="新細明體" w:eastAsia="新細明體" w:hAnsi="新細明體"/>
                <w:b/>
              </w:rPr>
            </w:pPr>
            <w:r w:rsidRPr="00C63A57">
              <w:rPr>
                <w:rFonts w:ascii="新細明體" w:hAnsi="新細明體"/>
                <w:b/>
                <w:noProof/>
              </w:rPr>
              <w:t>- 1.10</w:t>
            </w:r>
          </w:p>
        </w:tc>
      </w:tr>
      <w:tr w:rsidR="00B8396A" w:rsidRPr="00C63A57" w:rsidTr="00C63A57">
        <w:tblPrEx>
          <w:tblBorders>
            <w:insideH w:val="none" w:sz="0" w:space="0" w:color="auto"/>
          </w:tblBorders>
        </w:tblPrEx>
        <w:trPr>
          <w:trHeight w:val="567"/>
        </w:trPr>
        <w:tc>
          <w:tcPr>
            <w:tcW w:w="3969" w:type="dxa"/>
            <w:shd w:val="clear" w:color="auto" w:fill="auto"/>
            <w:vAlign w:val="center"/>
          </w:tcPr>
          <w:p w:rsidR="00B8396A" w:rsidRPr="00C63A57" w:rsidRDefault="00B8396A" w:rsidP="00B72BC0">
            <w:pPr>
              <w:pStyle w:val="af5"/>
              <w:ind w:leftChars="200" w:left="480" w:rightChars="0" w:right="72"/>
              <w:jc w:val="left"/>
              <w:rPr>
                <w:rFonts w:ascii="標楷體" w:hAnsi="標楷體"/>
              </w:rPr>
            </w:pPr>
            <w:r w:rsidRPr="00C63A57">
              <w:rPr>
                <w:rFonts w:ascii="標楷體" w:hAnsi="標楷體" w:hint="eastAsia"/>
                <w:noProof/>
              </w:rPr>
              <w:t>1.直接稅收入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B8396A" w:rsidRPr="00C63A57" w:rsidRDefault="00B3730E" w:rsidP="00B72BC0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B3730E">
              <w:rPr>
                <w:rFonts w:ascii="新細明體" w:hAnsi="新細明體"/>
                <w:noProof/>
              </w:rPr>
              <w:t>10,337,634,000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8396A" w:rsidRPr="00C63A57" w:rsidRDefault="00B3730E" w:rsidP="00C63A57">
            <w:pPr>
              <w:pStyle w:val="af5"/>
              <w:ind w:leftChars="0" w:left="0" w:rightChars="20" w:right="48"/>
              <w:jc w:val="right"/>
              <w:rPr>
                <w:rFonts w:ascii="新細明體" w:eastAsia="新細明體" w:hAnsi="新細明體"/>
              </w:rPr>
            </w:pPr>
            <w:r w:rsidRPr="00B3730E">
              <w:rPr>
                <w:rFonts w:ascii="新細明體" w:hAnsi="新細明體"/>
                <w:noProof/>
              </w:rPr>
              <w:t>38.92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B8396A" w:rsidRPr="00C63A57" w:rsidRDefault="00B3730E" w:rsidP="00B72BC0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B3730E">
              <w:rPr>
                <w:rFonts w:ascii="新細明體" w:hAnsi="新細明體"/>
                <w:noProof/>
              </w:rPr>
              <w:t>10,045,577,020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B8396A" w:rsidRPr="00C63A57" w:rsidRDefault="00B3730E" w:rsidP="00C63A57">
            <w:pPr>
              <w:pStyle w:val="af5"/>
              <w:ind w:leftChars="0" w:left="0" w:rightChars="20" w:right="48"/>
              <w:jc w:val="right"/>
              <w:rPr>
                <w:rFonts w:ascii="新細明體" w:eastAsia="新細明體" w:hAnsi="新細明體"/>
              </w:rPr>
            </w:pPr>
            <w:r w:rsidRPr="00B3730E">
              <w:rPr>
                <w:rFonts w:ascii="新細明體" w:hAnsi="新細明體"/>
                <w:noProof/>
              </w:rPr>
              <w:t>38.24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B8396A" w:rsidRPr="00C63A57" w:rsidRDefault="00B3730E" w:rsidP="00B3730E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B3730E">
              <w:rPr>
                <w:rFonts w:ascii="新細明體" w:hAnsi="新細明體"/>
                <w:noProof/>
              </w:rPr>
              <w:t>-</w:t>
            </w:r>
            <w:r w:rsidRPr="00C63A57">
              <w:rPr>
                <w:rFonts w:ascii="新細明體" w:hAnsi="新細明體"/>
                <w:b/>
                <w:noProof/>
              </w:rPr>
              <w:t xml:space="preserve"> </w:t>
            </w:r>
            <w:r w:rsidRPr="00B3730E">
              <w:rPr>
                <w:rFonts w:ascii="新細明體" w:hAnsi="新細明體"/>
                <w:noProof/>
              </w:rPr>
              <w:t>292,056,980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8396A" w:rsidRPr="00C63A57" w:rsidRDefault="00B8396A" w:rsidP="00C63A57">
            <w:pPr>
              <w:pStyle w:val="af5"/>
              <w:ind w:leftChars="0" w:left="0" w:rightChars="20" w:right="48"/>
              <w:jc w:val="right"/>
              <w:rPr>
                <w:rFonts w:ascii="新細明體" w:eastAsia="新細明體" w:hAnsi="新細明體"/>
              </w:rPr>
            </w:pPr>
            <w:r w:rsidRPr="00C63A57">
              <w:rPr>
                <w:rFonts w:ascii="新細明體" w:hAnsi="新細明體"/>
                <w:noProof/>
              </w:rPr>
              <w:t>- 2.</w:t>
            </w:r>
            <w:r w:rsidR="00B3730E">
              <w:rPr>
                <w:rFonts w:ascii="新細明體" w:hAnsi="新細明體" w:hint="eastAsia"/>
                <w:noProof/>
              </w:rPr>
              <w:t>83</w:t>
            </w:r>
          </w:p>
        </w:tc>
      </w:tr>
      <w:tr w:rsidR="00B8396A" w:rsidRPr="00C63A57" w:rsidTr="00C63A57">
        <w:tblPrEx>
          <w:tblBorders>
            <w:insideH w:val="none" w:sz="0" w:space="0" w:color="auto"/>
          </w:tblBorders>
        </w:tblPrEx>
        <w:trPr>
          <w:trHeight w:val="567"/>
        </w:trPr>
        <w:tc>
          <w:tcPr>
            <w:tcW w:w="3969" w:type="dxa"/>
            <w:shd w:val="clear" w:color="auto" w:fill="auto"/>
            <w:vAlign w:val="center"/>
          </w:tcPr>
          <w:p w:rsidR="00B8396A" w:rsidRPr="00C63A57" w:rsidRDefault="00B8396A" w:rsidP="00B72BC0">
            <w:pPr>
              <w:pStyle w:val="af5"/>
              <w:ind w:leftChars="200" w:left="480" w:rightChars="0" w:right="72"/>
              <w:jc w:val="left"/>
              <w:rPr>
                <w:rFonts w:ascii="標楷體" w:hAnsi="標楷體"/>
              </w:rPr>
            </w:pPr>
            <w:r w:rsidRPr="00C63A57">
              <w:rPr>
                <w:rFonts w:ascii="標楷體" w:hAnsi="標楷體" w:hint="eastAsia"/>
                <w:noProof/>
              </w:rPr>
              <w:t>2.間接稅收入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B8396A" w:rsidRPr="00B3730E" w:rsidRDefault="00B3730E" w:rsidP="00B72BC0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highlight w:val="yellow"/>
              </w:rPr>
            </w:pPr>
            <w:r w:rsidRPr="00B3730E">
              <w:rPr>
                <w:rFonts w:ascii="新細明體" w:hAnsi="新細明體"/>
                <w:noProof/>
              </w:rPr>
              <w:t>6,128,131,000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8396A" w:rsidRPr="00B3730E" w:rsidRDefault="00B3730E" w:rsidP="00C63A57">
            <w:pPr>
              <w:pStyle w:val="af5"/>
              <w:ind w:leftChars="0" w:left="0" w:rightChars="20" w:right="48"/>
              <w:jc w:val="right"/>
              <w:rPr>
                <w:rFonts w:ascii="新細明體" w:eastAsia="新細明體" w:hAnsi="新細明體"/>
                <w:highlight w:val="yellow"/>
              </w:rPr>
            </w:pPr>
            <w:r w:rsidRPr="00B3730E">
              <w:rPr>
                <w:rFonts w:ascii="新細明體" w:hAnsi="新細明體"/>
                <w:noProof/>
              </w:rPr>
              <w:t>23.07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B8396A" w:rsidRPr="00B3730E" w:rsidRDefault="00B3730E" w:rsidP="00B72BC0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highlight w:val="yellow"/>
              </w:rPr>
            </w:pPr>
            <w:r w:rsidRPr="00B3730E">
              <w:rPr>
                <w:rFonts w:ascii="新細明體" w:hAnsi="新細明體"/>
                <w:noProof/>
              </w:rPr>
              <w:t>6,202,696,973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B8396A" w:rsidRPr="00B3730E" w:rsidRDefault="00B3730E" w:rsidP="00C63A57">
            <w:pPr>
              <w:pStyle w:val="af5"/>
              <w:ind w:leftChars="0" w:left="0" w:rightChars="20" w:right="48"/>
              <w:jc w:val="right"/>
              <w:rPr>
                <w:rFonts w:ascii="新細明體" w:eastAsia="新細明體" w:hAnsi="新細明體"/>
                <w:highlight w:val="yellow"/>
              </w:rPr>
            </w:pPr>
            <w:r w:rsidRPr="00B3730E">
              <w:rPr>
                <w:rFonts w:ascii="新細明體" w:hAnsi="新細明體"/>
                <w:noProof/>
              </w:rPr>
              <w:t>23.61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B8396A" w:rsidRPr="00B3730E" w:rsidRDefault="00B3730E" w:rsidP="00B3730E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highlight w:val="yellow"/>
              </w:rPr>
            </w:pPr>
            <w:r w:rsidRPr="00B3730E">
              <w:rPr>
                <w:rFonts w:ascii="新細明體" w:hAnsi="新細明體"/>
                <w:noProof/>
              </w:rPr>
              <w:t xml:space="preserve"> 74,565,973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8396A" w:rsidRPr="00B3730E" w:rsidRDefault="00B3730E" w:rsidP="00C63A57">
            <w:pPr>
              <w:pStyle w:val="af5"/>
              <w:ind w:leftChars="0" w:left="0" w:rightChars="20" w:right="48"/>
              <w:jc w:val="right"/>
              <w:rPr>
                <w:rFonts w:ascii="新細明體" w:eastAsia="新細明體" w:hAnsi="新細明體"/>
                <w:highlight w:val="yellow"/>
              </w:rPr>
            </w:pPr>
            <w:r w:rsidRPr="00B3730E">
              <w:rPr>
                <w:rFonts w:ascii="新細明體" w:hAnsi="新細明體"/>
                <w:noProof/>
              </w:rPr>
              <w:t>1.22</w:t>
            </w:r>
          </w:p>
        </w:tc>
      </w:tr>
      <w:tr w:rsidR="00B8396A" w:rsidRPr="00C63A57" w:rsidTr="00C63A57">
        <w:tblPrEx>
          <w:tblBorders>
            <w:insideH w:val="none" w:sz="0" w:space="0" w:color="auto"/>
          </w:tblBorders>
        </w:tblPrEx>
        <w:trPr>
          <w:trHeight w:val="567"/>
        </w:trPr>
        <w:tc>
          <w:tcPr>
            <w:tcW w:w="3969" w:type="dxa"/>
            <w:shd w:val="clear" w:color="auto" w:fill="auto"/>
            <w:vAlign w:val="center"/>
          </w:tcPr>
          <w:p w:rsidR="00B8396A" w:rsidRPr="00C63A57" w:rsidRDefault="00B8396A" w:rsidP="00B72BC0">
            <w:pPr>
              <w:pStyle w:val="af5"/>
              <w:ind w:leftChars="200" w:left="480" w:rightChars="0" w:right="72"/>
              <w:jc w:val="left"/>
              <w:rPr>
                <w:rFonts w:ascii="標楷體" w:hAnsi="標楷體"/>
              </w:rPr>
            </w:pPr>
            <w:r w:rsidRPr="00C63A57">
              <w:rPr>
                <w:rFonts w:ascii="標楷體" w:hAnsi="標楷體" w:hint="eastAsia"/>
                <w:noProof/>
              </w:rPr>
              <w:t>3.賦稅外收入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B8396A" w:rsidRPr="00B3730E" w:rsidRDefault="00B8396A" w:rsidP="00B72BC0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B3730E">
              <w:rPr>
                <w:rFonts w:ascii="新細明體" w:hAnsi="新細明體"/>
                <w:noProof/>
              </w:rPr>
              <w:t>10,093,326,000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8396A" w:rsidRPr="00B3730E" w:rsidRDefault="00B8396A" w:rsidP="00C63A57">
            <w:pPr>
              <w:pStyle w:val="af5"/>
              <w:ind w:leftChars="0" w:left="0" w:rightChars="20" w:right="48"/>
              <w:jc w:val="right"/>
              <w:rPr>
                <w:rFonts w:ascii="新細明體" w:eastAsia="新細明體" w:hAnsi="新細明體"/>
              </w:rPr>
            </w:pPr>
            <w:r w:rsidRPr="00B3730E">
              <w:rPr>
                <w:rFonts w:ascii="新細明體" w:hAnsi="新細明體"/>
                <w:noProof/>
              </w:rPr>
              <w:t>38.00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B8396A" w:rsidRPr="00B3730E" w:rsidRDefault="00B8396A" w:rsidP="00B72BC0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B3730E">
              <w:rPr>
                <w:rFonts w:ascii="新細明體" w:hAnsi="新細明體"/>
                <w:noProof/>
              </w:rPr>
              <w:t>10,018,182,254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B8396A" w:rsidRPr="00B3730E" w:rsidRDefault="00B8396A" w:rsidP="00C63A57">
            <w:pPr>
              <w:pStyle w:val="af5"/>
              <w:ind w:leftChars="0" w:left="0" w:rightChars="20" w:right="48"/>
              <w:jc w:val="right"/>
              <w:rPr>
                <w:rFonts w:ascii="新細明體" w:eastAsia="新細明體" w:hAnsi="新細明體"/>
              </w:rPr>
            </w:pPr>
            <w:r w:rsidRPr="00B3730E">
              <w:rPr>
                <w:rFonts w:ascii="新細明體" w:hAnsi="新細明體"/>
                <w:noProof/>
              </w:rPr>
              <w:t>38.14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B8396A" w:rsidRPr="00B3730E" w:rsidRDefault="00B8396A" w:rsidP="00B72BC0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B3730E">
              <w:rPr>
                <w:rFonts w:ascii="新細明體" w:hAnsi="新細明體"/>
                <w:noProof/>
              </w:rPr>
              <w:t>- 75,143,746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8396A" w:rsidRPr="00B3730E" w:rsidRDefault="00B8396A" w:rsidP="00C63A57">
            <w:pPr>
              <w:pStyle w:val="af5"/>
              <w:ind w:leftChars="0" w:left="0" w:rightChars="20" w:right="48"/>
              <w:jc w:val="right"/>
              <w:rPr>
                <w:rFonts w:ascii="新細明體" w:eastAsia="新細明體" w:hAnsi="新細明體"/>
              </w:rPr>
            </w:pPr>
            <w:r w:rsidRPr="00B3730E">
              <w:rPr>
                <w:rFonts w:ascii="新細明體" w:hAnsi="新細明體"/>
                <w:noProof/>
              </w:rPr>
              <w:t>- 0.74</w:t>
            </w:r>
          </w:p>
        </w:tc>
      </w:tr>
      <w:tr w:rsidR="00B8396A" w:rsidRPr="00C63A57" w:rsidTr="00C63A57">
        <w:tblPrEx>
          <w:tblBorders>
            <w:insideH w:val="none" w:sz="0" w:space="0" w:color="auto"/>
          </w:tblBorders>
        </w:tblPrEx>
        <w:trPr>
          <w:trHeight w:val="567"/>
        </w:trPr>
        <w:tc>
          <w:tcPr>
            <w:tcW w:w="3969" w:type="dxa"/>
            <w:shd w:val="clear" w:color="auto" w:fill="auto"/>
            <w:vAlign w:val="center"/>
          </w:tcPr>
          <w:p w:rsidR="00B8396A" w:rsidRPr="00C63A57" w:rsidRDefault="00B8396A" w:rsidP="00B72BC0">
            <w:pPr>
              <w:pStyle w:val="af5"/>
              <w:ind w:leftChars="100" w:left="240" w:rightChars="0" w:right="72"/>
              <w:jc w:val="left"/>
              <w:rPr>
                <w:rFonts w:ascii="標楷體" w:hAnsi="標楷體"/>
                <w:b/>
              </w:rPr>
            </w:pPr>
            <w:r w:rsidRPr="00C63A57">
              <w:rPr>
                <w:rFonts w:ascii="標楷體" w:hAnsi="標楷體" w:hint="eastAsia"/>
                <w:b/>
                <w:noProof/>
              </w:rPr>
              <w:t>(二)歲出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B8396A" w:rsidRPr="00B72BC0" w:rsidRDefault="00B8396A" w:rsidP="00B72BC0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B72BC0">
              <w:rPr>
                <w:rFonts w:ascii="新細明體" w:hAnsi="新細明體"/>
                <w:b/>
                <w:noProof/>
              </w:rPr>
              <w:t>21,751,897,402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8396A" w:rsidRPr="00B72BC0" w:rsidRDefault="00B8396A" w:rsidP="00C63A57">
            <w:pPr>
              <w:pStyle w:val="af5"/>
              <w:ind w:leftChars="0" w:left="0" w:rightChars="20" w:right="48"/>
              <w:jc w:val="right"/>
              <w:rPr>
                <w:rFonts w:ascii="新細明體" w:eastAsia="新細明體" w:hAnsi="新細明體"/>
                <w:b/>
              </w:rPr>
            </w:pPr>
            <w:r w:rsidRPr="00B72BC0">
              <w:rPr>
                <w:rFonts w:ascii="新細明體" w:hAnsi="新細明體"/>
                <w:b/>
                <w:noProof/>
              </w:rPr>
              <w:t>100.00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B8396A" w:rsidRPr="00B72BC0" w:rsidRDefault="00B8396A" w:rsidP="00B72BC0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B72BC0">
              <w:rPr>
                <w:rFonts w:ascii="新細明體" w:hAnsi="新細明體"/>
                <w:b/>
                <w:noProof/>
              </w:rPr>
              <w:t>20,178,204,334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B8396A" w:rsidRPr="00B72BC0" w:rsidRDefault="00B8396A" w:rsidP="00C63A57">
            <w:pPr>
              <w:pStyle w:val="af5"/>
              <w:ind w:leftChars="0" w:left="0" w:rightChars="20" w:right="48"/>
              <w:jc w:val="right"/>
              <w:rPr>
                <w:rFonts w:ascii="新細明體" w:eastAsia="新細明體" w:hAnsi="新細明體"/>
                <w:b/>
              </w:rPr>
            </w:pPr>
            <w:r w:rsidRPr="00B72BC0">
              <w:rPr>
                <w:rFonts w:ascii="新細明體" w:hAnsi="新細明體"/>
                <w:b/>
                <w:noProof/>
              </w:rPr>
              <w:t>100.00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B8396A" w:rsidRPr="00B72BC0" w:rsidRDefault="00B8396A" w:rsidP="00B72BC0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B72BC0">
              <w:rPr>
                <w:rFonts w:ascii="新細明體" w:hAnsi="新細明體"/>
                <w:b/>
                <w:noProof/>
              </w:rPr>
              <w:t>- 1,573,693,068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8396A" w:rsidRPr="00B72BC0" w:rsidRDefault="00B8396A" w:rsidP="00C63A57">
            <w:pPr>
              <w:pStyle w:val="af5"/>
              <w:ind w:leftChars="0" w:left="0" w:rightChars="20" w:right="48"/>
              <w:jc w:val="right"/>
              <w:rPr>
                <w:rFonts w:ascii="新細明體" w:eastAsia="新細明體" w:hAnsi="新細明體"/>
                <w:b/>
              </w:rPr>
            </w:pPr>
            <w:r w:rsidRPr="00B72BC0">
              <w:rPr>
                <w:rFonts w:ascii="新細明體" w:hAnsi="新細明體"/>
                <w:b/>
                <w:noProof/>
              </w:rPr>
              <w:t>- 7.23</w:t>
            </w:r>
          </w:p>
        </w:tc>
      </w:tr>
      <w:tr w:rsidR="00B8396A" w:rsidRPr="00C63A57" w:rsidTr="00C63A57">
        <w:tblPrEx>
          <w:tblBorders>
            <w:insideH w:val="none" w:sz="0" w:space="0" w:color="auto"/>
          </w:tblBorders>
        </w:tblPrEx>
        <w:trPr>
          <w:trHeight w:val="567"/>
        </w:trPr>
        <w:tc>
          <w:tcPr>
            <w:tcW w:w="3969" w:type="dxa"/>
            <w:shd w:val="clear" w:color="auto" w:fill="auto"/>
            <w:vAlign w:val="center"/>
          </w:tcPr>
          <w:p w:rsidR="00B8396A" w:rsidRPr="00C63A57" w:rsidRDefault="00B8396A" w:rsidP="00B72BC0">
            <w:pPr>
              <w:pStyle w:val="af5"/>
              <w:ind w:leftChars="200" w:left="480" w:rightChars="0" w:right="72"/>
              <w:jc w:val="left"/>
              <w:rPr>
                <w:rFonts w:ascii="標楷體" w:hAnsi="標楷體"/>
              </w:rPr>
            </w:pPr>
            <w:r w:rsidRPr="00C63A57">
              <w:rPr>
                <w:rFonts w:ascii="標楷體" w:hAnsi="標楷體" w:hint="eastAsia"/>
                <w:noProof/>
              </w:rPr>
              <w:t>1.一般經常支出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B8396A" w:rsidRPr="00B3730E" w:rsidRDefault="001B6970" w:rsidP="00B72BC0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highlight w:val="yellow"/>
              </w:rPr>
            </w:pPr>
            <w:r w:rsidRPr="001B6970">
              <w:rPr>
                <w:rFonts w:ascii="新細明體" w:hAnsi="新細明體"/>
                <w:noProof/>
              </w:rPr>
              <w:t>21,571,897,402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8396A" w:rsidRPr="00B3730E" w:rsidRDefault="001B6970" w:rsidP="00C63A57">
            <w:pPr>
              <w:pStyle w:val="af5"/>
              <w:ind w:leftChars="0" w:left="0" w:rightChars="20" w:right="48"/>
              <w:jc w:val="right"/>
              <w:rPr>
                <w:rFonts w:ascii="新細明體" w:eastAsia="新細明體" w:hAnsi="新細明體"/>
                <w:highlight w:val="yellow"/>
              </w:rPr>
            </w:pPr>
            <w:r w:rsidRPr="001B6970">
              <w:rPr>
                <w:rFonts w:ascii="新細明體" w:hAnsi="新細明體"/>
                <w:noProof/>
              </w:rPr>
              <w:t>99.17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B8396A" w:rsidRPr="00B3730E" w:rsidRDefault="001B6970" w:rsidP="00B72BC0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highlight w:val="yellow"/>
              </w:rPr>
            </w:pPr>
            <w:r w:rsidRPr="001B6970">
              <w:rPr>
                <w:rFonts w:ascii="新細明體" w:hAnsi="新細明體"/>
                <w:noProof/>
              </w:rPr>
              <w:t>20,075,547,595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B8396A" w:rsidRPr="00B3730E" w:rsidRDefault="001B6970" w:rsidP="00C63A57">
            <w:pPr>
              <w:pStyle w:val="af5"/>
              <w:ind w:leftChars="0" w:left="0" w:rightChars="20" w:right="48"/>
              <w:jc w:val="right"/>
              <w:rPr>
                <w:rFonts w:ascii="新細明體" w:eastAsia="新細明體" w:hAnsi="新細明體"/>
                <w:highlight w:val="yellow"/>
              </w:rPr>
            </w:pPr>
            <w:r w:rsidRPr="001B6970">
              <w:rPr>
                <w:rFonts w:ascii="新細明體" w:hAnsi="新細明體"/>
                <w:noProof/>
              </w:rPr>
              <w:t>99.49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B8396A" w:rsidRPr="00B3730E" w:rsidRDefault="001B6970" w:rsidP="001B6970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highlight w:val="yellow"/>
              </w:rPr>
            </w:pPr>
            <w:r w:rsidRPr="001B6970">
              <w:rPr>
                <w:rFonts w:ascii="新細明體" w:hAnsi="新細明體"/>
                <w:noProof/>
              </w:rPr>
              <w:t>- 1,496,349,807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8396A" w:rsidRPr="00B3730E" w:rsidRDefault="00B8396A" w:rsidP="00C63A57">
            <w:pPr>
              <w:pStyle w:val="af5"/>
              <w:ind w:leftChars="0" w:left="0" w:rightChars="20" w:right="48"/>
              <w:jc w:val="right"/>
              <w:rPr>
                <w:rFonts w:ascii="新細明體" w:eastAsia="新細明體" w:hAnsi="新細明體"/>
                <w:highlight w:val="yellow"/>
              </w:rPr>
            </w:pPr>
            <w:r w:rsidRPr="001B6970">
              <w:rPr>
                <w:rFonts w:ascii="新細明體" w:hAnsi="新細明體"/>
                <w:noProof/>
              </w:rPr>
              <w:t xml:space="preserve">- </w:t>
            </w:r>
            <w:r w:rsidR="001B6970" w:rsidRPr="001B6970">
              <w:rPr>
                <w:rFonts w:ascii="新細明體" w:hAnsi="新細明體"/>
                <w:noProof/>
              </w:rPr>
              <w:t>6.94</w:t>
            </w:r>
          </w:p>
        </w:tc>
      </w:tr>
      <w:tr w:rsidR="00B8396A" w:rsidRPr="00C63A57" w:rsidTr="00C63A57">
        <w:tblPrEx>
          <w:tblBorders>
            <w:insideH w:val="none" w:sz="0" w:space="0" w:color="auto"/>
          </w:tblBorders>
        </w:tblPrEx>
        <w:trPr>
          <w:trHeight w:val="567"/>
        </w:trPr>
        <w:tc>
          <w:tcPr>
            <w:tcW w:w="3969" w:type="dxa"/>
            <w:shd w:val="clear" w:color="auto" w:fill="auto"/>
            <w:vAlign w:val="center"/>
          </w:tcPr>
          <w:p w:rsidR="00B8396A" w:rsidRPr="00C63A57" w:rsidRDefault="00B8396A" w:rsidP="00B72BC0">
            <w:pPr>
              <w:pStyle w:val="af5"/>
              <w:ind w:leftChars="200" w:left="480" w:rightChars="0" w:right="72"/>
              <w:jc w:val="left"/>
              <w:rPr>
                <w:rFonts w:ascii="標楷體" w:hAnsi="標楷體"/>
              </w:rPr>
            </w:pPr>
            <w:r w:rsidRPr="00C63A57">
              <w:rPr>
                <w:rFonts w:ascii="標楷體" w:hAnsi="標楷體" w:hint="eastAsia"/>
                <w:noProof/>
              </w:rPr>
              <w:t>2.債務利息及事務支出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B8396A" w:rsidRPr="00CD310D" w:rsidRDefault="00B8396A" w:rsidP="00B72BC0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CD310D">
              <w:rPr>
                <w:rFonts w:ascii="新細明體" w:hAnsi="新細明體"/>
                <w:noProof/>
              </w:rPr>
              <w:t>180,000,000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8396A" w:rsidRPr="00CD310D" w:rsidRDefault="00B8396A" w:rsidP="00C63A57">
            <w:pPr>
              <w:pStyle w:val="af5"/>
              <w:ind w:leftChars="0" w:left="0" w:rightChars="20" w:right="48"/>
              <w:jc w:val="right"/>
              <w:rPr>
                <w:rFonts w:ascii="新細明體" w:eastAsia="新細明體" w:hAnsi="新細明體"/>
              </w:rPr>
            </w:pPr>
            <w:r w:rsidRPr="00CD310D">
              <w:rPr>
                <w:rFonts w:ascii="新細明體" w:hAnsi="新細明體"/>
                <w:noProof/>
              </w:rPr>
              <w:t>0.83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B8396A" w:rsidRPr="00CD310D" w:rsidRDefault="00B8396A" w:rsidP="00B72BC0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CD310D">
              <w:rPr>
                <w:rFonts w:ascii="新細明體" w:hAnsi="新細明體"/>
                <w:noProof/>
              </w:rPr>
              <w:t>102,656,739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B8396A" w:rsidRPr="00CD310D" w:rsidRDefault="00B8396A" w:rsidP="00C63A57">
            <w:pPr>
              <w:pStyle w:val="af5"/>
              <w:ind w:leftChars="0" w:left="0" w:rightChars="20" w:right="48"/>
              <w:jc w:val="right"/>
              <w:rPr>
                <w:rFonts w:ascii="新細明體" w:eastAsia="新細明體" w:hAnsi="新細明體"/>
              </w:rPr>
            </w:pPr>
            <w:r w:rsidRPr="00CD310D">
              <w:rPr>
                <w:rFonts w:ascii="新細明體" w:hAnsi="新細明體"/>
                <w:noProof/>
              </w:rPr>
              <w:t>0.51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B8396A" w:rsidRPr="00CD310D" w:rsidRDefault="00B8396A" w:rsidP="00B72BC0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CD310D">
              <w:rPr>
                <w:rFonts w:ascii="新細明體" w:hAnsi="新細明體"/>
                <w:noProof/>
              </w:rPr>
              <w:t>- 77,343,261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8396A" w:rsidRPr="00CD310D" w:rsidRDefault="00B8396A" w:rsidP="00C63A57">
            <w:pPr>
              <w:pStyle w:val="af5"/>
              <w:ind w:leftChars="0" w:left="0" w:rightChars="20" w:right="48"/>
              <w:jc w:val="right"/>
              <w:rPr>
                <w:rFonts w:ascii="新細明體" w:eastAsia="新細明體" w:hAnsi="新細明體"/>
              </w:rPr>
            </w:pPr>
            <w:r w:rsidRPr="00CD310D">
              <w:rPr>
                <w:rFonts w:ascii="新細明體" w:hAnsi="新細明體"/>
                <w:noProof/>
              </w:rPr>
              <w:t>- 42.97</w:t>
            </w:r>
          </w:p>
        </w:tc>
      </w:tr>
      <w:tr w:rsidR="00B8396A" w:rsidRPr="00D5397D" w:rsidTr="00C63A57">
        <w:tblPrEx>
          <w:tblBorders>
            <w:insideH w:val="none" w:sz="0" w:space="0" w:color="auto"/>
          </w:tblBorders>
        </w:tblPrEx>
        <w:trPr>
          <w:trHeight w:val="567"/>
        </w:trPr>
        <w:tc>
          <w:tcPr>
            <w:tcW w:w="3969" w:type="dxa"/>
            <w:shd w:val="clear" w:color="auto" w:fill="auto"/>
            <w:vAlign w:val="center"/>
          </w:tcPr>
          <w:p w:rsidR="00B8396A" w:rsidRPr="00C63A57" w:rsidRDefault="00B8396A" w:rsidP="00B72BC0">
            <w:pPr>
              <w:pStyle w:val="af5"/>
              <w:ind w:leftChars="100" w:left="240" w:rightChars="0" w:right="72"/>
              <w:jc w:val="left"/>
              <w:rPr>
                <w:rFonts w:ascii="標楷體" w:hAnsi="標楷體"/>
                <w:b/>
              </w:rPr>
            </w:pPr>
            <w:r w:rsidRPr="00C63A57">
              <w:rPr>
                <w:rFonts w:ascii="標楷體" w:hAnsi="標楷體" w:hint="eastAsia"/>
                <w:b/>
                <w:noProof/>
              </w:rPr>
              <w:t>(三)</w:t>
            </w:r>
            <w:r w:rsidR="007946C5">
              <w:rPr>
                <w:rFonts w:ascii="標楷體" w:hAnsi="標楷體" w:hint="eastAsia"/>
                <w:b/>
                <w:noProof/>
              </w:rPr>
              <w:t>經常門賸餘（</w:t>
            </w:r>
            <w:r w:rsidRPr="00C63A57">
              <w:rPr>
                <w:rFonts w:ascii="標楷體" w:hAnsi="標楷體" w:hint="eastAsia"/>
                <w:b/>
                <w:noProof/>
              </w:rPr>
              <w:t>短</w:t>
            </w:r>
            <w:r w:rsidR="007946C5">
              <w:rPr>
                <w:rFonts w:ascii="標楷體" w:hAnsi="標楷體" w:hint="eastAsia"/>
                <w:b/>
                <w:noProof/>
              </w:rPr>
              <w:t>絀</w:t>
            </w:r>
            <w:r w:rsidRPr="00C63A57">
              <w:rPr>
                <w:rFonts w:ascii="標楷體" w:hAnsi="標楷體" w:hint="eastAsia"/>
                <w:b/>
                <w:noProof/>
              </w:rPr>
              <w:t>-）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B8396A" w:rsidRPr="00D5397D" w:rsidRDefault="00B8396A" w:rsidP="00B72BC0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D5397D">
              <w:rPr>
                <w:rFonts w:ascii="新細明體" w:hAnsi="新細明體"/>
                <w:b/>
                <w:noProof/>
              </w:rPr>
              <w:t>4,807,193,598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8396A" w:rsidRPr="00D5397D" w:rsidRDefault="00B8396A" w:rsidP="00C63A57">
            <w:pPr>
              <w:pStyle w:val="af5"/>
              <w:ind w:leftChars="0" w:left="0" w:rightChars="20" w:right="48"/>
              <w:jc w:val="right"/>
              <w:rPr>
                <w:rFonts w:ascii="新細明體" w:eastAsia="新細明體" w:hAnsi="新細明體"/>
                <w:b/>
              </w:rPr>
            </w:pPr>
            <w:r w:rsidRPr="00D5397D">
              <w:rPr>
                <w:rFonts w:ascii="新細明體" w:hAnsi="新細明體" w:hint="eastAsia"/>
                <w:b/>
                <w:noProof/>
              </w:rPr>
              <w:t>－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B8396A" w:rsidRPr="00D5397D" w:rsidRDefault="00B8396A" w:rsidP="00B72BC0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D5397D">
              <w:rPr>
                <w:rFonts w:ascii="新細明體" w:hAnsi="新細明體"/>
                <w:b/>
                <w:noProof/>
              </w:rPr>
              <w:t>6,088,251,913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B8396A" w:rsidRPr="00D5397D" w:rsidRDefault="00B8396A" w:rsidP="00C63A57">
            <w:pPr>
              <w:pStyle w:val="af5"/>
              <w:ind w:leftChars="0" w:left="0" w:rightChars="20" w:right="48"/>
              <w:jc w:val="right"/>
              <w:rPr>
                <w:rFonts w:ascii="新細明體" w:eastAsia="新細明體" w:hAnsi="新細明體"/>
                <w:b/>
              </w:rPr>
            </w:pPr>
            <w:r w:rsidRPr="00D5397D">
              <w:rPr>
                <w:rFonts w:ascii="新細明體" w:hAnsi="新細明體" w:hint="eastAsia"/>
                <w:b/>
                <w:noProof/>
              </w:rPr>
              <w:t>－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B8396A" w:rsidRPr="00D5397D" w:rsidRDefault="00B8396A" w:rsidP="00B72BC0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D5397D">
              <w:rPr>
                <w:rFonts w:ascii="新細明體" w:hAnsi="新細明體"/>
                <w:b/>
                <w:noProof/>
              </w:rPr>
              <w:t>1,281,058,315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8396A" w:rsidRPr="00D5397D" w:rsidRDefault="00B8396A" w:rsidP="00C63A57">
            <w:pPr>
              <w:pStyle w:val="af5"/>
              <w:ind w:leftChars="0" w:left="0" w:rightChars="20" w:right="48"/>
              <w:jc w:val="right"/>
              <w:rPr>
                <w:rFonts w:ascii="新細明體" w:eastAsia="新細明體" w:hAnsi="新細明體"/>
                <w:b/>
              </w:rPr>
            </w:pPr>
            <w:r w:rsidRPr="00D5397D">
              <w:rPr>
                <w:rFonts w:ascii="新細明體" w:hAnsi="新細明體"/>
                <w:b/>
                <w:noProof/>
              </w:rPr>
              <w:t>26.65</w:t>
            </w:r>
          </w:p>
        </w:tc>
      </w:tr>
      <w:tr w:rsidR="00B8396A" w:rsidRPr="00C63A57" w:rsidTr="00C63A57">
        <w:tblPrEx>
          <w:tblBorders>
            <w:insideH w:val="none" w:sz="0" w:space="0" w:color="auto"/>
          </w:tblBorders>
        </w:tblPrEx>
        <w:trPr>
          <w:trHeight w:val="567"/>
        </w:trPr>
        <w:tc>
          <w:tcPr>
            <w:tcW w:w="3969" w:type="dxa"/>
            <w:shd w:val="clear" w:color="auto" w:fill="auto"/>
            <w:vAlign w:val="center"/>
          </w:tcPr>
          <w:p w:rsidR="00B8396A" w:rsidRPr="00C63A57" w:rsidRDefault="00B8396A" w:rsidP="00B72BC0">
            <w:pPr>
              <w:pStyle w:val="af5"/>
              <w:ind w:leftChars="0" w:left="72" w:rightChars="0" w:right="72"/>
              <w:jc w:val="left"/>
              <w:rPr>
                <w:rFonts w:ascii="標楷體" w:hAnsi="標楷體"/>
                <w:b/>
              </w:rPr>
            </w:pPr>
            <w:r w:rsidRPr="00C63A57">
              <w:rPr>
                <w:rFonts w:ascii="標楷體" w:hAnsi="標楷體" w:hint="eastAsia"/>
                <w:b/>
                <w:noProof/>
              </w:rPr>
              <w:t>二、資本門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B8396A" w:rsidRPr="00B3730E" w:rsidRDefault="00B8396A" w:rsidP="00B72BC0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  <w:highlight w:val="yellow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B8396A" w:rsidRPr="00B3730E" w:rsidRDefault="00B8396A" w:rsidP="00C63A57">
            <w:pPr>
              <w:pStyle w:val="af5"/>
              <w:ind w:leftChars="0" w:left="0" w:rightChars="20" w:right="48"/>
              <w:jc w:val="right"/>
              <w:rPr>
                <w:rFonts w:ascii="新細明體" w:eastAsia="新細明體" w:hAnsi="新細明體"/>
                <w:b/>
                <w:highlight w:val="yellow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:rsidR="00B8396A" w:rsidRPr="00B3730E" w:rsidRDefault="00B8396A" w:rsidP="00B72BC0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  <w:highlight w:val="yellow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B8396A" w:rsidRPr="00B3730E" w:rsidRDefault="00B8396A" w:rsidP="00C63A57">
            <w:pPr>
              <w:pStyle w:val="af5"/>
              <w:ind w:leftChars="0" w:left="0" w:rightChars="20" w:right="48"/>
              <w:jc w:val="right"/>
              <w:rPr>
                <w:rFonts w:ascii="新細明體" w:eastAsia="新細明體" w:hAnsi="新細明體"/>
                <w:b/>
                <w:highlight w:val="yellow"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:rsidR="00B8396A" w:rsidRPr="00B3730E" w:rsidRDefault="00B8396A" w:rsidP="00B72BC0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  <w:highlight w:val="yellow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B8396A" w:rsidRPr="00B3730E" w:rsidRDefault="00B8396A" w:rsidP="00C63A57">
            <w:pPr>
              <w:pStyle w:val="af5"/>
              <w:ind w:leftChars="0" w:left="0" w:rightChars="20" w:right="48"/>
              <w:jc w:val="right"/>
              <w:rPr>
                <w:rFonts w:ascii="新細明體" w:eastAsia="新細明體" w:hAnsi="新細明體"/>
                <w:b/>
                <w:highlight w:val="yellow"/>
              </w:rPr>
            </w:pPr>
          </w:p>
        </w:tc>
      </w:tr>
      <w:tr w:rsidR="00B8396A" w:rsidRPr="00C63A57" w:rsidTr="00C63A57">
        <w:tblPrEx>
          <w:tblBorders>
            <w:insideH w:val="none" w:sz="0" w:space="0" w:color="auto"/>
          </w:tblBorders>
        </w:tblPrEx>
        <w:trPr>
          <w:trHeight w:val="567"/>
        </w:trPr>
        <w:tc>
          <w:tcPr>
            <w:tcW w:w="3969" w:type="dxa"/>
            <w:shd w:val="clear" w:color="auto" w:fill="auto"/>
            <w:vAlign w:val="center"/>
          </w:tcPr>
          <w:p w:rsidR="00B8396A" w:rsidRPr="00C63A57" w:rsidRDefault="00B8396A" w:rsidP="00B72BC0">
            <w:pPr>
              <w:pStyle w:val="af5"/>
              <w:ind w:leftChars="100" w:left="240" w:rightChars="0" w:right="72"/>
              <w:jc w:val="left"/>
              <w:rPr>
                <w:rFonts w:ascii="標楷體" w:hAnsi="標楷體"/>
                <w:b/>
              </w:rPr>
            </w:pPr>
            <w:r w:rsidRPr="00C63A57">
              <w:rPr>
                <w:rFonts w:ascii="標楷體" w:hAnsi="標楷體" w:hint="eastAsia"/>
                <w:b/>
                <w:noProof/>
              </w:rPr>
              <w:t>(一)歲入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B8396A" w:rsidRPr="00481780" w:rsidRDefault="00B8396A" w:rsidP="00B72BC0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481780">
              <w:rPr>
                <w:rFonts w:ascii="新細明體" w:hAnsi="新細明體"/>
                <w:b/>
                <w:noProof/>
              </w:rPr>
              <w:t>689,001,000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8396A" w:rsidRPr="00481780" w:rsidRDefault="00B8396A" w:rsidP="00C63A57">
            <w:pPr>
              <w:pStyle w:val="af5"/>
              <w:ind w:leftChars="0" w:left="0" w:rightChars="20" w:right="48"/>
              <w:jc w:val="right"/>
              <w:rPr>
                <w:rFonts w:ascii="新細明體" w:eastAsia="新細明體" w:hAnsi="新細明體"/>
                <w:b/>
              </w:rPr>
            </w:pPr>
            <w:r w:rsidRPr="00481780">
              <w:rPr>
                <w:rFonts w:ascii="新細明體" w:hAnsi="新細明體"/>
                <w:b/>
                <w:noProof/>
              </w:rPr>
              <w:t>100.00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B8396A" w:rsidRPr="00481780" w:rsidRDefault="00B8396A" w:rsidP="00B72BC0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481780">
              <w:rPr>
                <w:rFonts w:ascii="新細明體" w:hAnsi="新細明體"/>
                <w:b/>
                <w:noProof/>
              </w:rPr>
              <w:t>651,561,952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B8396A" w:rsidRPr="00481780" w:rsidRDefault="00B8396A" w:rsidP="00C63A57">
            <w:pPr>
              <w:pStyle w:val="af5"/>
              <w:ind w:leftChars="0" w:left="0" w:rightChars="20" w:right="48"/>
              <w:jc w:val="right"/>
              <w:rPr>
                <w:rFonts w:ascii="新細明體" w:eastAsia="新細明體" w:hAnsi="新細明體"/>
                <w:b/>
              </w:rPr>
            </w:pPr>
            <w:r w:rsidRPr="00481780">
              <w:rPr>
                <w:rFonts w:ascii="新細明體" w:hAnsi="新細明體"/>
                <w:b/>
                <w:noProof/>
              </w:rPr>
              <w:t>100.00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B8396A" w:rsidRPr="00481780" w:rsidRDefault="00B8396A" w:rsidP="00B72BC0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481780">
              <w:rPr>
                <w:rFonts w:ascii="新細明體" w:hAnsi="新細明體"/>
                <w:b/>
                <w:noProof/>
              </w:rPr>
              <w:t>- 37,439,048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8396A" w:rsidRPr="00481780" w:rsidRDefault="00B8396A" w:rsidP="00C63A57">
            <w:pPr>
              <w:pStyle w:val="af5"/>
              <w:ind w:leftChars="0" w:left="0" w:rightChars="20" w:right="48"/>
              <w:jc w:val="right"/>
              <w:rPr>
                <w:rFonts w:ascii="新細明體" w:eastAsia="新細明體" w:hAnsi="新細明體"/>
                <w:b/>
              </w:rPr>
            </w:pPr>
            <w:r w:rsidRPr="00481780">
              <w:rPr>
                <w:rFonts w:ascii="新細明體" w:hAnsi="新細明體"/>
                <w:b/>
                <w:noProof/>
              </w:rPr>
              <w:t>- 5.43</w:t>
            </w:r>
          </w:p>
        </w:tc>
      </w:tr>
      <w:tr w:rsidR="00B8396A" w:rsidRPr="00C63A57" w:rsidTr="00C63A57">
        <w:tblPrEx>
          <w:tblBorders>
            <w:insideH w:val="none" w:sz="0" w:space="0" w:color="auto"/>
          </w:tblBorders>
        </w:tblPrEx>
        <w:trPr>
          <w:trHeight w:val="567"/>
        </w:trPr>
        <w:tc>
          <w:tcPr>
            <w:tcW w:w="3969" w:type="dxa"/>
            <w:shd w:val="clear" w:color="auto" w:fill="auto"/>
            <w:vAlign w:val="center"/>
          </w:tcPr>
          <w:p w:rsidR="00B8396A" w:rsidRPr="00C63A57" w:rsidRDefault="00B8396A" w:rsidP="00B72BC0">
            <w:pPr>
              <w:pStyle w:val="af5"/>
              <w:ind w:leftChars="200" w:left="480" w:rightChars="0" w:right="72"/>
              <w:jc w:val="left"/>
              <w:rPr>
                <w:rFonts w:ascii="標楷體" w:hAnsi="標楷體"/>
              </w:rPr>
            </w:pPr>
            <w:r w:rsidRPr="00C63A57">
              <w:rPr>
                <w:rFonts w:ascii="標楷體" w:hAnsi="標楷體" w:hint="eastAsia"/>
                <w:noProof/>
              </w:rPr>
              <w:t>減少資產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B8396A" w:rsidRPr="00481780" w:rsidRDefault="00B8396A" w:rsidP="00B72BC0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481780">
              <w:rPr>
                <w:rFonts w:ascii="新細明體" w:hAnsi="新細明體"/>
                <w:noProof/>
              </w:rPr>
              <w:t>689,001,000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8396A" w:rsidRPr="00481780" w:rsidRDefault="00B8396A" w:rsidP="00C63A57">
            <w:pPr>
              <w:pStyle w:val="af5"/>
              <w:ind w:leftChars="0" w:left="0" w:rightChars="20" w:right="48"/>
              <w:jc w:val="right"/>
              <w:rPr>
                <w:rFonts w:ascii="新細明體" w:eastAsia="新細明體" w:hAnsi="新細明體"/>
              </w:rPr>
            </w:pPr>
            <w:r w:rsidRPr="00481780">
              <w:rPr>
                <w:rFonts w:ascii="新細明體" w:hAnsi="新細明體"/>
                <w:noProof/>
              </w:rPr>
              <w:t>100.00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B8396A" w:rsidRPr="00481780" w:rsidRDefault="00B8396A" w:rsidP="00B72BC0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481780">
              <w:rPr>
                <w:rFonts w:ascii="新細明體" w:hAnsi="新細明體"/>
                <w:noProof/>
              </w:rPr>
              <w:t>651,561,952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B8396A" w:rsidRPr="00481780" w:rsidRDefault="00B8396A" w:rsidP="00C63A57">
            <w:pPr>
              <w:pStyle w:val="af5"/>
              <w:ind w:leftChars="0" w:left="0" w:rightChars="20" w:right="48"/>
              <w:jc w:val="right"/>
              <w:rPr>
                <w:rFonts w:ascii="新細明體" w:eastAsia="新細明體" w:hAnsi="新細明體"/>
              </w:rPr>
            </w:pPr>
            <w:r w:rsidRPr="00481780">
              <w:rPr>
                <w:rFonts w:ascii="新細明體" w:hAnsi="新細明體"/>
                <w:noProof/>
              </w:rPr>
              <w:t>100.00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B8396A" w:rsidRPr="00481780" w:rsidRDefault="00B8396A" w:rsidP="00B72BC0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481780">
              <w:rPr>
                <w:rFonts w:ascii="新細明體" w:hAnsi="新細明體"/>
                <w:noProof/>
              </w:rPr>
              <w:t>- 37,439,048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8396A" w:rsidRPr="00481780" w:rsidRDefault="00B8396A" w:rsidP="00C63A57">
            <w:pPr>
              <w:pStyle w:val="af5"/>
              <w:ind w:leftChars="0" w:left="0" w:rightChars="20" w:right="48"/>
              <w:jc w:val="right"/>
              <w:rPr>
                <w:rFonts w:ascii="新細明體" w:eastAsia="新細明體" w:hAnsi="新細明體"/>
              </w:rPr>
            </w:pPr>
            <w:r w:rsidRPr="00481780">
              <w:rPr>
                <w:rFonts w:ascii="新細明體" w:hAnsi="新細明體"/>
                <w:noProof/>
              </w:rPr>
              <w:t>- 5.43</w:t>
            </w:r>
          </w:p>
        </w:tc>
      </w:tr>
      <w:tr w:rsidR="00B8396A" w:rsidRPr="00C63A57" w:rsidTr="00C63A57">
        <w:tblPrEx>
          <w:tblBorders>
            <w:insideH w:val="none" w:sz="0" w:space="0" w:color="auto"/>
          </w:tblBorders>
        </w:tblPrEx>
        <w:trPr>
          <w:trHeight w:val="567"/>
        </w:trPr>
        <w:tc>
          <w:tcPr>
            <w:tcW w:w="3969" w:type="dxa"/>
            <w:shd w:val="clear" w:color="auto" w:fill="auto"/>
            <w:vAlign w:val="center"/>
          </w:tcPr>
          <w:p w:rsidR="00B8396A" w:rsidRPr="00C63A57" w:rsidRDefault="00B8396A" w:rsidP="00B72BC0">
            <w:pPr>
              <w:pStyle w:val="af5"/>
              <w:ind w:leftChars="100" w:left="240" w:rightChars="0" w:right="72"/>
              <w:jc w:val="left"/>
              <w:rPr>
                <w:rFonts w:ascii="標楷體" w:hAnsi="標楷體"/>
                <w:b/>
              </w:rPr>
            </w:pPr>
            <w:r w:rsidRPr="00C63A57">
              <w:rPr>
                <w:rFonts w:ascii="標楷體" w:hAnsi="標楷體" w:hint="eastAsia"/>
                <w:b/>
                <w:noProof/>
              </w:rPr>
              <w:t>(二)歲出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B8396A" w:rsidRPr="00481780" w:rsidRDefault="00B8396A" w:rsidP="00B72BC0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481780">
              <w:rPr>
                <w:rFonts w:ascii="新細明體" w:hAnsi="新細明體"/>
                <w:b/>
                <w:noProof/>
              </w:rPr>
              <w:t>5,344,628,598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8396A" w:rsidRPr="00481780" w:rsidRDefault="00B8396A" w:rsidP="00C63A57">
            <w:pPr>
              <w:pStyle w:val="af5"/>
              <w:ind w:leftChars="0" w:left="0" w:rightChars="20" w:right="48"/>
              <w:jc w:val="right"/>
              <w:rPr>
                <w:rFonts w:ascii="新細明體" w:eastAsia="新細明體" w:hAnsi="新細明體"/>
                <w:b/>
              </w:rPr>
            </w:pPr>
            <w:r w:rsidRPr="00481780">
              <w:rPr>
                <w:rFonts w:ascii="新細明體" w:hAnsi="新細明體"/>
                <w:b/>
                <w:noProof/>
              </w:rPr>
              <w:t>100.00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B8396A" w:rsidRPr="00481780" w:rsidRDefault="00B8396A" w:rsidP="00B72BC0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481780">
              <w:rPr>
                <w:rFonts w:ascii="新細明體" w:hAnsi="新細明體"/>
                <w:b/>
                <w:noProof/>
              </w:rPr>
              <w:t>4,456,682,862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B8396A" w:rsidRPr="00481780" w:rsidRDefault="00B8396A" w:rsidP="00C63A57">
            <w:pPr>
              <w:pStyle w:val="af5"/>
              <w:ind w:leftChars="0" w:left="0" w:rightChars="20" w:right="48"/>
              <w:jc w:val="right"/>
              <w:rPr>
                <w:rFonts w:ascii="新細明體" w:eastAsia="新細明體" w:hAnsi="新細明體"/>
                <w:b/>
              </w:rPr>
            </w:pPr>
            <w:r w:rsidRPr="00481780">
              <w:rPr>
                <w:rFonts w:ascii="新細明體" w:hAnsi="新細明體"/>
                <w:b/>
                <w:noProof/>
              </w:rPr>
              <w:t>100.00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B8396A" w:rsidRPr="00481780" w:rsidRDefault="00B8396A" w:rsidP="00B72BC0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481780">
              <w:rPr>
                <w:rFonts w:ascii="新細明體" w:hAnsi="新細明體"/>
                <w:b/>
                <w:noProof/>
              </w:rPr>
              <w:t>- 887,945,736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8396A" w:rsidRPr="00481780" w:rsidRDefault="00B8396A" w:rsidP="00C63A57">
            <w:pPr>
              <w:pStyle w:val="af5"/>
              <w:ind w:leftChars="0" w:left="0" w:rightChars="20" w:right="48"/>
              <w:jc w:val="right"/>
              <w:rPr>
                <w:rFonts w:ascii="新細明體" w:eastAsia="新細明體" w:hAnsi="新細明體"/>
                <w:b/>
              </w:rPr>
            </w:pPr>
            <w:r w:rsidRPr="00481780">
              <w:rPr>
                <w:rFonts w:ascii="新細明體" w:hAnsi="新細明體"/>
                <w:b/>
                <w:noProof/>
              </w:rPr>
              <w:t>- 16.61</w:t>
            </w:r>
          </w:p>
        </w:tc>
      </w:tr>
      <w:tr w:rsidR="00B3730E" w:rsidRPr="00C63A57" w:rsidTr="00C63A57">
        <w:tblPrEx>
          <w:tblBorders>
            <w:insideH w:val="none" w:sz="0" w:space="0" w:color="auto"/>
          </w:tblBorders>
        </w:tblPrEx>
        <w:trPr>
          <w:trHeight w:val="567"/>
        </w:trPr>
        <w:tc>
          <w:tcPr>
            <w:tcW w:w="3969" w:type="dxa"/>
            <w:shd w:val="clear" w:color="auto" w:fill="auto"/>
            <w:vAlign w:val="center"/>
          </w:tcPr>
          <w:p w:rsidR="00B3730E" w:rsidRPr="00B3730E" w:rsidRDefault="00B3730E" w:rsidP="00B3730E">
            <w:pPr>
              <w:pStyle w:val="af5"/>
              <w:ind w:leftChars="200" w:left="480" w:rightChars="0" w:right="72"/>
              <w:jc w:val="left"/>
              <w:rPr>
                <w:rFonts w:ascii="標楷體" w:hAnsi="標楷體"/>
                <w:noProof/>
              </w:rPr>
            </w:pPr>
            <w:r w:rsidRPr="00B3730E">
              <w:rPr>
                <w:rFonts w:ascii="標楷體" w:hAnsi="標楷體" w:hint="eastAsia"/>
                <w:noProof/>
              </w:rPr>
              <w:t>增置或擴充改良資產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B3730E" w:rsidRPr="00481780" w:rsidRDefault="00B3730E" w:rsidP="00B3730E">
            <w:pPr>
              <w:pStyle w:val="af5"/>
              <w:ind w:left="72" w:right="72"/>
              <w:jc w:val="right"/>
              <w:rPr>
                <w:rFonts w:ascii="新細明體" w:hAnsi="新細明體"/>
                <w:noProof/>
              </w:rPr>
            </w:pPr>
            <w:r w:rsidRPr="00481780">
              <w:rPr>
                <w:rFonts w:ascii="新細明體" w:hAnsi="新細明體"/>
                <w:noProof/>
              </w:rPr>
              <w:t>5,344,628,598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3730E" w:rsidRPr="00481780" w:rsidRDefault="00B3730E" w:rsidP="00B3730E">
            <w:pPr>
              <w:pStyle w:val="af5"/>
              <w:ind w:leftChars="0" w:left="0" w:rightChars="20" w:right="48"/>
              <w:jc w:val="right"/>
              <w:rPr>
                <w:rFonts w:ascii="新細明體" w:eastAsia="新細明體" w:hAnsi="新細明體"/>
              </w:rPr>
            </w:pPr>
            <w:r w:rsidRPr="00481780">
              <w:rPr>
                <w:rFonts w:ascii="新細明體" w:hAnsi="新細明體"/>
                <w:noProof/>
              </w:rPr>
              <w:t>100.00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B3730E" w:rsidRPr="00481780" w:rsidRDefault="00B3730E" w:rsidP="00B3730E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481780">
              <w:rPr>
                <w:rFonts w:ascii="新細明體" w:hAnsi="新細明體"/>
                <w:noProof/>
              </w:rPr>
              <w:t>4,456,682,862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B3730E" w:rsidRPr="00481780" w:rsidRDefault="00B3730E" w:rsidP="00B3730E">
            <w:pPr>
              <w:pStyle w:val="af5"/>
              <w:ind w:leftChars="0" w:left="0" w:rightChars="20" w:right="48"/>
              <w:jc w:val="right"/>
              <w:rPr>
                <w:rFonts w:ascii="新細明體" w:eastAsia="新細明體" w:hAnsi="新細明體"/>
              </w:rPr>
            </w:pPr>
            <w:r w:rsidRPr="00481780">
              <w:rPr>
                <w:rFonts w:ascii="新細明體" w:hAnsi="新細明體"/>
                <w:noProof/>
              </w:rPr>
              <w:t>100.00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B3730E" w:rsidRPr="00481780" w:rsidRDefault="00B3730E" w:rsidP="00B3730E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481780">
              <w:rPr>
                <w:rFonts w:ascii="新細明體" w:hAnsi="新細明體"/>
                <w:noProof/>
              </w:rPr>
              <w:t>- 887,945,736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3730E" w:rsidRPr="00481780" w:rsidRDefault="00B3730E" w:rsidP="00B3730E">
            <w:pPr>
              <w:pStyle w:val="af5"/>
              <w:ind w:leftChars="0" w:left="0" w:rightChars="20" w:right="48"/>
              <w:jc w:val="right"/>
              <w:rPr>
                <w:rFonts w:ascii="新細明體" w:eastAsia="新細明體" w:hAnsi="新細明體"/>
              </w:rPr>
            </w:pPr>
            <w:r w:rsidRPr="00481780">
              <w:rPr>
                <w:rFonts w:ascii="新細明體" w:hAnsi="新細明體"/>
                <w:noProof/>
              </w:rPr>
              <w:t>- 16.61</w:t>
            </w:r>
          </w:p>
        </w:tc>
      </w:tr>
      <w:tr w:rsidR="00B3730E" w:rsidRPr="00C63A57" w:rsidTr="00C63A57">
        <w:tblPrEx>
          <w:tblBorders>
            <w:insideH w:val="none" w:sz="0" w:space="0" w:color="auto"/>
          </w:tblBorders>
        </w:tblPrEx>
        <w:trPr>
          <w:trHeight w:val="567"/>
        </w:trPr>
        <w:tc>
          <w:tcPr>
            <w:tcW w:w="3969" w:type="dxa"/>
            <w:shd w:val="clear" w:color="auto" w:fill="auto"/>
            <w:vAlign w:val="center"/>
          </w:tcPr>
          <w:p w:rsidR="00B3730E" w:rsidRPr="00C63A57" w:rsidRDefault="00B3730E" w:rsidP="00B3730E">
            <w:pPr>
              <w:pStyle w:val="af5"/>
              <w:ind w:leftChars="100" w:left="240" w:rightChars="0" w:right="72"/>
              <w:jc w:val="left"/>
              <w:rPr>
                <w:rFonts w:ascii="標楷體" w:hAnsi="標楷體"/>
                <w:b/>
              </w:rPr>
            </w:pPr>
            <w:r w:rsidRPr="00C63A57">
              <w:rPr>
                <w:rFonts w:ascii="標楷體" w:hAnsi="標楷體" w:hint="eastAsia"/>
                <w:b/>
                <w:noProof/>
              </w:rPr>
              <w:t>(三)</w:t>
            </w:r>
            <w:r w:rsidR="007946C5">
              <w:rPr>
                <w:rFonts w:ascii="標楷體" w:hAnsi="標楷體" w:hint="eastAsia"/>
                <w:b/>
                <w:noProof/>
              </w:rPr>
              <w:t>資本門賸餘（</w:t>
            </w:r>
            <w:r w:rsidRPr="00C63A57">
              <w:rPr>
                <w:rFonts w:ascii="標楷體" w:hAnsi="標楷體" w:hint="eastAsia"/>
                <w:b/>
                <w:noProof/>
              </w:rPr>
              <w:t>短</w:t>
            </w:r>
            <w:r w:rsidR="007946C5">
              <w:rPr>
                <w:rFonts w:ascii="標楷體" w:hAnsi="標楷體" w:hint="eastAsia"/>
                <w:b/>
                <w:noProof/>
              </w:rPr>
              <w:t>絀</w:t>
            </w:r>
            <w:r w:rsidRPr="00C63A57">
              <w:rPr>
                <w:rFonts w:ascii="標楷體" w:hAnsi="標楷體" w:hint="eastAsia"/>
                <w:b/>
                <w:noProof/>
              </w:rPr>
              <w:t>-）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B3730E" w:rsidRPr="00481780" w:rsidRDefault="00B3730E" w:rsidP="00B3730E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481780">
              <w:rPr>
                <w:rFonts w:ascii="新細明體" w:hAnsi="新細明體"/>
                <w:b/>
                <w:noProof/>
              </w:rPr>
              <w:t>- 4,655,627,598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3730E" w:rsidRPr="00481780" w:rsidRDefault="00B3730E" w:rsidP="00B3730E">
            <w:pPr>
              <w:pStyle w:val="af5"/>
              <w:ind w:leftChars="0" w:left="0" w:rightChars="20" w:right="48"/>
              <w:jc w:val="right"/>
              <w:rPr>
                <w:rFonts w:ascii="新細明體" w:eastAsia="新細明體" w:hAnsi="新細明體"/>
                <w:b/>
              </w:rPr>
            </w:pPr>
            <w:r w:rsidRPr="00481780">
              <w:rPr>
                <w:rFonts w:ascii="新細明體" w:hAnsi="新細明體" w:hint="eastAsia"/>
                <w:b/>
                <w:noProof/>
              </w:rPr>
              <w:t>－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B3730E" w:rsidRPr="00481780" w:rsidRDefault="00B3730E" w:rsidP="00B3730E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481780">
              <w:rPr>
                <w:rFonts w:ascii="新細明體" w:hAnsi="新細明體"/>
                <w:b/>
                <w:noProof/>
              </w:rPr>
              <w:t>- 3,805,120,910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B3730E" w:rsidRPr="00481780" w:rsidRDefault="00B3730E" w:rsidP="00B3730E">
            <w:pPr>
              <w:pStyle w:val="af5"/>
              <w:ind w:leftChars="0" w:left="0" w:rightChars="20" w:right="48"/>
              <w:jc w:val="right"/>
              <w:rPr>
                <w:rFonts w:ascii="新細明體" w:eastAsia="新細明體" w:hAnsi="新細明體"/>
                <w:b/>
              </w:rPr>
            </w:pPr>
            <w:r w:rsidRPr="00481780">
              <w:rPr>
                <w:rFonts w:ascii="新細明體" w:hAnsi="新細明體" w:hint="eastAsia"/>
                <w:b/>
                <w:noProof/>
              </w:rPr>
              <w:t>－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B3730E" w:rsidRPr="00481780" w:rsidRDefault="00B3730E" w:rsidP="00B3730E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481780">
              <w:rPr>
                <w:rFonts w:ascii="新細明體" w:hAnsi="新細明體"/>
                <w:b/>
                <w:noProof/>
              </w:rPr>
              <w:t>850,506,688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3730E" w:rsidRPr="00481780" w:rsidRDefault="00B3730E" w:rsidP="00B3730E">
            <w:pPr>
              <w:pStyle w:val="af5"/>
              <w:ind w:leftChars="0" w:left="0" w:rightChars="20" w:right="48"/>
              <w:jc w:val="right"/>
              <w:rPr>
                <w:rFonts w:ascii="新細明體" w:eastAsia="新細明體" w:hAnsi="新細明體"/>
                <w:b/>
              </w:rPr>
            </w:pPr>
            <w:r w:rsidRPr="00481780">
              <w:rPr>
                <w:rFonts w:ascii="新細明體" w:hAnsi="新細明體"/>
                <w:b/>
                <w:noProof/>
              </w:rPr>
              <w:t>- 18.27</w:t>
            </w:r>
          </w:p>
        </w:tc>
      </w:tr>
      <w:tr w:rsidR="00B3730E" w:rsidRPr="00C63A57" w:rsidTr="00C63A57">
        <w:tblPrEx>
          <w:tblBorders>
            <w:insideH w:val="none" w:sz="0" w:space="0" w:color="auto"/>
          </w:tblBorders>
        </w:tblPrEx>
        <w:trPr>
          <w:trHeight w:val="567"/>
        </w:trPr>
        <w:tc>
          <w:tcPr>
            <w:tcW w:w="3969" w:type="dxa"/>
            <w:shd w:val="clear" w:color="auto" w:fill="auto"/>
            <w:vAlign w:val="center"/>
          </w:tcPr>
          <w:p w:rsidR="00B3730E" w:rsidRPr="00C63A57" w:rsidRDefault="00B3730E" w:rsidP="00B3730E">
            <w:pPr>
              <w:pStyle w:val="af5"/>
              <w:ind w:leftChars="0" w:left="72" w:rightChars="0" w:right="72"/>
              <w:jc w:val="left"/>
              <w:rPr>
                <w:rFonts w:ascii="標楷體" w:hAnsi="標楷體"/>
                <w:b/>
              </w:rPr>
            </w:pPr>
            <w:r w:rsidRPr="00C63A57">
              <w:rPr>
                <w:rFonts w:ascii="標楷體" w:hAnsi="標楷體" w:hint="eastAsia"/>
                <w:b/>
                <w:noProof/>
              </w:rPr>
              <w:t>三、歲入歲出</w:t>
            </w:r>
            <w:r w:rsidR="007946C5">
              <w:rPr>
                <w:rFonts w:ascii="標楷體" w:hAnsi="標楷體" w:hint="eastAsia"/>
                <w:b/>
                <w:noProof/>
              </w:rPr>
              <w:t>賸</w:t>
            </w:r>
            <w:r w:rsidRPr="00C63A57">
              <w:rPr>
                <w:rFonts w:ascii="標楷體" w:hAnsi="標楷體" w:hint="eastAsia"/>
                <w:b/>
                <w:noProof/>
              </w:rPr>
              <w:t>餘</w:t>
            </w:r>
            <w:r w:rsidR="007946C5">
              <w:rPr>
                <w:rFonts w:ascii="標楷體" w:hAnsi="標楷體" w:hint="eastAsia"/>
                <w:b/>
                <w:noProof/>
              </w:rPr>
              <w:t>（</w:t>
            </w:r>
            <w:r w:rsidR="007946C5" w:rsidRPr="00C63A57">
              <w:rPr>
                <w:rFonts w:ascii="標楷體" w:hAnsi="標楷體" w:hint="eastAsia"/>
                <w:b/>
                <w:noProof/>
              </w:rPr>
              <w:t>短</w:t>
            </w:r>
            <w:r w:rsidR="007946C5">
              <w:rPr>
                <w:rFonts w:ascii="標楷體" w:hAnsi="標楷體" w:hint="eastAsia"/>
                <w:b/>
                <w:noProof/>
              </w:rPr>
              <w:t>絀</w:t>
            </w:r>
            <w:r w:rsidR="007946C5" w:rsidRPr="00C63A57">
              <w:rPr>
                <w:rFonts w:ascii="標楷體" w:hAnsi="標楷體" w:hint="eastAsia"/>
                <w:b/>
                <w:noProof/>
              </w:rPr>
              <w:t>-）</w:t>
            </w:r>
            <w:bookmarkStart w:id="0" w:name="_GoBack"/>
            <w:bookmarkEnd w:id="0"/>
          </w:p>
        </w:tc>
        <w:tc>
          <w:tcPr>
            <w:tcW w:w="3686" w:type="dxa"/>
            <w:shd w:val="clear" w:color="auto" w:fill="auto"/>
            <w:vAlign w:val="center"/>
          </w:tcPr>
          <w:p w:rsidR="00B3730E" w:rsidRPr="00481780" w:rsidRDefault="00B3730E" w:rsidP="00B3730E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481780">
              <w:rPr>
                <w:rFonts w:ascii="新細明體" w:hAnsi="新細明體"/>
                <w:b/>
                <w:noProof/>
              </w:rPr>
              <w:t>151,566,000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3730E" w:rsidRPr="00481780" w:rsidRDefault="00B3730E" w:rsidP="00B3730E">
            <w:pPr>
              <w:pStyle w:val="af5"/>
              <w:ind w:leftChars="0" w:left="0" w:rightChars="20" w:right="48"/>
              <w:jc w:val="right"/>
              <w:rPr>
                <w:rFonts w:ascii="新細明體" w:eastAsia="新細明體" w:hAnsi="新細明體"/>
                <w:b/>
              </w:rPr>
            </w:pPr>
            <w:r w:rsidRPr="00481780">
              <w:rPr>
                <w:rFonts w:ascii="新細明體" w:hAnsi="新細明體" w:hint="eastAsia"/>
                <w:b/>
                <w:noProof/>
              </w:rPr>
              <w:t>－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B3730E" w:rsidRPr="00481780" w:rsidRDefault="00B3730E" w:rsidP="00B3730E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481780">
              <w:rPr>
                <w:rFonts w:ascii="新細明體" w:hAnsi="新細明體"/>
                <w:b/>
                <w:noProof/>
              </w:rPr>
              <w:t>2,283,131,003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B3730E" w:rsidRPr="00481780" w:rsidRDefault="00B3730E" w:rsidP="00B3730E">
            <w:pPr>
              <w:pStyle w:val="af5"/>
              <w:ind w:leftChars="0" w:left="0" w:rightChars="20" w:right="48"/>
              <w:jc w:val="right"/>
              <w:rPr>
                <w:rFonts w:ascii="新細明體" w:eastAsia="新細明體" w:hAnsi="新細明體"/>
                <w:b/>
              </w:rPr>
            </w:pPr>
            <w:r w:rsidRPr="00481780">
              <w:rPr>
                <w:rFonts w:ascii="新細明體" w:hAnsi="新細明體" w:hint="eastAsia"/>
                <w:b/>
                <w:noProof/>
              </w:rPr>
              <w:t>－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B3730E" w:rsidRPr="00481780" w:rsidRDefault="00B3730E" w:rsidP="00B3730E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481780">
              <w:rPr>
                <w:rFonts w:ascii="新細明體" w:hAnsi="新細明體"/>
                <w:b/>
                <w:noProof/>
              </w:rPr>
              <w:t>2,131,565,003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3730E" w:rsidRPr="00481780" w:rsidRDefault="00B3730E" w:rsidP="00B3730E">
            <w:pPr>
              <w:pStyle w:val="af5"/>
              <w:ind w:leftChars="0" w:left="0" w:rightChars="20" w:right="48"/>
              <w:jc w:val="right"/>
              <w:rPr>
                <w:rFonts w:ascii="新細明體" w:eastAsia="新細明體" w:hAnsi="新細明體"/>
                <w:b/>
              </w:rPr>
            </w:pPr>
            <w:r w:rsidRPr="00481780">
              <w:rPr>
                <w:rFonts w:ascii="新細明體" w:hAnsi="新細明體"/>
                <w:b/>
                <w:noProof/>
              </w:rPr>
              <w:t>1,406.36</w:t>
            </w:r>
          </w:p>
        </w:tc>
      </w:tr>
    </w:tbl>
    <w:p w:rsidR="001A33AF" w:rsidRPr="004175A0" w:rsidRDefault="001A33AF" w:rsidP="00871D12">
      <w:pPr>
        <w:pStyle w:val="af1"/>
        <w:spacing w:line="240" w:lineRule="exact"/>
        <w:ind w:left="320" w:hangingChars="178" w:hanging="320"/>
        <w:rPr>
          <w:sz w:val="18"/>
          <w:szCs w:val="18"/>
        </w:rPr>
      </w:pPr>
    </w:p>
    <w:sectPr w:rsidR="001A33AF" w:rsidRPr="004175A0" w:rsidSect="00FF30BF">
      <w:headerReference w:type="even" r:id="rId6"/>
      <w:footerReference w:type="even" r:id="rId7"/>
      <w:footerReference w:type="default" r:id="rId8"/>
      <w:pgSz w:w="23811" w:h="16838" w:orient="landscape" w:code="8"/>
      <w:pgMar w:top="567" w:right="1418" w:bottom="567" w:left="1418" w:header="1021" w:footer="737" w:gutter="284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2BC0" w:rsidRDefault="00B72BC0" w:rsidP="00BC6307">
      <w:r>
        <w:separator/>
      </w:r>
    </w:p>
  </w:endnote>
  <w:endnote w:type="continuationSeparator" w:id="0">
    <w:p w:rsidR="00B72BC0" w:rsidRDefault="00B72BC0" w:rsidP="00BC63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楷書體W5">
    <w:altName w:val="微軟正黑體"/>
    <w:charset w:val="88"/>
    <w:family w:val="modern"/>
    <w:pitch w:val="fixed"/>
    <w:sig w:usb0="00000001" w:usb1="08080000" w:usb2="00000010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2BC0" w:rsidRPr="003C08EA" w:rsidRDefault="00B72BC0" w:rsidP="003E4351">
    <w:pPr>
      <w:pStyle w:val="a4"/>
      <w:ind w:right="360" w:firstLine="360"/>
      <w:jc w:val="center"/>
      <w:rPr>
        <w:rFonts w:ascii="標楷體" w:eastAsia="標楷體" w:hAnsi="標楷體"/>
      </w:rPr>
    </w:pPr>
    <w:r>
      <w:rPr>
        <w:rFonts w:ascii="標楷體" w:eastAsia="標楷體" w:hAnsi="標楷體" w:hint="eastAsia"/>
      </w:rPr>
      <w:t>丙</w:t>
    </w:r>
    <w:r w:rsidRPr="003C08EA">
      <w:rPr>
        <w:rFonts w:ascii="標楷體" w:eastAsia="標楷體" w:hAnsi="標楷體" w:hint="eastAsia"/>
      </w:rPr>
      <w:t>－</w:t>
    </w:r>
    <w:r w:rsidRPr="003C08EA">
      <w:rPr>
        <w:rStyle w:val="a6"/>
        <w:rFonts w:ascii="標楷體" w:eastAsia="標楷體" w:hAnsi="標楷體"/>
      </w:rPr>
      <w:fldChar w:fldCharType="begin"/>
    </w:r>
    <w:r w:rsidRPr="003C08EA">
      <w:rPr>
        <w:rStyle w:val="a6"/>
        <w:rFonts w:ascii="標楷體" w:eastAsia="標楷體" w:hAnsi="標楷體"/>
      </w:rPr>
      <w:instrText xml:space="preserve"> PAGE </w:instrText>
    </w:r>
    <w:r w:rsidRPr="003C08EA">
      <w:rPr>
        <w:rStyle w:val="a6"/>
        <w:rFonts w:ascii="標楷體" w:eastAsia="標楷體" w:hAnsi="標楷體"/>
      </w:rPr>
      <w:fldChar w:fldCharType="separate"/>
    </w:r>
    <w:r>
      <w:rPr>
        <w:rStyle w:val="a6"/>
        <w:rFonts w:ascii="標楷體" w:eastAsia="標楷體" w:hAnsi="標楷體"/>
        <w:noProof/>
      </w:rPr>
      <w:t>2</w:t>
    </w:r>
    <w:r w:rsidRPr="003C08EA">
      <w:rPr>
        <w:rStyle w:val="a6"/>
        <w:rFonts w:ascii="標楷體" w:eastAsia="標楷體" w:hAnsi="標楷體"/>
      </w:rPr>
      <w:fldChar w:fldCharType="end"/>
    </w:r>
  </w:p>
  <w:p w:rsidR="00B72BC0" w:rsidRDefault="00B72BC0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2BC0" w:rsidRDefault="00B72BC0" w:rsidP="00411718">
    <w:pPr>
      <w:pStyle w:val="a4"/>
      <w:ind w:right="360" w:firstLine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2BC0" w:rsidRDefault="00B72BC0" w:rsidP="00BC6307">
      <w:r>
        <w:separator/>
      </w:r>
    </w:p>
  </w:footnote>
  <w:footnote w:type="continuationSeparator" w:id="0">
    <w:p w:rsidR="00B72BC0" w:rsidRDefault="00B72BC0" w:rsidP="00BC63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2BC0" w:rsidRPr="00F05AF4" w:rsidRDefault="00B72BC0" w:rsidP="004E2604">
    <w:pPr>
      <w:pStyle w:val="a3"/>
    </w:pPr>
    <w:r>
      <w:rPr>
        <w:rFonts w:hint="eastAsia"/>
      </w:rPr>
      <w:t xml:space="preserve">  </w:t>
    </w:r>
    <w:r>
      <w:rPr>
        <w:rFonts w:hint="eastAsia"/>
      </w:rPr>
      <w:tab/>
    </w:r>
    <w:r>
      <w:rPr>
        <w:rFonts w:hint="eastAsia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mirrorMargins/>
  <w:bordersDoNotSurroundHeader/>
  <w:bordersDoNotSurroundFooter/>
  <w:hideSpellingErrors/>
  <w:hideGrammaticalErrors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mailMerge>
    <w:mainDocumentType w:val="formLetters"/>
    <w:linkToQuery/>
    <w:dataType w:val="textFile"/>
    <w:query w:val="SELECT * FROM D:\WindowsAp\AoReport\bin\Debug\Template\審定後收支性質及餘絀簡明分析表A3.doc"/>
  </w:mailMerge>
  <w:doNotTrackMoves/>
  <w:defaultTabStop w:val="360"/>
  <w:evenAndOddHeaders/>
  <w:drawingGridHorizontalSpacing w:val="120"/>
  <w:displayHorizontalDrawingGridEvery w:val="0"/>
  <w:displayVerticalDrawingGridEvery w:val="2"/>
  <w:characterSpacingControl w:val="compressPunctuation"/>
  <w:hdrShapeDefaults>
    <o:shapedefaults v:ext="edit" spidmax="10241" fill="f" fillcolor="white">
      <v:fill color="white" on="f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8396A"/>
    <w:rsid w:val="00011ED9"/>
    <w:rsid w:val="00012AA1"/>
    <w:rsid w:val="00013891"/>
    <w:rsid w:val="00027212"/>
    <w:rsid w:val="00030A62"/>
    <w:rsid w:val="00040276"/>
    <w:rsid w:val="0004052A"/>
    <w:rsid w:val="00050592"/>
    <w:rsid w:val="00057A5D"/>
    <w:rsid w:val="00061A38"/>
    <w:rsid w:val="000673E7"/>
    <w:rsid w:val="00067532"/>
    <w:rsid w:val="00077D3B"/>
    <w:rsid w:val="00096AB8"/>
    <w:rsid w:val="0009739A"/>
    <w:rsid w:val="00097885"/>
    <w:rsid w:val="000A0F5C"/>
    <w:rsid w:val="000A4417"/>
    <w:rsid w:val="000B0E44"/>
    <w:rsid w:val="000C3FE4"/>
    <w:rsid w:val="000D701D"/>
    <w:rsid w:val="000E033F"/>
    <w:rsid w:val="000E1389"/>
    <w:rsid w:val="000E4C6D"/>
    <w:rsid w:val="000E7A4F"/>
    <w:rsid w:val="000F285A"/>
    <w:rsid w:val="000F7EDF"/>
    <w:rsid w:val="00105A02"/>
    <w:rsid w:val="0011005C"/>
    <w:rsid w:val="0011008E"/>
    <w:rsid w:val="00112E65"/>
    <w:rsid w:val="00113C64"/>
    <w:rsid w:val="001147DE"/>
    <w:rsid w:val="00125C7E"/>
    <w:rsid w:val="0012720F"/>
    <w:rsid w:val="00135B2A"/>
    <w:rsid w:val="001426C8"/>
    <w:rsid w:val="001448B9"/>
    <w:rsid w:val="00146030"/>
    <w:rsid w:val="00150BF5"/>
    <w:rsid w:val="001510FC"/>
    <w:rsid w:val="00170E15"/>
    <w:rsid w:val="001722F4"/>
    <w:rsid w:val="00172B08"/>
    <w:rsid w:val="00177AF9"/>
    <w:rsid w:val="0018159B"/>
    <w:rsid w:val="0018642C"/>
    <w:rsid w:val="00190449"/>
    <w:rsid w:val="00195CE6"/>
    <w:rsid w:val="001A12FB"/>
    <w:rsid w:val="001A33A8"/>
    <w:rsid w:val="001A33AF"/>
    <w:rsid w:val="001B1A9D"/>
    <w:rsid w:val="001B393E"/>
    <w:rsid w:val="001B684E"/>
    <w:rsid w:val="001B6970"/>
    <w:rsid w:val="001B6A55"/>
    <w:rsid w:val="001D2402"/>
    <w:rsid w:val="001D770C"/>
    <w:rsid w:val="001E3350"/>
    <w:rsid w:val="001E76B9"/>
    <w:rsid w:val="001F1605"/>
    <w:rsid w:val="001F2258"/>
    <w:rsid w:val="001F58CF"/>
    <w:rsid w:val="00200BFA"/>
    <w:rsid w:val="00202CB2"/>
    <w:rsid w:val="002049B6"/>
    <w:rsid w:val="00206FE6"/>
    <w:rsid w:val="0020713F"/>
    <w:rsid w:val="002140DB"/>
    <w:rsid w:val="002317B3"/>
    <w:rsid w:val="00233AB1"/>
    <w:rsid w:val="00237091"/>
    <w:rsid w:val="00242D2D"/>
    <w:rsid w:val="00245CBC"/>
    <w:rsid w:val="00247559"/>
    <w:rsid w:val="00253573"/>
    <w:rsid w:val="00253686"/>
    <w:rsid w:val="00265106"/>
    <w:rsid w:val="002750F0"/>
    <w:rsid w:val="00277F86"/>
    <w:rsid w:val="002A2E8A"/>
    <w:rsid w:val="002A4C35"/>
    <w:rsid w:val="002A676D"/>
    <w:rsid w:val="002B070D"/>
    <w:rsid w:val="002B267B"/>
    <w:rsid w:val="002B4256"/>
    <w:rsid w:val="002B56E2"/>
    <w:rsid w:val="002B7E12"/>
    <w:rsid w:val="002C54EC"/>
    <w:rsid w:val="002D523E"/>
    <w:rsid w:val="002F3253"/>
    <w:rsid w:val="002F444C"/>
    <w:rsid w:val="0030025B"/>
    <w:rsid w:val="0030397B"/>
    <w:rsid w:val="00304B53"/>
    <w:rsid w:val="00311901"/>
    <w:rsid w:val="00337A11"/>
    <w:rsid w:val="00340FF2"/>
    <w:rsid w:val="00345A2A"/>
    <w:rsid w:val="00353111"/>
    <w:rsid w:val="003552FB"/>
    <w:rsid w:val="00355FA5"/>
    <w:rsid w:val="00356D3E"/>
    <w:rsid w:val="00356E5E"/>
    <w:rsid w:val="003711EE"/>
    <w:rsid w:val="00375032"/>
    <w:rsid w:val="00383AC0"/>
    <w:rsid w:val="00386BA2"/>
    <w:rsid w:val="003922B2"/>
    <w:rsid w:val="00395EDF"/>
    <w:rsid w:val="00396CD8"/>
    <w:rsid w:val="003A0434"/>
    <w:rsid w:val="003A495B"/>
    <w:rsid w:val="003B652E"/>
    <w:rsid w:val="003C1E6B"/>
    <w:rsid w:val="003C235A"/>
    <w:rsid w:val="003C2DAC"/>
    <w:rsid w:val="003C5302"/>
    <w:rsid w:val="003C6F68"/>
    <w:rsid w:val="003D5790"/>
    <w:rsid w:val="003D6C3F"/>
    <w:rsid w:val="003E0A76"/>
    <w:rsid w:val="003E3991"/>
    <w:rsid w:val="003E4351"/>
    <w:rsid w:val="003F0658"/>
    <w:rsid w:val="003F2D6B"/>
    <w:rsid w:val="003F3893"/>
    <w:rsid w:val="00405BBE"/>
    <w:rsid w:val="00411718"/>
    <w:rsid w:val="0041314D"/>
    <w:rsid w:val="00415E06"/>
    <w:rsid w:val="004175A0"/>
    <w:rsid w:val="00421485"/>
    <w:rsid w:val="00427419"/>
    <w:rsid w:val="00441655"/>
    <w:rsid w:val="00450146"/>
    <w:rsid w:val="004518E8"/>
    <w:rsid w:val="004533A0"/>
    <w:rsid w:val="004576B4"/>
    <w:rsid w:val="00460436"/>
    <w:rsid w:val="00462A1C"/>
    <w:rsid w:val="00466D5E"/>
    <w:rsid w:val="00466D60"/>
    <w:rsid w:val="0047618F"/>
    <w:rsid w:val="00477129"/>
    <w:rsid w:val="00481780"/>
    <w:rsid w:val="00481D92"/>
    <w:rsid w:val="004848F6"/>
    <w:rsid w:val="004869FB"/>
    <w:rsid w:val="00486EF3"/>
    <w:rsid w:val="004A505A"/>
    <w:rsid w:val="004B2617"/>
    <w:rsid w:val="004B32F5"/>
    <w:rsid w:val="004C057F"/>
    <w:rsid w:val="004D26FA"/>
    <w:rsid w:val="004D70BA"/>
    <w:rsid w:val="004D7426"/>
    <w:rsid w:val="004E2604"/>
    <w:rsid w:val="004E7AD4"/>
    <w:rsid w:val="004F00B9"/>
    <w:rsid w:val="004F0A65"/>
    <w:rsid w:val="004F0B5E"/>
    <w:rsid w:val="004F1AEC"/>
    <w:rsid w:val="004F79E2"/>
    <w:rsid w:val="005059BE"/>
    <w:rsid w:val="00517A51"/>
    <w:rsid w:val="0052522E"/>
    <w:rsid w:val="00532608"/>
    <w:rsid w:val="00550733"/>
    <w:rsid w:val="00560239"/>
    <w:rsid w:val="0056222B"/>
    <w:rsid w:val="00570442"/>
    <w:rsid w:val="00573760"/>
    <w:rsid w:val="00575D6A"/>
    <w:rsid w:val="00576D11"/>
    <w:rsid w:val="0058080A"/>
    <w:rsid w:val="0058139F"/>
    <w:rsid w:val="005864C9"/>
    <w:rsid w:val="00587DBF"/>
    <w:rsid w:val="005914A1"/>
    <w:rsid w:val="005A067B"/>
    <w:rsid w:val="005A1810"/>
    <w:rsid w:val="005B477F"/>
    <w:rsid w:val="005B4B67"/>
    <w:rsid w:val="005B774B"/>
    <w:rsid w:val="005C0402"/>
    <w:rsid w:val="005C3590"/>
    <w:rsid w:val="005D0632"/>
    <w:rsid w:val="005D209A"/>
    <w:rsid w:val="005D6F2D"/>
    <w:rsid w:val="005D6FB5"/>
    <w:rsid w:val="005F0342"/>
    <w:rsid w:val="005F2202"/>
    <w:rsid w:val="005F4A50"/>
    <w:rsid w:val="005F4E44"/>
    <w:rsid w:val="005F7327"/>
    <w:rsid w:val="006002BD"/>
    <w:rsid w:val="006047DA"/>
    <w:rsid w:val="00605E95"/>
    <w:rsid w:val="00610508"/>
    <w:rsid w:val="00621E56"/>
    <w:rsid w:val="006250E6"/>
    <w:rsid w:val="006259C8"/>
    <w:rsid w:val="00633514"/>
    <w:rsid w:val="006349E4"/>
    <w:rsid w:val="006355BA"/>
    <w:rsid w:val="00640574"/>
    <w:rsid w:val="00644005"/>
    <w:rsid w:val="006617EA"/>
    <w:rsid w:val="0066245D"/>
    <w:rsid w:val="00662ADD"/>
    <w:rsid w:val="0066509C"/>
    <w:rsid w:val="00665C7F"/>
    <w:rsid w:val="00672F43"/>
    <w:rsid w:val="006738A3"/>
    <w:rsid w:val="006779FF"/>
    <w:rsid w:val="00682D1F"/>
    <w:rsid w:val="00684DCB"/>
    <w:rsid w:val="006A0096"/>
    <w:rsid w:val="006A18E1"/>
    <w:rsid w:val="006A41A1"/>
    <w:rsid w:val="006A4BED"/>
    <w:rsid w:val="006A59FA"/>
    <w:rsid w:val="006A73B8"/>
    <w:rsid w:val="006A7A6D"/>
    <w:rsid w:val="006B0955"/>
    <w:rsid w:val="006B3B9F"/>
    <w:rsid w:val="006C329D"/>
    <w:rsid w:val="006C53EE"/>
    <w:rsid w:val="006C6872"/>
    <w:rsid w:val="006C77B9"/>
    <w:rsid w:val="006D38DF"/>
    <w:rsid w:val="006D75E7"/>
    <w:rsid w:val="006F56FB"/>
    <w:rsid w:val="006F596A"/>
    <w:rsid w:val="006F71EE"/>
    <w:rsid w:val="00711225"/>
    <w:rsid w:val="00711DC3"/>
    <w:rsid w:val="00712831"/>
    <w:rsid w:val="00721C1A"/>
    <w:rsid w:val="00723D2B"/>
    <w:rsid w:val="00724B4C"/>
    <w:rsid w:val="007532BE"/>
    <w:rsid w:val="00757B09"/>
    <w:rsid w:val="0076701B"/>
    <w:rsid w:val="007723E5"/>
    <w:rsid w:val="00780309"/>
    <w:rsid w:val="007817EE"/>
    <w:rsid w:val="00781D02"/>
    <w:rsid w:val="007946C5"/>
    <w:rsid w:val="007965DA"/>
    <w:rsid w:val="00797D58"/>
    <w:rsid w:val="007A40A5"/>
    <w:rsid w:val="007B654F"/>
    <w:rsid w:val="007D03C1"/>
    <w:rsid w:val="007D2310"/>
    <w:rsid w:val="007D5E85"/>
    <w:rsid w:val="007F0E87"/>
    <w:rsid w:val="007F6363"/>
    <w:rsid w:val="00833D31"/>
    <w:rsid w:val="00834CA9"/>
    <w:rsid w:val="0083635C"/>
    <w:rsid w:val="008408AC"/>
    <w:rsid w:val="00847262"/>
    <w:rsid w:val="008552E1"/>
    <w:rsid w:val="0085762D"/>
    <w:rsid w:val="00862C5E"/>
    <w:rsid w:val="00865ECD"/>
    <w:rsid w:val="0087039C"/>
    <w:rsid w:val="00871D12"/>
    <w:rsid w:val="00873EEE"/>
    <w:rsid w:val="008777FC"/>
    <w:rsid w:val="00886A55"/>
    <w:rsid w:val="00896447"/>
    <w:rsid w:val="00896993"/>
    <w:rsid w:val="008B1434"/>
    <w:rsid w:val="008C37B8"/>
    <w:rsid w:val="008D0285"/>
    <w:rsid w:val="008D3346"/>
    <w:rsid w:val="008D514F"/>
    <w:rsid w:val="008E3741"/>
    <w:rsid w:val="008E48D0"/>
    <w:rsid w:val="008E5AF7"/>
    <w:rsid w:val="008F02AF"/>
    <w:rsid w:val="008F2222"/>
    <w:rsid w:val="0090294C"/>
    <w:rsid w:val="00902DB3"/>
    <w:rsid w:val="00913E0E"/>
    <w:rsid w:val="009142F4"/>
    <w:rsid w:val="0091460F"/>
    <w:rsid w:val="00916EA8"/>
    <w:rsid w:val="0092143D"/>
    <w:rsid w:val="00922BC5"/>
    <w:rsid w:val="00922DC3"/>
    <w:rsid w:val="009430B5"/>
    <w:rsid w:val="00951841"/>
    <w:rsid w:val="00952874"/>
    <w:rsid w:val="009545E1"/>
    <w:rsid w:val="009606A5"/>
    <w:rsid w:val="00971936"/>
    <w:rsid w:val="009736E4"/>
    <w:rsid w:val="00973F68"/>
    <w:rsid w:val="00977CE0"/>
    <w:rsid w:val="0098431B"/>
    <w:rsid w:val="00991310"/>
    <w:rsid w:val="009A3D16"/>
    <w:rsid w:val="009A5A48"/>
    <w:rsid w:val="009B09B7"/>
    <w:rsid w:val="009B6372"/>
    <w:rsid w:val="009B6D71"/>
    <w:rsid w:val="009C6B16"/>
    <w:rsid w:val="009D2F38"/>
    <w:rsid w:val="009D36D1"/>
    <w:rsid w:val="009D69F7"/>
    <w:rsid w:val="009E150E"/>
    <w:rsid w:val="009E4238"/>
    <w:rsid w:val="009F00ED"/>
    <w:rsid w:val="009F1290"/>
    <w:rsid w:val="009F2565"/>
    <w:rsid w:val="009F34BF"/>
    <w:rsid w:val="009F6830"/>
    <w:rsid w:val="00A112FB"/>
    <w:rsid w:val="00A1181E"/>
    <w:rsid w:val="00A251CD"/>
    <w:rsid w:val="00A278A0"/>
    <w:rsid w:val="00A30F58"/>
    <w:rsid w:val="00A35B87"/>
    <w:rsid w:val="00A36774"/>
    <w:rsid w:val="00A45F87"/>
    <w:rsid w:val="00A4643B"/>
    <w:rsid w:val="00A46B9C"/>
    <w:rsid w:val="00A477A4"/>
    <w:rsid w:val="00A57BD1"/>
    <w:rsid w:val="00A75DF9"/>
    <w:rsid w:val="00A778AF"/>
    <w:rsid w:val="00A83825"/>
    <w:rsid w:val="00A92D96"/>
    <w:rsid w:val="00A97092"/>
    <w:rsid w:val="00AA3332"/>
    <w:rsid w:val="00AB366E"/>
    <w:rsid w:val="00AC6717"/>
    <w:rsid w:val="00AC6C28"/>
    <w:rsid w:val="00AD29CD"/>
    <w:rsid w:val="00AD74C3"/>
    <w:rsid w:val="00AE21F9"/>
    <w:rsid w:val="00AE2786"/>
    <w:rsid w:val="00B0036D"/>
    <w:rsid w:val="00B01440"/>
    <w:rsid w:val="00B030B4"/>
    <w:rsid w:val="00B05CE4"/>
    <w:rsid w:val="00B11539"/>
    <w:rsid w:val="00B12D60"/>
    <w:rsid w:val="00B16F8F"/>
    <w:rsid w:val="00B2641E"/>
    <w:rsid w:val="00B305E6"/>
    <w:rsid w:val="00B3200F"/>
    <w:rsid w:val="00B32778"/>
    <w:rsid w:val="00B37096"/>
    <w:rsid w:val="00B3730E"/>
    <w:rsid w:val="00B42F5F"/>
    <w:rsid w:val="00B43DCC"/>
    <w:rsid w:val="00B45C4A"/>
    <w:rsid w:val="00B56791"/>
    <w:rsid w:val="00B57A97"/>
    <w:rsid w:val="00B63917"/>
    <w:rsid w:val="00B658AE"/>
    <w:rsid w:val="00B663D4"/>
    <w:rsid w:val="00B7135E"/>
    <w:rsid w:val="00B72BC0"/>
    <w:rsid w:val="00B8247B"/>
    <w:rsid w:val="00B828E7"/>
    <w:rsid w:val="00B8396A"/>
    <w:rsid w:val="00B92321"/>
    <w:rsid w:val="00B94D7E"/>
    <w:rsid w:val="00B95364"/>
    <w:rsid w:val="00B972A1"/>
    <w:rsid w:val="00B97A87"/>
    <w:rsid w:val="00BA7040"/>
    <w:rsid w:val="00BA79FE"/>
    <w:rsid w:val="00BB00CF"/>
    <w:rsid w:val="00BB10A8"/>
    <w:rsid w:val="00BB1337"/>
    <w:rsid w:val="00BB35AB"/>
    <w:rsid w:val="00BB75A6"/>
    <w:rsid w:val="00BC6307"/>
    <w:rsid w:val="00BC6D34"/>
    <w:rsid w:val="00BC7E01"/>
    <w:rsid w:val="00BD1E96"/>
    <w:rsid w:val="00BE2C77"/>
    <w:rsid w:val="00BE4629"/>
    <w:rsid w:val="00BF275B"/>
    <w:rsid w:val="00BF2B1D"/>
    <w:rsid w:val="00C00697"/>
    <w:rsid w:val="00C067B2"/>
    <w:rsid w:val="00C112CD"/>
    <w:rsid w:val="00C21FFD"/>
    <w:rsid w:val="00C22F6B"/>
    <w:rsid w:val="00C23DB6"/>
    <w:rsid w:val="00C2522A"/>
    <w:rsid w:val="00C306E1"/>
    <w:rsid w:val="00C33982"/>
    <w:rsid w:val="00C43A3C"/>
    <w:rsid w:val="00C4624A"/>
    <w:rsid w:val="00C46DD7"/>
    <w:rsid w:val="00C50578"/>
    <w:rsid w:val="00C531D3"/>
    <w:rsid w:val="00C534F5"/>
    <w:rsid w:val="00C54CD6"/>
    <w:rsid w:val="00C6242E"/>
    <w:rsid w:val="00C63A57"/>
    <w:rsid w:val="00C663E5"/>
    <w:rsid w:val="00C66FA6"/>
    <w:rsid w:val="00C826BE"/>
    <w:rsid w:val="00C83C56"/>
    <w:rsid w:val="00C90E90"/>
    <w:rsid w:val="00C947B3"/>
    <w:rsid w:val="00CA2EB1"/>
    <w:rsid w:val="00CB5DAF"/>
    <w:rsid w:val="00CB5F2D"/>
    <w:rsid w:val="00CD310D"/>
    <w:rsid w:val="00CD41C2"/>
    <w:rsid w:val="00CE06A2"/>
    <w:rsid w:val="00CE23E7"/>
    <w:rsid w:val="00CE7240"/>
    <w:rsid w:val="00CE79B4"/>
    <w:rsid w:val="00CF1913"/>
    <w:rsid w:val="00D02160"/>
    <w:rsid w:val="00D1207C"/>
    <w:rsid w:val="00D12190"/>
    <w:rsid w:val="00D17CDE"/>
    <w:rsid w:val="00D21477"/>
    <w:rsid w:val="00D31BCE"/>
    <w:rsid w:val="00D457A9"/>
    <w:rsid w:val="00D46B7C"/>
    <w:rsid w:val="00D5397D"/>
    <w:rsid w:val="00D6120E"/>
    <w:rsid w:val="00D61D63"/>
    <w:rsid w:val="00D62ECC"/>
    <w:rsid w:val="00D63BE5"/>
    <w:rsid w:val="00D674E9"/>
    <w:rsid w:val="00D73F1B"/>
    <w:rsid w:val="00D77D1D"/>
    <w:rsid w:val="00D84687"/>
    <w:rsid w:val="00D96CF6"/>
    <w:rsid w:val="00DA4CAC"/>
    <w:rsid w:val="00DA528C"/>
    <w:rsid w:val="00DB18D3"/>
    <w:rsid w:val="00DB6FB8"/>
    <w:rsid w:val="00DD059B"/>
    <w:rsid w:val="00DD11CF"/>
    <w:rsid w:val="00DD733B"/>
    <w:rsid w:val="00DE2B8A"/>
    <w:rsid w:val="00DE3186"/>
    <w:rsid w:val="00DE5B2F"/>
    <w:rsid w:val="00DF00C6"/>
    <w:rsid w:val="00DF2951"/>
    <w:rsid w:val="00DF4634"/>
    <w:rsid w:val="00E025CA"/>
    <w:rsid w:val="00E0420C"/>
    <w:rsid w:val="00E10F9A"/>
    <w:rsid w:val="00E26E20"/>
    <w:rsid w:val="00E3029B"/>
    <w:rsid w:val="00E33BD1"/>
    <w:rsid w:val="00E45A7C"/>
    <w:rsid w:val="00E47C4D"/>
    <w:rsid w:val="00E50050"/>
    <w:rsid w:val="00E5196F"/>
    <w:rsid w:val="00E51E8F"/>
    <w:rsid w:val="00E53F7E"/>
    <w:rsid w:val="00E544B1"/>
    <w:rsid w:val="00E54BE7"/>
    <w:rsid w:val="00E61B12"/>
    <w:rsid w:val="00E71EFB"/>
    <w:rsid w:val="00E76EB5"/>
    <w:rsid w:val="00E77246"/>
    <w:rsid w:val="00EB1B6B"/>
    <w:rsid w:val="00EB4430"/>
    <w:rsid w:val="00EB476A"/>
    <w:rsid w:val="00EC0008"/>
    <w:rsid w:val="00EC5BD6"/>
    <w:rsid w:val="00EC68EE"/>
    <w:rsid w:val="00ED0418"/>
    <w:rsid w:val="00ED0572"/>
    <w:rsid w:val="00ED46B8"/>
    <w:rsid w:val="00ED7D47"/>
    <w:rsid w:val="00EE485C"/>
    <w:rsid w:val="00EF1D5F"/>
    <w:rsid w:val="00F00C56"/>
    <w:rsid w:val="00F05AF4"/>
    <w:rsid w:val="00F12165"/>
    <w:rsid w:val="00F17C47"/>
    <w:rsid w:val="00F2510F"/>
    <w:rsid w:val="00F33BA0"/>
    <w:rsid w:val="00F36069"/>
    <w:rsid w:val="00F5310A"/>
    <w:rsid w:val="00F57443"/>
    <w:rsid w:val="00F64D3F"/>
    <w:rsid w:val="00F73D17"/>
    <w:rsid w:val="00F75881"/>
    <w:rsid w:val="00F80CFC"/>
    <w:rsid w:val="00F81650"/>
    <w:rsid w:val="00F835FC"/>
    <w:rsid w:val="00F84FE4"/>
    <w:rsid w:val="00F85DEA"/>
    <w:rsid w:val="00F97BB4"/>
    <w:rsid w:val="00FA0283"/>
    <w:rsid w:val="00FA7A39"/>
    <w:rsid w:val="00FB3F14"/>
    <w:rsid w:val="00FB4ABC"/>
    <w:rsid w:val="00FB5C51"/>
    <w:rsid w:val="00FB7087"/>
    <w:rsid w:val="00FD34E2"/>
    <w:rsid w:val="00FE2C7B"/>
    <w:rsid w:val="00FE7647"/>
    <w:rsid w:val="00FF30BF"/>
    <w:rsid w:val="00FF4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 fill="f" fillcolor="white">
      <v:fill color="white" on="f"/>
    </o:shapedefaults>
    <o:shapelayout v:ext="edit">
      <o:idmap v:ext="edit" data="1"/>
    </o:shapelayout>
  </w:shapeDefaults>
  <w:decimalSymbol w:val="."/>
  <w:listSeparator w:val=","/>
  <w14:docId w14:val="278A4F63"/>
  <w15:chartTrackingRefBased/>
  <w15:docId w15:val="{4C2199A8-E806-4256-BC5F-264CA0AF59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1D5F"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qFormat/>
    <w:rsid w:val="00BE2C77"/>
    <w:pPr>
      <w:keepNext/>
      <w:spacing w:before="180" w:after="180" w:line="720" w:lineRule="auto"/>
      <w:outlineLvl w:val="0"/>
    </w:pPr>
    <w:rPr>
      <w:rFonts w:ascii="Arial" w:hAnsi="Arial"/>
      <w:b/>
      <w:bCs/>
      <w:kern w:val="52"/>
      <w:sz w:val="52"/>
      <w:szCs w:val="52"/>
    </w:rPr>
  </w:style>
  <w:style w:type="paragraph" w:styleId="2">
    <w:name w:val="heading 2"/>
    <w:basedOn w:val="a"/>
    <w:next w:val="a"/>
    <w:qFormat/>
    <w:rsid w:val="00BE2C77"/>
    <w:pPr>
      <w:keepNext/>
      <w:spacing w:line="720" w:lineRule="auto"/>
      <w:outlineLvl w:val="1"/>
    </w:pPr>
    <w:rPr>
      <w:rFonts w:ascii="Arial" w:hAnsi="Arial"/>
      <w:b/>
      <w:bCs/>
      <w:sz w:val="48"/>
      <w:szCs w:val="48"/>
    </w:rPr>
  </w:style>
  <w:style w:type="paragraph" w:styleId="3">
    <w:name w:val="heading 3"/>
    <w:basedOn w:val="a"/>
    <w:next w:val="a"/>
    <w:qFormat/>
    <w:rsid w:val="00BE2C77"/>
    <w:pPr>
      <w:keepNext/>
      <w:spacing w:line="720" w:lineRule="auto"/>
      <w:outlineLvl w:val="2"/>
    </w:pPr>
    <w:rPr>
      <w:rFonts w:ascii="Arial" w:hAnsi="Arial"/>
      <w:b/>
      <w:bCs/>
      <w:sz w:val="36"/>
      <w:szCs w:val="36"/>
    </w:rPr>
  </w:style>
  <w:style w:type="paragraph" w:styleId="4">
    <w:name w:val="heading 4"/>
    <w:qFormat/>
    <w:rsid w:val="00587DBF"/>
    <w:pPr>
      <w:overflowPunct w:val="0"/>
      <w:spacing w:beforeLines="20" w:afterLines="20" w:line="400" w:lineRule="exact"/>
      <w:ind w:firstLineChars="200" w:firstLine="200"/>
      <w:jc w:val="both"/>
      <w:outlineLvl w:val="3"/>
    </w:pPr>
    <w:rPr>
      <w:rFonts w:ascii="標楷體" w:eastAsia="標楷體" w:hAnsi="Arial"/>
      <w:b/>
      <w:kern w:val="2"/>
      <w:sz w:val="28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EF1D5F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rsid w:val="00EF1D5F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5">
    <w:name w:val="Body Text"/>
    <w:aliases w:val="本文 字元"/>
    <w:basedOn w:val="a"/>
    <w:link w:val="10"/>
    <w:rsid w:val="00EF1D5F"/>
    <w:pPr>
      <w:snapToGrid w:val="0"/>
      <w:spacing w:line="360" w:lineRule="auto"/>
      <w:ind w:right="-1054"/>
      <w:jc w:val="both"/>
    </w:pPr>
    <w:rPr>
      <w:rFonts w:ascii="標楷體" w:eastAsia="標楷體"/>
      <w:sz w:val="32"/>
    </w:rPr>
  </w:style>
  <w:style w:type="character" w:customStyle="1" w:styleId="10">
    <w:name w:val="本文 字元1"/>
    <w:aliases w:val="本文 字元 字元"/>
    <w:link w:val="a5"/>
    <w:rsid w:val="0092143D"/>
    <w:rPr>
      <w:rFonts w:ascii="標楷體" w:eastAsia="標楷體"/>
      <w:kern w:val="2"/>
      <w:sz w:val="32"/>
      <w:lang w:val="en-US" w:eastAsia="zh-TW" w:bidi="ar-SA"/>
    </w:rPr>
  </w:style>
  <w:style w:type="character" w:styleId="a6">
    <w:name w:val="page number"/>
    <w:basedOn w:val="a0"/>
    <w:rsid w:val="00EF1D5F"/>
  </w:style>
  <w:style w:type="paragraph" w:customStyle="1" w:styleId="-">
    <w:name w:val="欄-項目符號"/>
    <w:basedOn w:val="a3"/>
    <w:rsid w:val="00EF1D5F"/>
    <w:pPr>
      <w:tabs>
        <w:tab w:val="clear" w:pos="4153"/>
        <w:tab w:val="clear" w:pos="8306"/>
        <w:tab w:val="num" w:pos="341"/>
      </w:tabs>
      <w:snapToGrid/>
      <w:ind w:left="340" w:rightChars="50" w:right="120" w:hanging="221"/>
      <w:jc w:val="both"/>
    </w:pPr>
    <w:rPr>
      <w:rFonts w:eastAsia="華康楷書體W5"/>
      <w:spacing w:val="10"/>
      <w:sz w:val="19"/>
    </w:rPr>
  </w:style>
  <w:style w:type="paragraph" w:styleId="a7">
    <w:name w:val="Date"/>
    <w:basedOn w:val="a"/>
    <w:next w:val="a"/>
    <w:rsid w:val="00097885"/>
    <w:pPr>
      <w:jc w:val="right"/>
    </w:pPr>
  </w:style>
  <w:style w:type="paragraph" w:customStyle="1" w:styleId="a8">
    <w:name w:val="標題壹、 字元"/>
    <w:basedOn w:val="a9"/>
    <w:link w:val="aa"/>
    <w:rsid w:val="005D0632"/>
    <w:pPr>
      <w:spacing w:beforeLines="0" w:line="360" w:lineRule="auto"/>
      <w:jc w:val="both"/>
    </w:pPr>
    <w:rPr>
      <w:sz w:val="36"/>
      <w:szCs w:val="36"/>
    </w:rPr>
  </w:style>
  <w:style w:type="paragraph" w:customStyle="1" w:styleId="a9">
    <w:name w:val="標題甲、"/>
    <w:basedOn w:val="a"/>
    <w:rsid w:val="003C235A"/>
    <w:pPr>
      <w:spacing w:beforeLines="50"/>
      <w:jc w:val="center"/>
    </w:pPr>
    <w:rPr>
      <w:rFonts w:eastAsia="標楷體" w:cs="新細明體"/>
      <w:b/>
      <w:bCs/>
      <w:sz w:val="40"/>
    </w:rPr>
  </w:style>
  <w:style w:type="paragraph" w:customStyle="1" w:styleId="ab">
    <w:name w:val="標題一、"/>
    <w:basedOn w:val="a9"/>
    <w:rsid w:val="004F00B9"/>
    <w:pPr>
      <w:spacing w:beforeLines="20" w:afterLines="20" w:line="400" w:lineRule="exact"/>
      <w:ind w:leftChars="100" w:left="310" w:hangingChars="210" w:hanging="210"/>
      <w:jc w:val="both"/>
    </w:pPr>
    <w:rPr>
      <w:b w:val="0"/>
      <w:sz w:val="32"/>
      <w:szCs w:val="32"/>
    </w:rPr>
  </w:style>
  <w:style w:type="paragraph" w:customStyle="1" w:styleId="ac">
    <w:name w:val="標題（一）"/>
    <w:basedOn w:val="a9"/>
    <w:rsid w:val="005D0632"/>
    <w:pPr>
      <w:spacing w:beforeLines="20" w:afterLines="20" w:line="400" w:lineRule="exact"/>
      <w:ind w:firstLineChars="200" w:firstLine="200"/>
      <w:jc w:val="both"/>
    </w:pPr>
    <w:rPr>
      <w:sz w:val="28"/>
      <w:szCs w:val="28"/>
    </w:rPr>
  </w:style>
  <w:style w:type="paragraph" w:customStyle="1" w:styleId="ad">
    <w:name w:val="跨頁標頭"/>
    <w:basedOn w:val="a"/>
    <w:rsid w:val="00EF1D5F"/>
    <w:pPr>
      <w:spacing w:afterLines="50"/>
      <w:jc w:val="right"/>
    </w:pPr>
    <w:rPr>
      <w:rFonts w:ascii="華康楷書體W5" w:eastAsia="華康楷書體W5"/>
      <w:b/>
      <w:spacing w:val="60"/>
      <w:sz w:val="30"/>
      <w:u w:val="single"/>
    </w:rPr>
  </w:style>
  <w:style w:type="paragraph" w:customStyle="1" w:styleId="1-">
    <w:name w:val="表格欄1-數字主管"/>
    <w:basedOn w:val="a"/>
    <w:link w:val="1-0"/>
    <w:rsid w:val="00237091"/>
    <w:pPr>
      <w:jc w:val="right"/>
    </w:pPr>
    <w:rPr>
      <w:rFonts w:ascii="細明體" w:eastAsia="細明體" w:hAnsi="Arial"/>
      <w:b/>
      <w:bCs/>
      <w:w w:val="90"/>
      <w:sz w:val="18"/>
    </w:rPr>
  </w:style>
  <w:style w:type="paragraph" w:customStyle="1" w:styleId="11">
    <w:name w:val="標題1."/>
    <w:basedOn w:val="a9"/>
    <w:rsid w:val="00F73D17"/>
    <w:pPr>
      <w:spacing w:beforeLines="0" w:line="400" w:lineRule="exact"/>
      <w:ind w:firstLineChars="450" w:firstLine="450"/>
      <w:jc w:val="both"/>
    </w:pPr>
    <w:rPr>
      <w:rFonts w:ascii="標楷體"/>
      <w:b w:val="0"/>
      <w:sz w:val="24"/>
      <w:szCs w:val="24"/>
    </w:rPr>
  </w:style>
  <w:style w:type="paragraph" w:customStyle="1" w:styleId="12">
    <w:name w:val="標題(1)"/>
    <w:basedOn w:val="11"/>
    <w:rsid w:val="00F5310A"/>
    <w:pPr>
      <w:ind w:firstLineChars="550" w:firstLine="550"/>
    </w:pPr>
  </w:style>
  <w:style w:type="paragraph" w:customStyle="1" w:styleId="ae">
    <w:name w:val="乙篇主文 字元"/>
    <w:basedOn w:val="a"/>
    <w:link w:val="af"/>
    <w:rsid w:val="00B01440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character" w:customStyle="1" w:styleId="af">
    <w:name w:val="乙篇主文 字元 字元"/>
    <w:link w:val="ae"/>
    <w:rsid w:val="00B01440"/>
    <w:rPr>
      <w:rFonts w:ascii="標楷體" w:eastAsia="標楷體"/>
      <w:kern w:val="2"/>
      <w:sz w:val="24"/>
      <w:szCs w:val="24"/>
      <w:lang w:val="en-US" w:eastAsia="zh-TW" w:bidi="ar-SA"/>
    </w:rPr>
  </w:style>
  <w:style w:type="paragraph" w:customStyle="1" w:styleId="af0">
    <w:name w:val="單元"/>
    <w:basedOn w:val="a"/>
    <w:rsid w:val="00B01440"/>
    <w:pPr>
      <w:snapToGrid w:val="0"/>
      <w:ind w:rightChars="100" w:right="100"/>
      <w:jc w:val="right"/>
    </w:pPr>
    <w:rPr>
      <w:rFonts w:ascii="標楷體" w:eastAsia="標楷體" w:hAnsi="Arial Narrow"/>
      <w:w w:val="95"/>
      <w:sz w:val="20"/>
    </w:rPr>
  </w:style>
  <w:style w:type="paragraph" w:customStyle="1" w:styleId="af1">
    <w:name w:val="註"/>
    <w:basedOn w:val="a"/>
    <w:rsid w:val="00FE7647"/>
    <w:pPr>
      <w:spacing w:line="320" w:lineRule="exact"/>
      <w:jc w:val="both"/>
    </w:pPr>
    <w:rPr>
      <w:rFonts w:ascii="標楷體" w:eastAsia="標楷體"/>
      <w:sz w:val="20"/>
    </w:rPr>
  </w:style>
  <w:style w:type="paragraph" w:customStyle="1" w:styleId="20">
    <w:name w:val="表格欄2數字"/>
    <w:basedOn w:val="1-"/>
    <w:rsid w:val="004D7426"/>
  </w:style>
  <w:style w:type="paragraph" w:styleId="af2">
    <w:name w:val="Balloon Text"/>
    <w:basedOn w:val="a"/>
    <w:semiHidden/>
    <w:rsid w:val="00C33982"/>
    <w:rPr>
      <w:rFonts w:ascii="Arial" w:hAnsi="Arial"/>
      <w:sz w:val="18"/>
      <w:szCs w:val="18"/>
    </w:rPr>
  </w:style>
  <w:style w:type="paragraph" w:customStyle="1" w:styleId="30">
    <w:name w:val="表格欄3數字"/>
    <w:basedOn w:val="20"/>
    <w:rsid w:val="00462A1C"/>
    <w:rPr>
      <w:b w:val="0"/>
    </w:rPr>
  </w:style>
  <w:style w:type="paragraph" w:customStyle="1" w:styleId="40">
    <w:name w:val="欄4（原因分析）"/>
    <w:basedOn w:val="a"/>
    <w:rsid w:val="006A18E1"/>
    <w:pPr>
      <w:jc w:val="both"/>
    </w:pPr>
    <w:rPr>
      <w:rFonts w:ascii="標楷體" w:eastAsia="標楷體" w:cs="新細明體"/>
      <w:w w:val="90"/>
      <w:sz w:val="18"/>
      <w:szCs w:val="18"/>
    </w:rPr>
  </w:style>
  <w:style w:type="paragraph" w:customStyle="1" w:styleId="af3">
    <w:name w:val="甲篇內文 字元"/>
    <w:basedOn w:val="ae"/>
    <w:link w:val="af4"/>
    <w:rsid w:val="00B01440"/>
    <w:pPr>
      <w:spacing w:line="460" w:lineRule="exact"/>
    </w:pPr>
    <w:rPr>
      <w:sz w:val="28"/>
      <w:szCs w:val="28"/>
    </w:rPr>
  </w:style>
  <w:style w:type="character" w:customStyle="1" w:styleId="af4">
    <w:name w:val="甲篇內文 字元 字元"/>
    <w:link w:val="af3"/>
    <w:rsid w:val="00B01440"/>
    <w:rPr>
      <w:rFonts w:ascii="標楷體" w:eastAsia="標楷體"/>
      <w:kern w:val="2"/>
      <w:sz w:val="28"/>
      <w:szCs w:val="28"/>
      <w:lang w:val="en-US" w:eastAsia="zh-TW" w:bidi="ar-SA"/>
    </w:rPr>
  </w:style>
  <w:style w:type="paragraph" w:customStyle="1" w:styleId="af5">
    <w:name w:val="表頭"/>
    <w:basedOn w:val="a"/>
    <w:rsid w:val="00BE2C77"/>
    <w:pPr>
      <w:ind w:leftChars="30" w:left="30" w:rightChars="30" w:right="30"/>
      <w:jc w:val="distribute"/>
    </w:pPr>
    <w:rPr>
      <w:rFonts w:ascii="華康楷書體W5" w:eastAsia="標楷體"/>
      <w:sz w:val="20"/>
    </w:rPr>
  </w:style>
  <w:style w:type="paragraph" w:customStyle="1" w:styleId="13">
    <w:name w:val="表說1."/>
    <w:basedOn w:val="af1"/>
    <w:rsid w:val="004D7426"/>
    <w:pPr>
      <w:spacing w:line="400" w:lineRule="exact"/>
    </w:pPr>
    <w:rPr>
      <w:rFonts w:cs="新細明體"/>
      <w:sz w:val="24"/>
      <w:szCs w:val="24"/>
    </w:rPr>
  </w:style>
  <w:style w:type="paragraph" w:customStyle="1" w:styleId="1-1">
    <w:name w:val="表格欄1-1主管 字元"/>
    <w:basedOn w:val="a"/>
    <w:link w:val="1-10"/>
    <w:rsid w:val="004F00B9"/>
    <w:pPr>
      <w:jc w:val="distribute"/>
    </w:pPr>
    <w:rPr>
      <w:rFonts w:eastAsia="標楷體" w:cs="新細明體"/>
      <w:b/>
      <w:sz w:val="20"/>
    </w:rPr>
  </w:style>
  <w:style w:type="paragraph" w:customStyle="1" w:styleId="1-2">
    <w:name w:val="表格欄1-2"/>
    <w:basedOn w:val="a"/>
    <w:link w:val="1-20"/>
    <w:rsid w:val="004F00B9"/>
    <w:pPr>
      <w:ind w:firstLineChars="100" w:firstLine="100"/>
      <w:jc w:val="distribute"/>
    </w:pPr>
    <w:rPr>
      <w:rFonts w:eastAsia="標楷體" w:cs="新細明體"/>
      <w:b/>
      <w:sz w:val="20"/>
      <w:szCs w:val="18"/>
    </w:rPr>
  </w:style>
  <w:style w:type="paragraph" w:customStyle="1" w:styleId="1-31">
    <w:name w:val="表格欄1-3退1"/>
    <w:basedOn w:val="a"/>
    <w:link w:val="1-310"/>
    <w:rsid w:val="004F00B9"/>
    <w:pPr>
      <w:ind w:firstLineChars="100" w:firstLine="100"/>
      <w:jc w:val="distribute"/>
    </w:pPr>
    <w:rPr>
      <w:rFonts w:eastAsia="標楷體" w:cs="新細明體"/>
      <w:sz w:val="18"/>
      <w:szCs w:val="18"/>
    </w:rPr>
  </w:style>
  <w:style w:type="paragraph" w:customStyle="1" w:styleId="1-32">
    <w:name w:val="表格欄1-3退2"/>
    <w:basedOn w:val="1-31"/>
    <w:link w:val="1-320"/>
    <w:rsid w:val="002049B6"/>
    <w:pPr>
      <w:ind w:firstLineChars="200" w:firstLine="200"/>
    </w:pPr>
  </w:style>
  <w:style w:type="paragraph" w:customStyle="1" w:styleId="123">
    <w:name w:val="內文123"/>
    <w:rsid w:val="00BE2C77"/>
    <w:pPr>
      <w:overflowPunct w:val="0"/>
      <w:spacing w:line="400" w:lineRule="exact"/>
      <w:ind w:firstLineChars="450" w:firstLine="450"/>
      <w:jc w:val="both"/>
    </w:pPr>
    <w:rPr>
      <w:rFonts w:ascii="標楷體" w:eastAsia="標楷體"/>
      <w:kern w:val="2"/>
      <w:sz w:val="24"/>
    </w:rPr>
  </w:style>
  <w:style w:type="paragraph" w:customStyle="1" w:styleId="af6">
    <w:name w:val="小計"/>
    <w:basedOn w:val="1-2"/>
    <w:rsid w:val="004D7426"/>
    <w:pPr>
      <w:ind w:leftChars="250" w:left="250" w:rightChars="100" w:right="100" w:firstLineChars="0" w:firstLine="0"/>
    </w:pPr>
    <w:rPr>
      <w:sz w:val="18"/>
    </w:rPr>
  </w:style>
  <w:style w:type="paragraph" w:customStyle="1" w:styleId="14">
    <w:name w:val="標題1.加粗"/>
    <w:basedOn w:val="11"/>
    <w:rsid w:val="003B652E"/>
    <w:pPr>
      <w:ind w:firstLine="1080"/>
    </w:pPr>
    <w:rPr>
      <w:b/>
      <w:sz w:val="28"/>
      <w:szCs w:val="28"/>
    </w:rPr>
  </w:style>
  <w:style w:type="character" w:customStyle="1" w:styleId="1-0">
    <w:name w:val="表格欄1-數字主管 字元"/>
    <w:link w:val="1-"/>
    <w:rsid w:val="00237091"/>
    <w:rPr>
      <w:rFonts w:ascii="細明體" w:eastAsia="細明體" w:hAnsi="Arial"/>
      <w:b/>
      <w:bCs/>
      <w:w w:val="90"/>
      <w:kern w:val="2"/>
      <w:sz w:val="18"/>
      <w:lang w:val="en-US" w:eastAsia="zh-TW" w:bidi="ar-SA"/>
    </w:rPr>
  </w:style>
  <w:style w:type="character" w:customStyle="1" w:styleId="aa">
    <w:name w:val="標題壹、 字元 字元"/>
    <w:link w:val="a8"/>
    <w:rsid w:val="005914A1"/>
    <w:rPr>
      <w:rFonts w:eastAsia="標楷體" w:cs="新細明體"/>
      <w:b/>
      <w:bCs/>
      <w:kern w:val="2"/>
      <w:sz w:val="36"/>
      <w:szCs w:val="36"/>
      <w:lang w:val="en-US" w:eastAsia="zh-TW" w:bidi="ar-SA"/>
    </w:rPr>
  </w:style>
  <w:style w:type="paragraph" w:customStyle="1" w:styleId="3-">
    <w:name w:val="欄3-數字"/>
    <w:basedOn w:val="a"/>
    <w:rsid w:val="00AC6717"/>
    <w:pPr>
      <w:spacing w:beforeLines="20" w:afterLines="20"/>
      <w:ind w:leftChars="10" w:left="10" w:rightChars="10" w:right="10"/>
      <w:jc w:val="right"/>
    </w:pPr>
    <w:rPr>
      <w:rFonts w:eastAsia="華康楷書體W5"/>
      <w:spacing w:val="-6"/>
      <w:w w:val="85"/>
      <w:sz w:val="19"/>
    </w:rPr>
  </w:style>
  <w:style w:type="paragraph" w:customStyle="1" w:styleId="af7">
    <w:name w:val="乙篇主文"/>
    <w:basedOn w:val="a"/>
    <w:rsid w:val="009E4238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character" w:customStyle="1" w:styleId="1-310">
    <w:name w:val="表格欄1-3退1 字元"/>
    <w:link w:val="1-31"/>
    <w:rsid w:val="0047618F"/>
    <w:rPr>
      <w:rFonts w:eastAsia="標楷體" w:cs="新細明體"/>
      <w:kern w:val="2"/>
      <w:sz w:val="18"/>
      <w:szCs w:val="18"/>
      <w:lang w:val="en-US" w:eastAsia="zh-TW" w:bidi="ar-SA"/>
    </w:rPr>
  </w:style>
  <w:style w:type="paragraph" w:customStyle="1" w:styleId="af8">
    <w:name w:val="甲篇內文"/>
    <w:basedOn w:val="af7"/>
    <w:rsid w:val="0047618F"/>
    <w:pPr>
      <w:spacing w:line="460" w:lineRule="exact"/>
    </w:pPr>
    <w:rPr>
      <w:sz w:val="28"/>
      <w:szCs w:val="28"/>
    </w:rPr>
  </w:style>
  <w:style w:type="character" w:customStyle="1" w:styleId="1-320">
    <w:name w:val="表格欄1-3退2 字元"/>
    <w:link w:val="1-32"/>
    <w:rsid w:val="0047618F"/>
    <w:rPr>
      <w:rFonts w:eastAsia="標楷體" w:cs="新細明體"/>
      <w:kern w:val="2"/>
      <w:sz w:val="18"/>
      <w:szCs w:val="18"/>
      <w:lang w:val="en-US" w:eastAsia="zh-TW" w:bidi="ar-SA"/>
    </w:rPr>
  </w:style>
  <w:style w:type="character" w:customStyle="1" w:styleId="1-10">
    <w:name w:val="表格欄1-1主管 字元 字元"/>
    <w:link w:val="1-1"/>
    <w:rsid w:val="001A33AF"/>
    <w:rPr>
      <w:rFonts w:eastAsia="標楷體" w:cs="新細明體"/>
      <w:b/>
      <w:kern w:val="2"/>
      <w:lang w:val="en-US" w:eastAsia="zh-TW" w:bidi="ar-SA"/>
    </w:rPr>
  </w:style>
  <w:style w:type="paragraph" w:customStyle="1" w:styleId="af9">
    <w:name w:val="標題壹、"/>
    <w:basedOn w:val="a9"/>
    <w:rsid w:val="001A33AF"/>
    <w:pPr>
      <w:spacing w:beforeLines="0" w:line="360" w:lineRule="auto"/>
      <w:jc w:val="both"/>
    </w:pPr>
    <w:rPr>
      <w:sz w:val="36"/>
      <w:szCs w:val="36"/>
    </w:rPr>
  </w:style>
  <w:style w:type="paragraph" w:customStyle="1" w:styleId="1-11">
    <w:name w:val="表格欄1-1主管"/>
    <w:basedOn w:val="a"/>
    <w:link w:val="1-12"/>
    <w:rsid w:val="001A33AF"/>
    <w:pPr>
      <w:jc w:val="distribute"/>
    </w:pPr>
    <w:rPr>
      <w:rFonts w:eastAsia="標楷體" w:cs="新細明體"/>
      <w:b/>
      <w:sz w:val="20"/>
    </w:rPr>
  </w:style>
  <w:style w:type="character" w:customStyle="1" w:styleId="1-20">
    <w:name w:val="表格欄1-2 字元"/>
    <w:link w:val="1-2"/>
    <w:rsid w:val="002C54EC"/>
    <w:rPr>
      <w:rFonts w:eastAsia="標楷體" w:cs="新細明體"/>
      <w:b/>
      <w:kern w:val="2"/>
      <w:szCs w:val="18"/>
      <w:lang w:val="en-US" w:eastAsia="zh-TW" w:bidi="ar-SA"/>
    </w:rPr>
  </w:style>
  <w:style w:type="paragraph" w:customStyle="1" w:styleId="1230">
    <w:name w:val="括號123"/>
    <w:basedOn w:val="a"/>
    <w:rsid w:val="00B2641E"/>
    <w:pPr>
      <w:spacing w:line="360" w:lineRule="auto"/>
      <w:ind w:firstLine="624"/>
      <w:jc w:val="both"/>
    </w:pPr>
    <w:rPr>
      <w:rFonts w:ascii="標楷體" w:eastAsia="標楷體"/>
    </w:rPr>
  </w:style>
  <w:style w:type="character" w:customStyle="1" w:styleId="1-12">
    <w:name w:val="表格欄1-1主管 字元"/>
    <w:link w:val="1-11"/>
    <w:rsid w:val="00077D3B"/>
    <w:rPr>
      <w:rFonts w:eastAsia="標楷體" w:cs="新細明體"/>
      <w:b/>
      <w:kern w:val="2"/>
      <w:lang w:val="en-US" w:eastAsia="zh-TW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461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e4G6GVqutrA7&#23529;&#23450;&#24460;&#25910;&#25903;&#24615;&#36074;&#21450;&#39192;&#32064;&#31777;&#26126;&#20998;&#26512;&#34920;A3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e4G6GVqutrA7審定後收支性質及餘絀簡明分析表A3.dot</Template>
  <TotalTime>18</TotalTime>
  <Pages>1</Pages>
  <Words>163</Words>
  <Characters>934</Characters>
  <Application>Microsoft Office Word</Application>
  <DocSecurity>0</DocSecurity>
  <Lines>7</Lines>
  <Paragraphs>2</Paragraphs>
  <ScaleCrop>false</ScaleCrop>
  <Company>nao</Company>
  <LinksUpToDate>false</LinksUpToDate>
  <CharactersWithSpaces>1095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試用版</dc:title>
  <dc:subject/>
  <dc:creator>談采庭</dc:creator>
  <cp:keywords/>
  <cp:lastModifiedBy>談采庭</cp:lastModifiedBy>
  <cp:revision>9</cp:revision>
  <cp:lastPrinted>2016-07-05T08:45:00Z</cp:lastPrinted>
  <dcterms:created xsi:type="dcterms:W3CDTF">2024-06-11T03:30:00Z</dcterms:created>
  <dcterms:modified xsi:type="dcterms:W3CDTF">2024-06-17T01:19:00Z</dcterms:modified>
</cp:coreProperties>
</file>