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3A6B" w:rsidRDefault="00763A6B">
      <w:pPr>
        <w:jc w:val="right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單位：新臺幣</w:t>
      </w:r>
      <w:r w:rsidR="00EE5CBA">
        <w:rPr>
          <w:rFonts w:ascii="標楷體" w:eastAsia="標楷體" w:hAnsi="標楷體" w:hint="eastAsia"/>
          <w:sz w:val="20"/>
        </w:rPr>
        <w:t>元</w:t>
      </w:r>
    </w:p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0"/>
        <w:gridCol w:w="400"/>
        <w:gridCol w:w="400"/>
        <w:gridCol w:w="2400"/>
        <w:gridCol w:w="3000"/>
        <w:gridCol w:w="1395"/>
        <w:gridCol w:w="1395"/>
        <w:gridCol w:w="1395"/>
        <w:gridCol w:w="1395"/>
        <w:gridCol w:w="1395"/>
        <w:gridCol w:w="1395"/>
        <w:gridCol w:w="1395"/>
        <w:gridCol w:w="1395"/>
        <w:gridCol w:w="1800"/>
        <w:gridCol w:w="2280"/>
      </w:tblGrid>
      <w:tr w:rsidR="00763A6B">
        <w:trPr>
          <w:cantSplit/>
          <w:tblHeader/>
        </w:trPr>
        <w:tc>
          <w:tcPr>
            <w:tcW w:w="3600" w:type="dxa"/>
            <w:gridSpan w:val="4"/>
            <w:vMerge w:val="restart"/>
            <w:tcBorders>
              <w:left w:val="nil"/>
            </w:tcBorders>
            <w:vAlign w:val="center"/>
          </w:tcPr>
          <w:p w:rsidR="00763A6B" w:rsidRDefault="00763A6B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科目</w:t>
            </w:r>
          </w:p>
        </w:tc>
        <w:tc>
          <w:tcPr>
            <w:tcW w:w="3000" w:type="dxa"/>
            <w:vMerge w:val="restart"/>
            <w:vAlign w:val="center"/>
          </w:tcPr>
          <w:p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修正內容</w:t>
            </w:r>
          </w:p>
        </w:tc>
        <w:tc>
          <w:tcPr>
            <w:tcW w:w="11160" w:type="dxa"/>
            <w:gridSpan w:val="8"/>
            <w:tcBorders>
              <w:right w:val="single" w:sz="12" w:space="0" w:color="auto"/>
            </w:tcBorders>
          </w:tcPr>
          <w:p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修正數</w:t>
            </w:r>
          </w:p>
        </w:tc>
        <w:tc>
          <w:tcPr>
            <w:tcW w:w="180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63A6B" w:rsidRDefault="00763A6B">
            <w:pPr>
              <w:ind w:leftChars="17" w:left="41" w:right="63"/>
              <w:jc w:val="distribute"/>
              <w:rPr>
                <w:rFonts w:eastAsia="標楷體"/>
                <w:b/>
                <w:bCs/>
                <w:sz w:val="22"/>
              </w:rPr>
            </w:pPr>
            <w:r>
              <w:rPr>
                <w:rFonts w:eastAsia="標楷體" w:hint="eastAsia"/>
                <w:b/>
                <w:bCs/>
                <w:sz w:val="22"/>
              </w:rPr>
              <w:t>應繳回</w:t>
            </w:r>
            <w:r w:rsidR="00EE5CBA">
              <w:rPr>
                <w:rFonts w:eastAsia="標楷體" w:hint="eastAsia"/>
                <w:b/>
                <w:bCs/>
                <w:sz w:val="22"/>
              </w:rPr>
              <w:t>市</w:t>
            </w:r>
            <w:r>
              <w:rPr>
                <w:rFonts w:eastAsia="標楷體" w:hint="eastAsia"/>
                <w:b/>
                <w:bCs/>
                <w:sz w:val="22"/>
              </w:rPr>
              <w:t>庫數</w:t>
            </w:r>
          </w:p>
        </w:tc>
        <w:tc>
          <w:tcPr>
            <w:tcW w:w="2280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:rsidR="00763A6B" w:rsidRDefault="00763A6B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備註</w:t>
            </w:r>
          </w:p>
        </w:tc>
      </w:tr>
      <w:tr w:rsidR="00763A6B">
        <w:trPr>
          <w:cantSplit/>
          <w:tblHeader/>
        </w:trPr>
        <w:tc>
          <w:tcPr>
            <w:tcW w:w="3600" w:type="dxa"/>
            <w:gridSpan w:val="4"/>
            <w:vMerge/>
            <w:tcBorders>
              <w:left w:val="nil"/>
            </w:tcBorders>
          </w:tcPr>
          <w:p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3000" w:type="dxa"/>
            <w:vMerge/>
          </w:tcPr>
          <w:p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2790" w:type="dxa"/>
            <w:gridSpan w:val="2"/>
          </w:tcPr>
          <w:p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實現數</w:t>
            </w:r>
          </w:p>
        </w:tc>
        <w:tc>
          <w:tcPr>
            <w:tcW w:w="2790" w:type="dxa"/>
            <w:gridSpan w:val="2"/>
          </w:tcPr>
          <w:p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proofErr w:type="gramStart"/>
            <w:r>
              <w:rPr>
                <w:rFonts w:eastAsia="標楷體" w:hint="eastAsia"/>
                <w:sz w:val="22"/>
              </w:rPr>
              <w:t>應收數</w:t>
            </w:r>
            <w:proofErr w:type="gramEnd"/>
          </w:p>
        </w:tc>
        <w:tc>
          <w:tcPr>
            <w:tcW w:w="2790" w:type="dxa"/>
            <w:gridSpan w:val="2"/>
          </w:tcPr>
          <w:p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保留數</w:t>
            </w:r>
          </w:p>
        </w:tc>
        <w:tc>
          <w:tcPr>
            <w:tcW w:w="2790" w:type="dxa"/>
            <w:gridSpan w:val="2"/>
            <w:tcBorders>
              <w:right w:val="single" w:sz="12" w:space="0" w:color="auto"/>
            </w:tcBorders>
          </w:tcPr>
          <w:p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合計</w:t>
            </w:r>
          </w:p>
        </w:tc>
        <w:tc>
          <w:tcPr>
            <w:tcW w:w="180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2280" w:type="dxa"/>
            <w:vMerge/>
            <w:tcBorders>
              <w:left w:val="single" w:sz="12" w:space="0" w:color="auto"/>
              <w:right w:val="nil"/>
            </w:tcBorders>
          </w:tcPr>
          <w:p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</w:tr>
      <w:tr w:rsidR="00763A6B">
        <w:trPr>
          <w:cantSplit/>
          <w:tblHeader/>
        </w:trPr>
        <w:tc>
          <w:tcPr>
            <w:tcW w:w="400" w:type="dxa"/>
            <w:tcBorders>
              <w:left w:val="nil"/>
            </w:tcBorders>
          </w:tcPr>
          <w:p w:rsidR="00763A6B" w:rsidRDefault="00763A6B" w:rsidP="0084711B">
            <w:pPr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款</w:t>
            </w:r>
          </w:p>
        </w:tc>
        <w:tc>
          <w:tcPr>
            <w:tcW w:w="400" w:type="dxa"/>
          </w:tcPr>
          <w:p w:rsidR="00763A6B" w:rsidRDefault="00763A6B" w:rsidP="0084711B">
            <w:pPr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項</w:t>
            </w:r>
          </w:p>
        </w:tc>
        <w:tc>
          <w:tcPr>
            <w:tcW w:w="400" w:type="dxa"/>
          </w:tcPr>
          <w:p w:rsidR="00763A6B" w:rsidRDefault="00763A6B" w:rsidP="0084711B">
            <w:pPr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目</w:t>
            </w:r>
            <w:bookmarkStart w:id="0" w:name="_GoBack"/>
            <w:bookmarkEnd w:id="0"/>
          </w:p>
        </w:tc>
        <w:tc>
          <w:tcPr>
            <w:tcW w:w="2400" w:type="dxa"/>
          </w:tcPr>
          <w:p w:rsidR="00763A6B" w:rsidRDefault="00763A6B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名稱</w:t>
            </w:r>
          </w:p>
        </w:tc>
        <w:tc>
          <w:tcPr>
            <w:tcW w:w="3000" w:type="dxa"/>
            <w:vMerge/>
          </w:tcPr>
          <w:p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1395" w:type="dxa"/>
            <w:vAlign w:val="center"/>
          </w:tcPr>
          <w:p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395" w:type="dxa"/>
          </w:tcPr>
          <w:p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395" w:type="dxa"/>
            <w:vAlign w:val="center"/>
          </w:tcPr>
          <w:p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395" w:type="dxa"/>
          </w:tcPr>
          <w:p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395" w:type="dxa"/>
            <w:vAlign w:val="center"/>
          </w:tcPr>
          <w:p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395" w:type="dxa"/>
          </w:tcPr>
          <w:p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395" w:type="dxa"/>
          </w:tcPr>
          <w:p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395" w:type="dxa"/>
            <w:tcBorders>
              <w:right w:val="single" w:sz="12" w:space="0" w:color="auto"/>
            </w:tcBorders>
          </w:tcPr>
          <w:p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80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2280" w:type="dxa"/>
            <w:vMerge/>
            <w:tcBorders>
              <w:left w:val="single" w:sz="12" w:space="0" w:color="auto"/>
              <w:right w:val="nil"/>
            </w:tcBorders>
          </w:tcPr>
          <w:p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</w:tr>
      <w:tr w:rsidR="00EE5CBA" w:rsidRPr="001215AC" w:rsidTr="00D60EC0">
        <w:trPr>
          <w:cantSplit/>
          <w:trHeight w:val="395"/>
        </w:trPr>
        <w:tc>
          <w:tcPr>
            <w:tcW w:w="400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EE5CBA" w:rsidRPr="001215AC" w:rsidRDefault="00EE5CBA" w:rsidP="00D60EC0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400" w:type="dxa"/>
            <w:tcBorders>
              <w:bottom w:val="nil"/>
            </w:tcBorders>
            <w:shd w:val="clear" w:color="auto" w:fill="auto"/>
            <w:vAlign w:val="center"/>
          </w:tcPr>
          <w:p w:rsidR="00EE5CBA" w:rsidRPr="001215AC" w:rsidRDefault="00EE5CBA" w:rsidP="00D60EC0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400" w:type="dxa"/>
            <w:tcBorders>
              <w:bottom w:val="nil"/>
            </w:tcBorders>
            <w:shd w:val="clear" w:color="auto" w:fill="auto"/>
            <w:vAlign w:val="center"/>
          </w:tcPr>
          <w:p w:rsidR="00EE5CBA" w:rsidRPr="001215AC" w:rsidRDefault="00EE5CBA" w:rsidP="00D60EC0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bottom w:val="nil"/>
            </w:tcBorders>
            <w:shd w:val="clear" w:color="auto" w:fill="auto"/>
            <w:vAlign w:val="center"/>
          </w:tcPr>
          <w:p w:rsidR="00EE5CBA" w:rsidRPr="001215AC" w:rsidRDefault="00EE5CBA" w:rsidP="00D60EC0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1215A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總計</w:t>
            </w:r>
          </w:p>
        </w:tc>
        <w:tc>
          <w:tcPr>
            <w:tcW w:w="3000" w:type="dxa"/>
            <w:tcBorders>
              <w:bottom w:val="nil"/>
            </w:tcBorders>
            <w:shd w:val="clear" w:color="auto" w:fill="auto"/>
            <w:vAlign w:val="center"/>
          </w:tcPr>
          <w:p w:rsidR="00EE5CBA" w:rsidRPr="001215AC" w:rsidRDefault="00EE5CBA" w:rsidP="00D60EC0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:rsidR="00EE5CBA" w:rsidRPr="00376C52" w:rsidRDefault="00EE5CBA" w:rsidP="00D60EC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76C52">
              <w:rPr>
                <w:rFonts w:ascii="新細明體" w:hAnsi="新細明體"/>
                <w:b/>
                <w:noProof/>
                <w:sz w:val="20"/>
              </w:rPr>
              <w:t>5,690,766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:rsidR="00EE5CBA" w:rsidRPr="00376C52" w:rsidRDefault="00EE5CBA" w:rsidP="00D60EC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76C5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:rsidR="00EE5CBA" w:rsidRPr="00376C52" w:rsidRDefault="00EE5CBA" w:rsidP="00D60EC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76C5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:rsidR="00EE5CBA" w:rsidRPr="00376C52" w:rsidRDefault="00EE5CBA" w:rsidP="00D60EC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76C52">
              <w:rPr>
                <w:rFonts w:ascii="新細明體" w:hAnsi="新細明體"/>
                <w:b/>
                <w:noProof/>
                <w:sz w:val="20"/>
              </w:rPr>
              <w:t>680,000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:rsidR="00EE5CBA" w:rsidRPr="00376C52" w:rsidRDefault="00EE5CBA" w:rsidP="00D60EC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76C5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:rsidR="00EE5CBA" w:rsidRPr="00376C52" w:rsidRDefault="00EE5CBA" w:rsidP="00D60EC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76C5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:rsidR="00EE5CBA" w:rsidRPr="00376C52" w:rsidRDefault="00EE5CBA" w:rsidP="00D60EC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76C52">
              <w:rPr>
                <w:rFonts w:ascii="新細明體" w:hAnsi="新細明體"/>
                <w:b/>
                <w:noProof/>
                <w:sz w:val="20"/>
              </w:rPr>
              <w:t>5,690,766</w:t>
            </w:r>
          </w:p>
        </w:tc>
        <w:tc>
          <w:tcPr>
            <w:tcW w:w="1395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E5CBA" w:rsidRPr="00376C52" w:rsidRDefault="00EE5CBA" w:rsidP="00D60EC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76C52">
              <w:rPr>
                <w:rFonts w:ascii="新細明體" w:hAnsi="新細明體"/>
                <w:b/>
                <w:noProof/>
                <w:sz w:val="20"/>
              </w:rPr>
              <w:t>680,000</w:t>
            </w:r>
          </w:p>
        </w:tc>
        <w:tc>
          <w:tcPr>
            <w:tcW w:w="1800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E5CBA" w:rsidRPr="00376C52" w:rsidRDefault="00EE5CBA" w:rsidP="00D60EC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76C52">
              <w:rPr>
                <w:rFonts w:ascii="新細明體" w:hAnsi="新細明體"/>
                <w:b/>
                <w:noProof/>
                <w:sz w:val="20"/>
              </w:rPr>
              <w:t>5,690,766</w:t>
            </w:r>
          </w:p>
        </w:tc>
        <w:tc>
          <w:tcPr>
            <w:tcW w:w="2280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E5CBA" w:rsidRPr="001215AC" w:rsidRDefault="00EE5CBA" w:rsidP="00D60EC0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EE5CBA" w:rsidRPr="001215AC" w:rsidTr="00D60EC0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E5CBA" w:rsidRPr="001215AC" w:rsidRDefault="00EE5CBA" w:rsidP="00D60EC0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  <w:r w:rsidRPr="001215AC">
              <w:rPr>
                <w:rFonts w:ascii="新細明體" w:hAnsi="新細明體"/>
                <w:b/>
                <w:noProof/>
                <w:spacing w:val="-10"/>
                <w:sz w:val="20"/>
              </w:rPr>
              <w:t>3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E5CBA" w:rsidRPr="001215AC" w:rsidRDefault="00EE5CBA" w:rsidP="00D60EC0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E5CBA" w:rsidRPr="001215AC" w:rsidRDefault="00EE5CBA" w:rsidP="00D60EC0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E5CBA" w:rsidRPr="001215AC" w:rsidRDefault="00EE5CBA" w:rsidP="00D60EC0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1215A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罰款及賠償收入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E5CBA" w:rsidRPr="001215AC" w:rsidRDefault="00EE5CBA" w:rsidP="00D60EC0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E5CBA" w:rsidRPr="00376C52" w:rsidRDefault="00EE5CBA" w:rsidP="00D60EC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76C5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E5CBA" w:rsidRPr="00376C52" w:rsidRDefault="00EE5CBA" w:rsidP="00D60EC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76C5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E5CBA" w:rsidRPr="00376C52" w:rsidRDefault="00EE5CBA" w:rsidP="00D60EC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76C5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E5CBA" w:rsidRPr="00376C52" w:rsidRDefault="00EE5CBA" w:rsidP="00D60EC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76C52">
              <w:rPr>
                <w:rFonts w:ascii="新細明體" w:hAnsi="新細明體"/>
                <w:b/>
                <w:noProof/>
                <w:sz w:val="20"/>
              </w:rPr>
              <w:t>680,000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E5CBA" w:rsidRPr="00376C52" w:rsidRDefault="00EE5CBA" w:rsidP="00D60EC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76C5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E5CBA" w:rsidRPr="00376C52" w:rsidRDefault="00EE5CBA" w:rsidP="00D60EC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76C5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E5CBA" w:rsidRPr="00376C52" w:rsidRDefault="00EE5CBA" w:rsidP="00D60EC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76C5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E5CBA" w:rsidRPr="00376C52" w:rsidRDefault="00EE5CBA" w:rsidP="00D60EC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76C52">
              <w:rPr>
                <w:rFonts w:ascii="新細明體" w:hAnsi="新細明體"/>
                <w:b/>
                <w:noProof/>
                <w:sz w:val="20"/>
              </w:rPr>
              <w:t>680,000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E5CBA" w:rsidRPr="00376C52" w:rsidRDefault="00EE5CBA" w:rsidP="00D60EC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76C5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E5CBA" w:rsidRPr="001215AC" w:rsidRDefault="00EE5CBA" w:rsidP="00D60EC0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EE5CBA" w:rsidRPr="006C7AF6" w:rsidTr="00D60EC0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E5CBA" w:rsidRPr="00C87AFA" w:rsidRDefault="00EE5CBA" w:rsidP="00D60EC0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E5CBA" w:rsidRPr="00C87AFA" w:rsidRDefault="00EE5CBA" w:rsidP="00D60EC0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4326DF">
              <w:rPr>
                <w:rFonts w:ascii="新細明體" w:hAnsi="新細明體"/>
                <w:noProof/>
                <w:spacing w:val="-10"/>
                <w:sz w:val="20"/>
              </w:rPr>
              <w:t>15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E5CBA" w:rsidRPr="00C87AFA" w:rsidRDefault="00EE5CBA" w:rsidP="00D60EC0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E5CBA" w:rsidRPr="006C7AF6" w:rsidRDefault="00EE5CBA" w:rsidP="00D60EC0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4326D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警察局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E5CBA" w:rsidRPr="006C7AF6" w:rsidRDefault="00EE5CBA" w:rsidP="00D60EC0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E5CBA" w:rsidRPr="00376C52" w:rsidRDefault="00EE5CBA" w:rsidP="00D60EC0">
            <w:pPr>
              <w:jc w:val="right"/>
              <w:rPr>
                <w:rFonts w:ascii="新細明體" w:hAnsi="新細明體"/>
                <w:sz w:val="20"/>
              </w:rPr>
            </w:pPr>
            <w:r w:rsidRPr="00376C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E5CBA" w:rsidRPr="00376C52" w:rsidRDefault="00EE5CBA" w:rsidP="00D60EC0">
            <w:pPr>
              <w:jc w:val="right"/>
              <w:rPr>
                <w:rFonts w:ascii="新細明體" w:hAnsi="新細明體"/>
                <w:sz w:val="20"/>
              </w:rPr>
            </w:pPr>
            <w:r w:rsidRPr="00376C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E5CBA" w:rsidRPr="00376C52" w:rsidRDefault="00EE5CBA" w:rsidP="00D60EC0">
            <w:pPr>
              <w:jc w:val="right"/>
              <w:rPr>
                <w:rFonts w:ascii="新細明體" w:hAnsi="新細明體"/>
                <w:sz w:val="20"/>
              </w:rPr>
            </w:pPr>
            <w:r w:rsidRPr="00376C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E5CBA" w:rsidRPr="00376C52" w:rsidRDefault="00EE5CBA" w:rsidP="00D60EC0">
            <w:pPr>
              <w:jc w:val="right"/>
              <w:rPr>
                <w:rFonts w:ascii="新細明體" w:hAnsi="新細明體"/>
                <w:sz w:val="20"/>
              </w:rPr>
            </w:pPr>
            <w:r w:rsidRPr="00376C52">
              <w:rPr>
                <w:rFonts w:ascii="新細明體" w:hAnsi="新細明體"/>
                <w:noProof/>
                <w:sz w:val="20"/>
              </w:rPr>
              <w:t>680,000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E5CBA" w:rsidRPr="00376C52" w:rsidRDefault="00EE5CBA" w:rsidP="00D60EC0">
            <w:pPr>
              <w:jc w:val="right"/>
              <w:rPr>
                <w:rFonts w:ascii="新細明體" w:hAnsi="新細明體"/>
                <w:sz w:val="20"/>
              </w:rPr>
            </w:pPr>
            <w:r w:rsidRPr="00376C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E5CBA" w:rsidRPr="00376C52" w:rsidRDefault="00EE5CBA" w:rsidP="00D60EC0">
            <w:pPr>
              <w:jc w:val="right"/>
              <w:rPr>
                <w:rFonts w:ascii="新細明體" w:hAnsi="新細明體"/>
                <w:sz w:val="20"/>
              </w:rPr>
            </w:pPr>
            <w:r w:rsidRPr="00376C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E5CBA" w:rsidRPr="00376C52" w:rsidRDefault="00EE5CBA" w:rsidP="00D60EC0">
            <w:pPr>
              <w:jc w:val="right"/>
              <w:rPr>
                <w:rFonts w:ascii="新細明體" w:hAnsi="新細明體"/>
                <w:sz w:val="20"/>
              </w:rPr>
            </w:pPr>
            <w:r w:rsidRPr="00376C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E5CBA" w:rsidRPr="00376C52" w:rsidRDefault="00EE5CBA" w:rsidP="00D60EC0">
            <w:pPr>
              <w:jc w:val="right"/>
              <w:rPr>
                <w:rFonts w:ascii="新細明體" w:hAnsi="新細明體"/>
                <w:sz w:val="20"/>
              </w:rPr>
            </w:pPr>
            <w:r w:rsidRPr="00376C52">
              <w:rPr>
                <w:rFonts w:ascii="新細明體" w:hAnsi="新細明體"/>
                <w:noProof/>
                <w:sz w:val="20"/>
              </w:rPr>
              <w:t>680,000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E5CBA" w:rsidRPr="00376C52" w:rsidRDefault="00EE5CBA" w:rsidP="00D60EC0">
            <w:pPr>
              <w:jc w:val="right"/>
              <w:rPr>
                <w:rFonts w:ascii="新細明體" w:hAnsi="新細明體"/>
                <w:sz w:val="20"/>
              </w:rPr>
            </w:pPr>
            <w:r w:rsidRPr="00376C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E5CBA" w:rsidRPr="006C7AF6" w:rsidRDefault="00EE5CBA" w:rsidP="00D60EC0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EE5CBA" w:rsidRPr="006C7AF6" w:rsidTr="00D60EC0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E5CBA" w:rsidRPr="00C87AFA" w:rsidRDefault="00EE5CBA" w:rsidP="00D60EC0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E5CBA" w:rsidRPr="00C87AFA" w:rsidRDefault="00EE5CBA" w:rsidP="00D60EC0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E5CBA" w:rsidRPr="00C87AFA" w:rsidRDefault="00EE5CBA" w:rsidP="00D60EC0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4326DF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E5CBA" w:rsidRPr="006C7AF6" w:rsidRDefault="00EE5CBA" w:rsidP="00D60EC0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4326D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罰金罰鍰及怠金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E5CBA" w:rsidRPr="006C7AF6" w:rsidRDefault="00EE5CBA" w:rsidP="009673B8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4326D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減列溢計之應收歲入款。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E5CBA" w:rsidRPr="00376C52" w:rsidRDefault="00EE5CBA" w:rsidP="00D60EC0">
            <w:pPr>
              <w:jc w:val="right"/>
              <w:rPr>
                <w:rFonts w:ascii="新細明體" w:hAnsi="新細明體"/>
                <w:sz w:val="20"/>
              </w:rPr>
            </w:pPr>
            <w:r w:rsidRPr="00376C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E5CBA" w:rsidRPr="00376C52" w:rsidRDefault="00EE5CBA" w:rsidP="00D60EC0">
            <w:pPr>
              <w:jc w:val="right"/>
              <w:rPr>
                <w:rFonts w:ascii="新細明體" w:hAnsi="新細明體"/>
                <w:sz w:val="20"/>
              </w:rPr>
            </w:pPr>
            <w:r w:rsidRPr="00376C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E5CBA" w:rsidRPr="00376C52" w:rsidRDefault="00EE5CBA" w:rsidP="00D60EC0">
            <w:pPr>
              <w:jc w:val="right"/>
              <w:rPr>
                <w:rFonts w:ascii="新細明體" w:hAnsi="新細明體"/>
                <w:sz w:val="20"/>
              </w:rPr>
            </w:pPr>
            <w:r w:rsidRPr="00376C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E5CBA" w:rsidRPr="00376C52" w:rsidRDefault="00EE5CBA" w:rsidP="00D60EC0">
            <w:pPr>
              <w:jc w:val="right"/>
              <w:rPr>
                <w:rFonts w:ascii="新細明體" w:hAnsi="新細明體"/>
                <w:sz w:val="20"/>
              </w:rPr>
            </w:pPr>
            <w:r w:rsidRPr="00376C52">
              <w:rPr>
                <w:rFonts w:ascii="新細明體" w:hAnsi="新細明體"/>
                <w:noProof/>
                <w:sz w:val="20"/>
              </w:rPr>
              <w:t>680,000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E5CBA" w:rsidRPr="00376C52" w:rsidRDefault="00EE5CBA" w:rsidP="00D60EC0">
            <w:pPr>
              <w:jc w:val="right"/>
              <w:rPr>
                <w:rFonts w:ascii="新細明體" w:hAnsi="新細明體"/>
                <w:sz w:val="20"/>
              </w:rPr>
            </w:pPr>
            <w:r w:rsidRPr="00376C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E5CBA" w:rsidRPr="00376C52" w:rsidRDefault="00EE5CBA" w:rsidP="00D60EC0">
            <w:pPr>
              <w:jc w:val="right"/>
              <w:rPr>
                <w:rFonts w:ascii="新細明體" w:hAnsi="新細明體"/>
                <w:sz w:val="20"/>
              </w:rPr>
            </w:pPr>
            <w:r w:rsidRPr="00376C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E5CBA" w:rsidRPr="00376C52" w:rsidRDefault="00EE5CBA" w:rsidP="00D60EC0">
            <w:pPr>
              <w:jc w:val="right"/>
              <w:rPr>
                <w:rFonts w:ascii="新細明體" w:hAnsi="新細明體"/>
                <w:sz w:val="20"/>
              </w:rPr>
            </w:pPr>
            <w:r w:rsidRPr="00376C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E5CBA" w:rsidRPr="00376C52" w:rsidRDefault="00EE5CBA" w:rsidP="00D60EC0">
            <w:pPr>
              <w:jc w:val="right"/>
              <w:rPr>
                <w:rFonts w:ascii="新細明體" w:hAnsi="新細明體"/>
                <w:sz w:val="20"/>
              </w:rPr>
            </w:pPr>
            <w:r w:rsidRPr="00376C52">
              <w:rPr>
                <w:rFonts w:ascii="新細明體" w:hAnsi="新細明體"/>
                <w:noProof/>
                <w:sz w:val="20"/>
              </w:rPr>
              <w:t>680,000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E5CBA" w:rsidRPr="00376C52" w:rsidRDefault="00EE5CBA" w:rsidP="00D60EC0">
            <w:pPr>
              <w:jc w:val="right"/>
              <w:rPr>
                <w:rFonts w:ascii="新細明體" w:hAnsi="新細明體"/>
                <w:sz w:val="20"/>
              </w:rPr>
            </w:pPr>
            <w:r w:rsidRPr="00376C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E5CBA" w:rsidRPr="006C7AF6" w:rsidRDefault="00EE5CBA" w:rsidP="00D60EC0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EE5CBA" w:rsidRPr="001215AC" w:rsidTr="00D60EC0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E5CBA" w:rsidRPr="001215AC" w:rsidRDefault="00EE5CBA" w:rsidP="00D60EC0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  <w:r w:rsidRPr="001215AC">
              <w:rPr>
                <w:rFonts w:ascii="新細明體" w:hAnsi="新細明體"/>
                <w:b/>
                <w:noProof/>
                <w:spacing w:val="-10"/>
                <w:sz w:val="20"/>
              </w:rPr>
              <w:t>9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E5CBA" w:rsidRPr="001215AC" w:rsidRDefault="00EE5CBA" w:rsidP="00D60EC0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E5CBA" w:rsidRPr="001215AC" w:rsidRDefault="00EE5CBA" w:rsidP="00D60EC0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E5CBA" w:rsidRPr="001215AC" w:rsidRDefault="00EE5CBA" w:rsidP="00D60EC0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1215A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其他收入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E5CBA" w:rsidRPr="001215AC" w:rsidRDefault="00EE5CBA" w:rsidP="00D60EC0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E5CBA" w:rsidRPr="00376C52" w:rsidRDefault="00EE5CBA" w:rsidP="00D60EC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76C52">
              <w:rPr>
                <w:rFonts w:ascii="新細明體" w:hAnsi="新細明體"/>
                <w:b/>
                <w:noProof/>
                <w:sz w:val="20"/>
              </w:rPr>
              <w:t>5,690,766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E5CBA" w:rsidRPr="00376C52" w:rsidRDefault="00EE5CBA" w:rsidP="00D60EC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76C5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E5CBA" w:rsidRPr="00376C52" w:rsidRDefault="00EE5CBA" w:rsidP="00D60EC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76C5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E5CBA" w:rsidRPr="00376C52" w:rsidRDefault="00EE5CBA" w:rsidP="00D60EC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76C5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E5CBA" w:rsidRPr="00376C52" w:rsidRDefault="00EE5CBA" w:rsidP="00D60EC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76C5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E5CBA" w:rsidRPr="00376C52" w:rsidRDefault="00EE5CBA" w:rsidP="00D60EC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76C5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E5CBA" w:rsidRPr="00376C52" w:rsidRDefault="00EE5CBA" w:rsidP="00D60EC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76C52">
              <w:rPr>
                <w:rFonts w:ascii="新細明體" w:hAnsi="新細明體"/>
                <w:b/>
                <w:noProof/>
                <w:sz w:val="20"/>
              </w:rPr>
              <w:t>5,690,766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E5CBA" w:rsidRPr="00376C52" w:rsidRDefault="00EE5CBA" w:rsidP="00D60EC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76C5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E5CBA" w:rsidRPr="00376C52" w:rsidRDefault="00EE5CBA" w:rsidP="00D60EC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76C52">
              <w:rPr>
                <w:rFonts w:ascii="新細明體" w:hAnsi="新細明體"/>
                <w:b/>
                <w:noProof/>
                <w:sz w:val="20"/>
              </w:rPr>
              <w:t>5,690,766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E5CBA" w:rsidRPr="001215AC" w:rsidRDefault="00EE5CBA" w:rsidP="00D60EC0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EE5CBA" w:rsidRPr="006C7AF6" w:rsidTr="00D60EC0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E5CBA" w:rsidRPr="00C87AFA" w:rsidRDefault="00EE5CBA" w:rsidP="00D60EC0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E5CBA" w:rsidRPr="00C87AFA" w:rsidRDefault="00EE5CBA" w:rsidP="00D60EC0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4326DF">
              <w:rPr>
                <w:rFonts w:ascii="新細明體" w:hAnsi="新細明體"/>
                <w:noProof/>
                <w:spacing w:val="-10"/>
                <w:sz w:val="20"/>
              </w:rPr>
              <w:t>11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E5CBA" w:rsidRPr="00C87AFA" w:rsidRDefault="00EE5CBA" w:rsidP="00D60EC0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E5CBA" w:rsidRPr="006C7AF6" w:rsidRDefault="00EE5CBA" w:rsidP="00D60EC0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4326D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文化局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E5CBA" w:rsidRPr="006C7AF6" w:rsidRDefault="00EE5CBA" w:rsidP="00D60EC0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E5CBA" w:rsidRPr="00376C52" w:rsidRDefault="00EE5CBA" w:rsidP="00D60EC0">
            <w:pPr>
              <w:jc w:val="right"/>
              <w:rPr>
                <w:rFonts w:ascii="新細明體" w:hAnsi="新細明體"/>
                <w:sz w:val="20"/>
              </w:rPr>
            </w:pPr>
            <w:r w:rsidRPr="00376C52">
              <w:rPr>
                <w:rFonts w:ascii="新細明體" w:hAnsi="新細明體"/>
                <w:noProof/>
                <w:sz w:val="20"/>
              </w:rPr>
              <w:t>5,690,766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E5CBA" w:rsidRPr="00376C52" w:rsidRDefault="00EE5CBA" w:rsidP="00D60EC0">
            <w:pPr>
              <w:jc w:val="right"/>
              <w:rPr>
                <w:rFonts w:ascii="新細明體" w:hAnsi="新細明體"/>
                <w:sz w:val="20"/>
              </w:rPr>
            </w:pPr>
            <w:r w:rsidRPr="00376C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E5CBA" w:rsidRPr="00376C52" w:rsidRDefault="00EE5CBA" w:rsidP="00D60EC0">
            <w:pPr>
              <w:jc w:val="right"/>
              <w:rPr>
                <w:rFonts w:ascii="新細明體" w:hAnsi="新細明體"/>
                <w:sz w:val="20"/>
              </w:rPr>
            </w:pPr>
            <w:r w:rsidRPr="00376C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E5CBA" w:rsidRPr="00376C52" w:rsidRDefault="00EE5CBA" w:rsidP="00D60EC0">
            <w:pPr>
              <w:jc w:val="right"/>
              <w:rPr>
                <w:rFonts w:ascii="新細明體" w:hAnsi="新細明體"/>
                <w:sz w:val="20"/>
              </w:rPr>
            </w:pPr>
            <w:r w:rsidRPr="00376C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E5CBA" w:rsidRPr="00376C52" w:rsidRDefault="00EE5CBA" w:rsidP="00D60EC0">
            <w:pPr>
              <w:jc w:val="right"/>
              <w:rPr>
                <w:rFonts w:ascii="新細明體" w:hAnsi="新細明體"/>
                <w:sz w:val="20"/>
              </w:rPr>
            </w:pPr>
            <w:r w:rsidRPr="00376C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E5CBA" w:rsidRPr="00376C52" w:rsidRDefault="00EE5CBA" w:rsidP="00D60EC0">
            <w:pPr>
              <w:jc w:val="right"/>
              <w:rPr>
                <w:rFonts w:ascii="新細明體" w:hAnsi="新細明體"/>
                <w:sz w:val="20"/>
              </w:rPr>
            </w:pPr>
            <w:r w:rsidRPr="00376C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E5CBA" w:rsidRPr="00376C52" w:rsidRDefault="00EE5CBA" w:rsidP="00D60EC0">
            <w:pPr>
              <w:jc w:val="right"/>
              <w:rPr>
                <w:rFonts w:ascii="新細明體" w:hAnsi="新細明體"/>
                <w:sz w:val="20"/>
              </w:rPr>
            </w:pPr>
            <w:r w:rsidRPr="00376C52">
              <w:rPr>
                <w:rFonts w:ascii="新細明體" w:hAnsi="新細明體"/>
                <w:noProof/>
                <w:sz w:val="20"/>
              </w:rPr>
              <w:t>5,690,766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E5CBA" w:rsidRPr="00376C52" w:rsidRDefault="00EE5CBA" w:rsidP="00D60EC0">
            <w:pPr>
              <w:jc w:val="right"/>
              <w:rPr>
                <w:rFonts w:ascii="新細明體" w:hAnsi="新細明體"/>
                <w:sz w:val="20"/>
              </w:rPr>
            </w:pPr>
            <w:r w:rsidRPr="00376C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E5CBA" w:rsidRPr="00376C52" w:rsidRDefault="00EE5CBA" w:rsidP="00D60EC0">
            <w:pPr>
              <w:jc w:val="right"/>
              <w:rPr>
                <w:rFonts w:ascii="新細明體" w:hAnsi="新細明體"/>
                <w:sz w:val="20"/>
              </w:rPr>
            </w:pPr>
            <w:r w:rsidRPr="00376C52">
              <w:rPr>
                <w:rFonts w:ascii="新細明體" w:hAnsi="新細明體"/>
                <w:noProof/>
                <w:sz w:val="20"/>
              </w:rPr>
              <w:t>5,690,766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E5CBA" w:rsidRPr="006C7AF6" w:rsidRDefault="00EE5CBA" w:rsidP="00D60EC0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EE5CBA" w:rsidRPr="006C7AF6" w:rsidTr="00D60EC0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EE5CBA" w:rsidRPr="00C87AFA" w:rsidRDefault="00EE5CBA" w:rsidP="00D60EC0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</w:tcBorders>
            <w:shd w:val="clear" w:color="auto" w:fill="auto"/>
            <w:vAlign w:val="center"/>
          </w:tcPr>
          <w:p w:rsidR="00EE5CBA" w:rsidRPr="00C87AFA" w:rsidRDefault="00EE5CBA" w:rsidP="00D60EC0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</w:tcBorders>
            <w:shd w:val="clear" w:color="auto" w:fill="auto"/>
            <w:vAlign w:val="center"/>
          </w:tcPr>
          <w:p w:rsidR="00EE5CBA" w:rsidRPr="00C87AFA" w:rsidRDefault="00EE5CBA" w:rsidP="00D60EC0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4326DF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shd w:val="clear" w:color="auto" w:fill="auto"/>
            <w:vAlign w:val="center"/>
          </w:tcPr>
          <w:p w:rsidR="00EE5CBA" w:rsidRPr="006C7AF6" w:rsidRDefault="00EE5CBA" w:rsidP="00D60EC0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4326D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雜項收入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center"/>
          </w:tcPr>
          <w:p w:rsidR="00EE5CBA" w:rsidRPr="006C7AF6" w:rsidRDefault="00EE5CBA" w:rsidP="00376C52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4326D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增列收回以前年度歲出</w:t>
            </w:r>
            <w:r w:rsidR="009673B8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及</w:t>
            </w:r>
            <w:r w:rsidR="00376C52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應付代收款等科目計畫經費賸餘款</w:t>
            </w:r>
            <w:r w:rsidRPr="004326D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。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:rsidR="00EE5CBA" w:rsidRPr="00376C52" w:rsidRDefault="00EE5CBA" w:rsidP="00D60EC0">
            <w:pPr>
              <w:jc w:val="right"/>
              <w:rPr>
                <w:rFonts w:ascii="新細明體" w:hAnsi="新細明體"/>
                <w:sz w:val="20"/>
              </w:rPr>
            </w:pPr>
            <w:r w:rsidRPr="00376C52">
              <w:rPr>
                <w:rFonts w:ascii="新細明體" w:hAnsi="新細明體"/>
                <w:noProof/>
                <w:sz w:val="20"/>
              </w:rPr>
              <w:t>5,690,766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:rsidR="00EE5CBA" w:rsidRPr="00376C52" w:rsidRDefault="00EE5CBA" w:rsidP="00D60EC0">
            <w:pPr>
              <w:jc w:val="right"/>
              <w:rPr>
                <w:rFonts w:ascii="新細明體" w:hAnsi="新細明體"/>
                <w:sz w:val="20"/>
              </w:rPr>
            </w:pPr>
            <w:r w:rsidRPr="00376C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:rsidR="00EE5CBA" w:rsidRPr="00376C52" w:rsidRDefault="00EE5CBA" w:rsidP="00D60EC0">
            <w:pPr>
              <w:jc w:val="right"/>
              <w:rPr>
                <w:rFonts w:ascii="新細明體" w:hAnsi="新細明體"/>
                <w:sz w:val="20"/>
              </w:rPr>
            </w:pPr>
            <w:r w:rsidRPr="00376C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:rsidR="00EE5CBA" w:rsidRPr="00376C52" w:rsidRDefault="00EE5CBA" w:rsidP="00D60EC0">
            <w:pPr>
              <w:jc w:val="right"/>
              <w:rPr>
                <w:rFonts w:ascii="新細明體" w:hAnsi="新細明體"/>
                <w:sz w:val="20"/>
              </w:rPr>
            </w:pPr>
            <w:r w:rsidRPr="00376C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:rsidR="00EE5CBA" w:rsidRPr="00376C52" w:rsidRDefault="00EE5CBA" w:rsidP="00D60EC0">
            <w:pPr>
              <w:jc w:val="right"/>
              <w:rPr>
                <w:rFonts w:ascii="新細明體" w:hAnsi="新細明體"/>
                <w:sz w:val="20"/>
              </w:rPr>
            </w:pPr>
            <w:r w:rsidRPr="00376C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:rsidR="00EE5CBA" w:rsidRPr="00376C52" w:rsidRDefault="00EE5CBA" w:rsidP="00D60EC0">
            <w:pPr>
              <w:jc w:val="right"/>
              <w:rPr>
                <w:rFonts w:ascii="新細明體" w:hAnsi="新細明體"/>
                <w:sz w:val="20"/>
              </w:rPr>
            </w:pPr>
            <w:r w:rsidRPr="00376C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:rsidR="00EE5CBA" w:rsidRPr="00376C52" w:rsidRDefault="00EE5CBA" w:rsidP="00D60EC0">
            <w:pPr>
              <w:jc w:val="right"/>
              <w:rPr>
                <w:rFonts w:ascii="新細明體" w:hAnsi="新細明體"/>
                <w:sz w:val="20"/>
              </w:rPr>
            </w:pPr>
            <w:r w:rsidRPr="00376C52">
              <w:rPr>
                <w:rFonts w:ascii="新細明體" w:hAnsi="新細明體"/>
                <w:noProof/>
                <w:sz w:val="20"/>
              </w:rPr>
              <w:t>5,690,766</w:t>
            </w:r>
          </w:p>
        </w:tc>
        <w:tc>
          <w:tcPr>
            <w:tcW w:w="1395" w:type="dxa"/>
            <w:tcBorders>
              <w:top w:val="nil"/>
              <w:right w:val="single" w:sz="12" w:space="0" w:color="auto"/>
            </w:tcBorders>
            <w:shd w:val="clear" w:color="auto" w:fill="auto"/>
            <w:vAlign w:val="center"/>
          </w:tcPr>
          <w:p w:rsidR="00EE5CBA" w:rsidRPr="00376C52" w:rsidRDefault="00EE5CBA" w:rsidP="00D60EC0">
            <w:pPr>
              <w:jc w:val="right"/>
              <w:rPr>
                <w:rFonts w:ascii="新細明體" w:hAnsi="新細明體"/>
                <w:sz w:val="20"/>
              </w:rPr>
            </w:pPr>
            <w:r w:rsidRPr="00376C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E5CBA" w:rsidRPr="00376C52" w:rsidRDefault="00EE5CBA" w:rsidP="00D60EC0">
            <w:pPr>
              <w:jc w:val="right"/>
              <w:rPr>
                <w:rFonts w:ascii="新細明體" w:hAnsi="新細明體"/>
                <w:sz w:val="20"/>
              </w:rPr>
            </w:pPr>
            <w:r w:rsidRPr="00376C52">
              <w:rPr>
                <w:rFonts w:ascii="新細明體" w:hAnsi="新細明體"/>
                <w:noProof/>
                <w:sz w:val="20"/>
              </w:rPr>
              <w:t>5,690,766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EE5CBA" w:rsidRPr="006C7AF6" w:rsidRDefault="00EE5CBA" w:rsidP="009673B8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</w:tbl>
    <w:p w:rsidR="00F31595" w:rsidRDefault="00F31595" w:rsidP="00D60EC0">
      <w:pPr>
        <w:ind w:right="-186"/>
        <w:jc w:val="both"/>
        <w:rPr>
          <w:rFonts w:ascii="標楷體" w:eastAsia="標楷體" w:hAnsi="標楷體"/>
          <w:sz w:val="20"/>
        </w:rPr>
      </w:pPr>
    </w:p>
    <w:sectPr w:rsidR="00F31595">
      <w:headerReference w:type="default" r:id="rId6"/>
      <w:headerReference w:type="first" r:id="rId7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6C52" w:rsidRDefault="00376C52">
      <w:r>
        <w:separator/>
      </w:r>
    </w:p>
  </w:endnote>
  <w:endnote w:type="continuationSeparator" w:id="0">
    <w:p w:rsidR="00376C52" w:rsidRDefault="00376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6C52" w:rsidRDefault="00376C52">
      <w:r>
        <w:separator/>
      </w:r>
    </w:p>
  </w:footnote>
  <w:footnote w:type="continuationSeparator" w:id="0">
    <w:p w:rsidR="00376C52" w:rsidRDefault="00376C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C52" w:rsidRDefault="00376C52">
    <w:pPr>
      <w:pStyle w:val="a3"/>
      <w:jc w:val="center"/>
    </w:pPr>
    <w:r w:rsidRPr="00F31595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494FF2">
      <w:rPr>
        <w:rFonts w:ascii="標楷體" w:eastAsia="標楷體" w:hAnsi="標楷體" w:hint="eastAsia"/>
        <w:b/>
        <w:spacing w:val="60"/>
        <w:sz w:val="32"/>
        <w:szCs w:val="32"/>
        <w:u w:val="single"/>
      </w:rPr>
      <w:t>112</w:t>
    </w:r>
    <w:proofErr w:type="gramEnd"/>
    <w:r w:rsidRPr="00F31595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494FF2">
      <w:rPr>
        <w:rFonts w:ascii="標楷體" w:eastAsia="標楷體" w:hAnsi="標楷體" w:hint="eastAsia"/>
        <w:b/>
        <w:spacing w:val="60"/>
        <w:sz w:val="32"/>
        <w:szCs w:val="32"/>
        <w:u w:val="single"/>
      </w:rPr>
      <w:t>新竹市</w:t>
    </w:r>
    <w:r w:rsidRPr="00F31595">
      <w:rPr>
        <w:rFonts w:ascii="標楷體" w:eastAsia="標楷體" w:hint="eastAsia"/>
        <w:b/>
        <w:spacing w:val="60"/>
        <w:sz w:val="32"/>
        <w:szCs w:val="32"/>
        <w:u w:val="single"/>
      </w:rPr>
      <w:t>總決算歲</w:t>
    </w:r>
    <w:r w:rsidRPr="00F31595">
      <w:rPr>
        <w:rFonts w:eastAsia="標楷體" w:hint="eastAsia"/>
        <w:b/>
        <w:spacing w:val="60"/>
        <w:sz w:val="32"/>
        <w:szCs w:val="32"/>
        <w:u w:val="single"/>
      </w:rPr>
      <w:t>入</w:t>
    </w:r>
    <w:r w:rsidRPr="00F31595">
      <w:rPr>
        <w:rFonts w:ascii="標楷體" w:eastAsia="標楷體" w:hint="eastAsia"/>
        <w:b/>
        <w:spacing w:val="60"/>
        <w:sz w:val="32"/>
        <w:szCs w:val="32"/>
        <w:u w:val="single"/>
      </w:rPr>
      <w:t>決算</w:t>
    </w:r>
    <w:proofErr w:type="gramStart"/>
    <w:r w:rsidRPr="00F31595">
      <w:rPr>
        <w:rFonts w:ascii="標楷體" w:eastAsia="標楷體" w:hint="eastAsia"/>
        <w:b/>
        <w:spacing w:val="60"/>
        <w:sz w:val="32"/>
        <w:szCs w:val="32"/>
        <w:u w:val="single"/>
      </w:rPr>
      <w:t>修正數明細</w:t>
    </w:r>
    <w:proofErr w:type="gramEnd"/>
    <w:r w:rsidRPr="00F31595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494FF2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C52" w:rsidRDefault="00376C52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494FF2">
      <w:rPr>
        <w:rFonts w:ascii="標楷體" w:eastAsia="標楷體" w:hAnsi="標楷體" w:hint="eastAsia"/>
        <w:b/>
        <w:spacing w:val="60"/>
        <w:sz w:val="32"/>
        <w:u w:val="single"/>
      </w:rPr>
      <w:t>112</w:t>
    </w:r>
    <w:proofErr w:type="gramEnd"/>
    <w:r>
      <w:rPr>
        <w:rFonts w:ascii="標楷體" w:eastAsia="標楷體" w:hint="eastAsia"/>
        <w:b/>
        <w:spacing w:val="60"/>
        <w:sz w:val="32"/>
        <w:u w:val="single"/>
      </w:rPr>
      <w:t>年度</w:t>
    </w:r>
    <w:r w:rsidRPr="00494FF2">
      <w:rPr>
        <w:rFonts w:ascii="標楷體" w:eastAsia="標楷體" w:hAnsi="標楷體" w:hint="eastAsia"/>
        <w:b/>
        <w:spacing w:val="60"/>
        <w:sz w:val="32"/>
        <w:u w:val="single"/>
      </w:rPr>
      <w:t>新竹市</w:t>
    </w:r>
    <w:r>
      <w:rPr>
        <w:rFonts w:ascii="標楷體" w:eastAsia="標楷體" w:hint="eastAsia"/>
        <w:b/>
        <w:spacing w:val="60"/>
        <w:sz w:val="32"/>
        <w:u w:val="single"/>
      </w:rPr>
      <w:t>總決算歲</w:t>
    </w:r>
    <w:r>
      <w:rPr>
        <w:rFonts w:eastAsia="標楷體" w:hint="eastAsia"/>
        <w:b/>
        <w:spacing w:val="60"/>
        <w:sz w:val="32"/>
        <w:u w:val="single"/>
      </w:rPr>
      <w:t>入</w:t>
    </w:r>
    <w:r>
      <w:rPr>
        <w:rFonts w:ascii="標楷體" w:eastAsia="標楷體" w:hint="eastAsia"/>
        <w:b/>
        <w:spacing w:val="60"/>
        <w:sz w:val="32"/>
        <w:u w:val="single"/>
      </w:rPr>
      <w:t>決算</w:t>
    </w:r>
    <w:proofErr w:type="gramStart"/>
    <w:r>
      <w:rPr>
        <w:rFonts w:ascii="標楷體" w:eastAsia="標楷體" w:hint="eastAsia"/>
        <w:b/>
        <w:spacing w:val="60"/>
        <w:sz w:val="32"/>
        <w:u w:val="single"/>
      </w:rPr>
      <w:t>修正數明細</w:t>
    </w:r>
    <w:proofErr w:type="gramEnd"/>
    <w:r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CBA"/>
    <w:rsid w:val="002C1B9B"/>
    <w:rsid w:val="002F1477"/>
    <w:rsid w:val="00376C52"/>
    <w:rsid w:val="00494FF2"/>
    <w:rsid w:val="004A7EFE"/>
    <w:rsid w:val="006A3BEB"/>
    <w:rsid w:val="006C7AF6"/>
    <w:rsid w:val="00763A6B"/>
    <w:rsid w:val="0084711B"/>
    <w:rsid w:val="009673B8"/>
    <w:rsid w:val="00A95D81"/>
    <w:rsid w:val="00C87AFA"/>
    <w:rsid w:val="00D60EC0"/>
    <w:rsid w:val="00EE5CBA"/>
    <w:rsid w:val="00F3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89F6D318-050A-46F3-A42D-0C41E35D9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alloon Text"/>
    <w:basedOn w:val="a"/>
    <w:link w:val="a6"/>
    <w:uiPriority w:val="99"/>
    <w:semiHidden/>
    <w:unhideWhenUsed/>
    <w:rsid w:val="00494FF2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494FF2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cCPFqyNSB8f3DzF&#27506;&#20837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cCPFqyNSB8f3DzF歲入決算修正數明細表.dot</Template>
  <TotalTime>0</TotalTime>
  <Pages>1</Pages>
  <Words>185</Words>
  <Characters>291</Characters>
  <Application>Microsoft Office Word</Application>
  <DocSecurity>0</DocSecurity>
  <Lines>2</Lines>
  <Paragraphs>1</Paragraphs>
  <ScaleCrop>false</ScaleCrop>
  <Company>N.A.O.</Company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李岱穎</dc:creator>
  <cp:keywords/>
  <cp:lastModifiedBy>談采庭</cp:lastModifiedBy>
  <cp:revision>3</cp:revision>
  <cp:lastPrinted>2024-06-03T10:10:00Z</cp:lastPrinted>
  <dcterms:created xsi:type="dcterms:W3CDTF">2024-06-05T03:51:00Z</dcterms:created>
  <dcterms:modified xsi:type="dcterms:W3CDTF">2024-07-09T02:35:00Z</dcterms:modified>
</cp:coreProperties>
</file>