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9"/>
        <w:gridCol w:w="3401"/>
        <w:gridCol w:w="1815"/>
      </w:tblGrid>
      <w:tr w:rsidR="009E41C4" w:rsidRPr="001D036C" w14:paraId="625A6CA9" w14:textId="77777777" w:rsidTr="008E5C36">
        <w:trPr>
          <w:trHeight w:val="1191"/>
          <w:jc w:val="center"/>
        </w:trPr>
        <w:tc>
          <w:tcPr>
            <w:tcW w:w="9895" w:type="dxa"/>
            <w:gridSpan w:val="3"/>
            <w:vAlign w:val="center"/>
          </w:tcPr>
          <w:p w14:paraId="2E27568A" w14:textId="0833C605" w:rsidR="009E41C4" w:rsidRPr="00B00065" w:rsidRDefault="00031DD4" w:rsidP="00FA58B0">
            <w:pPr>
              <w:jc w:val="right"/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  <w:r>
              <w:rPr>
                <w:sz w:val="20"/>
              </w:rPr>
              <w:br w:type="page"/>
            </w:r>
            <w:r w:rsidR="009E41C4" w:rsidRPr="00B00065">
              <w:rPr>
                <w:rFonts w:ascii="標楷體" w:eastAsia="標楷體" w:hint="eastAsia"/>
                <w:b/>
                <w:spacing w:val="20"/>
                <w:sz w:val="40"/>
                <w:szCs w:val="40"/>
              </w:rPr>
              <w:t>丁 、 其 他</w:t>
            </w:r>
          </w:p>
          <w:p w14:paraId="362FC9B8" w14:textId="77777777" w:rsidR="009E41C4" w:rsidRPr="001D036C" w:rsidRDefault="009E41C4" w:rsidP="00FA58B0">
            <w:pPr>
              <w:spacing w:line="38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423B3C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壹</w:t>
            </w:r>
            <w:r w:rsidRPr="00AF1CF6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、</w:t>
            </w: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eastAsia="標楷體" w:cs="標楷體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1</w:t>
            </w:r>
            <w:proofErr w:type="gramEnd"/>
            <w:r w:rsidRPr="001E25AB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1E25AB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中市</w:t>
            </w:r>
            <w:r w:rsidRPr="00AF1CF6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總決算</w:t>
            </w:r>
          </w:p>
        </w:tc>
      </w:tr>
      <w:tr w:rsidR="009E41C4" w:rsidRPr="008E5C36" w14:paraId="34E94B9A" w14:textId="77777777" w:rsidTr="008E5C36">
        <w:trPr>
          <w:trHeight w:val="283"/>
          <w:jc w:val="center"/>
        </w:trPr>
        <w:tc>
          <w:tcPr>
            <w:tcW w:w="9895" w:type="dxa"/>
            <w:gridSpan w:val="3"/>
            <w:tcBorders>
              <w:bottom w:val="single" w:sz="4" w:space="0" w:color="auto"/>
            </w:tcBorders>
            <w:vAlign w:val="center"/>
          </w:tcPr>
          <w:p w14:paraId="420780E9" w14:textId="77777777" w:rsidR="009E41C4" w:rsidRPr="001D036C" w:rsidRDefault="009E41C4" w:rsidP="008E5C36">
            <w:pPr>
              <w:spacing w:line="26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9E41C4" w:rsidRPr="001D036C" w14:paraId="17C2354A" w14:textId="77777777" w:rsidTr="00FA58B0">
        <w:trPr>
          <w:trHeight w:val="567"/>
          <w:jc w:val="center"/>
        </w:trPr>
        <w:tc>
          <w:tcPr>
            <w:tcW w:w="467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062E6E" w14:textId="77777777" w:rsidR="009E41C4" w:rsidRPr="00F47A11" w:rsidRDefault="009E41C4" w:rsidP="00FA58B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3029DA" w14:textId="77777777" w:rsidR="009E41C4" w:rsidRPr="001D036C" w:rsidRDefault="009E41C4" w:rsidP="005F262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預算數</w:t>
            </w:r>
          </w:p>
        </w:tc>
      </w:tr>
      <w:tr w:rsidR="009E41C4" w:rsidRPr="001D036C" w14:paraId="22063B46" w14:textId="77777777" w:rsidTr="00FA58B0">
        <w:trPr>
          <w:trHeight w:val="510"/>
          <w:jc w:val="center"/>
        </w:trPr>
        <w:tc>
          <w:tcPr>
            <w:tcW w:w="467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8307FD" w14:textId="77777777" w:rsidR="009E41C4" w:rsidRPr="00F47A11" w:rsidRDefault="009E41C4" w:rsidP="00FA58B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D63FEB" w14:textId="77777777" w:rsidR="009E41C4" w:rsidRPr="001D036C" w:rsidRDefault="009E41C4" w:rsidP="00254F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5EC707" w14:textId="77777777" w:rsidR="009E41C4" w:rsidRPr="001D036C" w:rsidRDefault="009E41C4" w:rsidP="005F262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％</w:t>
            </w:r>
          </w:p>
        </w:tc>
      </w:tr>
      <w:tr w:rsidR="009E41C4" w:rsidRPr="0053541A" w14:paraId="60BC6A9D" w14:textId="77777777" w:rsidTr="00FA58B0">
        <w:trPr>
          <w:trHeight w:val="661"/>
          <w:jc w:val="center"/>
        </w:trPr>
        <w:tc>
          <w:tcPr>
            <w:tcW w:w="46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1CBD47" w14:textId="77777777" w:rsidR="009E41C4" w:rsidRPr="00F47A11" w:rsidRDefault="009E41C4" w:rsidP="00FA58B0">
            <w:pPr>
              <w:spacing w:line="520" w:lineRule="exact"/>
              <w:ind w:rightChars="10" w:right="24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一</w:t>
            </w:r>
            <w:proofErr w:type="gramEnd"/>
            <w:r w:rsidRPr="009E41C4">
              <w:rPr>
                <w:rFonts w:ascii="標楷體" w:eastAsia="標楷體" w:hAnsi="標楷體" w:cs="標楷體" w:hint="eastAsia"/>
                <w:b/>
                <w:bCs/>
                <w:color w:val="000000"/>
                <w:w w:val="66"/>
                <w:kern w:val="0"/>
                <w:sz w:val="20"/>
                <w:fitText w:val="400" w:id="-1226580215"/>
              </w:rPr>
              <w:t xml:space="preserve">　、　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840"/>
                <w:kern w:val="0"/>
                <w:sz w:val="20"/>
                <w:fitText w:val="3960" w:id="-1226580214"/>
              </w:rPr>
              <w:t>經常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960" w:id="-1226580214"/>
              </w:rPr>
              <w:t>門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962642" w14:textId="77777777" w:rsidR="009E41C4" w:rsidRPr="004122EF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46872C" w14:textId="77777777" w:rsidR="009E41C4" w:rsidRPr="004122EF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</w:tr>
      <w:tr w:rsidR="009E41C4" w:rsidRPr="00DC2971" w14:paraId="71A2AD4A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3752FBC0" w14:textId="77777777" w:rsidR="009E41C4" w:rsidRPr="00F47A11" w:rsidRDefault="009E41C4" w:rsidP="00FA58B0">
            <w:pPr>
              <w:spacing w:line="520" w:lineRule="exact"/>
              <w:ind w:leftChars="165" w:left="396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（一）</w:t>
            </w:r>
            <w:r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 xml:space="preserve"> 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1600"/>
                <w:kern w:val="0"/>
                <w:sz w:val="20"/>
                <w:fitText w:val="3600" w:id="-1226580213"/>
              </w:rPr>
              <w:t>歲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600" w:id="-1226580213"/>
              </w:rPr>
              <w:t>入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0D21D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2078D4">
              <w:rPr>
                <w:rFonts w:ascii="新細明體" w:hAnsi="新細明體"/>
                <w:b/>
                <w:color w:val="000000"/>
                <w:sz w:val="20"/>
              </w:rPr>
              <w:t>152,564,909,000</w:t>
            </w:r>
          </w:p>
        </w:tc>
        <w:tc>
          <w:tcPr>
            <w:tcW w:w="1815" w:type="dxa"/>
            <w:tcBorders>
              <w:left w:val="nil"/>
              <w:right w:val="single" w:sz="4" w:space="0" w:color="auto"/>
            </w:tcBorders>
            <w:vAlign w:val="center"/>
          </w:tcPr>
          <w:p w14:paraId="1FD96274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2078D4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</w:tr>
      <w:tr w:rsidR="009E41C4" w:rsidRPr="00EA00B2" w14:paraId="0E5A964C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08DEF615" w14:textId="77777777" w:rsidR="009E41C4" w:rsidRPr="00F47A11" w:rsidRDefault="009E41C4" w:rsidP="00FA58B0">
            <w:pPr>
              <w:numPr>
                <w:ilvl w:val="0"/>
                <w:numId w:val="36"/>
              </w:numPr>
              <w:spacing w:line="520" w:lineRule="exact"/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295"/>
                <w:kern w:val="0"/>
                <w:sz w:val="20"/>
                <w:fitText w:val="3360" w:id="-1226580212"/>
              </w:rPr>
              <w:t>直接稅收</w:t>
            </w:r>
            <w:r w:rsidRPr="005F2629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fitText w:val="3360" w:id="-1226580212"/>
              </w:rPr>
              <w:t>入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934364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53,905,365,000</w:t>
            </w:r>
          </w:p>
        </w:tc>
        <w:tc>
          <w:tcPr>
            <w:tcW w:w="1815" w:type="dxa"/>
            <w:tcBorders>
              <w:left w:val="nil"/>
              <w:right w:val="single" w:sz="4" w:space="0" w:color="auto"/>
            </w:tcBorders>
            <w:vAlign w:val="center"/>
          </w:tcPr>
          <w:p w14:paraId="688D4345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35.33</w:t>
            </w:r>
          </w:p>
        </w:tc>
      </w:tr>
      <w:tr w:rsidR="009E41C4" w:rsidRPr="0053541A" w14:paraId="6E8D21F3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4444881F" w14:textId="77777777" w:rsidR="009E41C4" w:rsidRPr="00F47A11" w:rsidRDefault="009E41C4" w:rsidP="00FA58B0">
            <w:pPr>
              <w:numPr>
                <w:ilvl w:val="0"/>
                <w:numId w:val="36"/>
              </w:numPr>
              <w:spacing w:line="520" w:lineRule="exact"/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295"/>
                <w:kern w:val="0"/>
                <w:sz w:val="20"/>
                <w:fitText w:val="3360" w:id="-1226580211"/>
              </w:rPr>
              <w:t>間接稅收</w:t>
            </w:r>
            <w:r w:rsidRPr="005F2629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fitText w:val="3360" w:id="-1226580211"/>
              </w:rPr>
              <w:t>入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26F50A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34,177,532,000</w:t>
            </w:r>
          </w:p>
        </w:tc>
        <w:tc>
          <w:tcPr>
            <w:tcW w:w="1815" w:type="dxa"/>
            <w:tcBorders>
              <w:left w:val="nil"/>
              <w:right w:val="single" w:sz="4" w:space="0" w:color="auto"/>
            </w:tcBorders>
            <w:vAlign w:val="center"/>
          </w:tcPr>
          <w:p w14:paraId="35934A10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22.40</w:t>
            </w:r>
          </w:p>
        </w:tc>
      </w:tr>
      <w:tr w:rsidR="009E41C4" w:rsidRPr="00695941" w14:paraId="51872A72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375C54D3" w14:textId="77777777" w:rsidR="009E41C4" w:rsidRPr="00F47A11" w:rsidRDefault="009E41C4" w:rsidP="00FA58B0">
            <w:pPr>
              <w:numPr>
                <w:ilvl w:val="0"/>
                <w:numId w:val="36"/>
              </w:numPr>
              <w:spacing w:line="520" w:lineRule="exact"/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295"/>
                <w:kern w:val="0"/>
                <w:sz w:val="20"/>
                <w:fitText w:val="3360" w:id="-1226580210"/>
              </w:rPr>
              <w:t>賦稅外收</w:t>
            </w:r>
            <w:r w:rsidRPr="005F2629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fitText w:val="3360" w:id="-1226580210"/>
              </w:rPr>
              <w:t>入</w:t>
            </w:r>
          </w:p>
        </w:tc>
        <w:tc>
          <w:tcPr>
            <w:tcW w:w="34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2EEBB4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64,482,012,000</w:t>
            </w:r>
          </w:p>
        </w:tc>
        <w:tc>
          <w:tcPr>
            <w:tcW w:w="1815" w:type="dxa"/>
            <w:tcBorders>
              <w:left w:val="nil"/>
              <w:right w:val="single" w:sz="4" w:space="0" w:color="auto"/>
            </w:tcBorders>
            <w:vAlign w:val="center"/>
          </w:tcPr>
          <w:p w14:paraId="5F155C6A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42.27</w:t>
            </w:r>
          </w:p>
        </w:tc>
      </w:tr>
      <w:tr w:rsidR="009E41C4" w:rsidRPr="0053541A" w14:paraId="5A1F9CB0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49742C62" w14:textId="77777777" w:rsidR="009E41C4" w:rsidRPr="00F47A11" w:rsidRDefault="009E41C4" w:rsidP="00FA58B0">
            <w:pPr>
              <w:spacing w:line="520" w:lineRule="exact"/>
              <w:ind w:leftChars="165" w:left="396"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（</w:t>
            </w:r>
            <w:r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二</w:t>
            </w: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）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1600"/>
                <w:kern w:val="0"/>
                <w:sz w:val="20"/>
                <w:fitText w:val="3600" w:id="-1226580209"/>
              </w:rPr>
              <w:t>歲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600" w:id="-1226580209"/>
              </w:rPr>
              <w:t>出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D784B2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2078D4">
              <w:rPr>
                <w:rFonts w:ascii="新細明體" w:hAnsi="新細明體"/>
                <w:b/>
                <w:color w:val="000000"/>
                <w:sz w:val="20"/>
              </w:rPr>
              <w:t>129,233,669,073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A5304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2078D4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</w:tr>
      <w:tr w:rsidR="009E41C4" w:rsidRPr="0053541A" w14:paraId="36305EBD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09CAFCC8" w14:textId="77777777" w:rsidR="009E41C4" w:rsidRPr="00F47A11" w:rsidRDefault="009E41C4" w:rsidP="00FA58B0">
            <w:pPr>
              <w:numPr>
                <w:ilvl w:val="0"/>
                <w:numId w:val="37"/>
              </w:numPr>
              <w:spacing w:line="520" w:lineRule="exact"/>
              <w:ind w:left="0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216"/>
                <w:kern w:val="0"/>
                <w:sz w:val="20"/>
                <w:fitText w:val="3360" w:id="-1226580208"/>
              </w:rPr>
              <w:t>一般經常支</w:t>
            </w:r>
            <w:r w:rsidRPr="005F2629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fitText w:val="3360" w:id="-1226580208"/>
              </w:rPr>
              <w:t>出</w:t>
            </w:r>
          </w:p>
        </w:tc>
        <w:tc>
          <w:tcPr>
            <w:tcW w:w="3401" w:type="dxa"/>
            <w:tcBorders>
              <w:left w:val="nil"/>
              <w:right w:val="single" w:sz="4" w:space="0" w:color="auto"/>
            </w:tcBorders>
            <w:vAlign w:val="center"/>
          </w:tcPr>
          <w:p w14:paraId="4B504D43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128,303,669,073</w:t>
            </w:r>
          </w:p>
        </w:tc>
        <w:tc>
          <w:tcPr>
            <w:tcW w:w="1815" w:type="dxa"/>
            <w:tcBorders>
              <w:left w:val="nil"/>
              <w:right w:val="single" w:sz="4" w:space="0" w:color="auto"/>
            </w:tcBorders>
            <w:vAlign w:val="center"/>
          </w:tcPr>
          <w:p w14:paraId="62B0DD8D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99.28</w:t>
            </w:r>
          </w:p>
        </w:tc>
      </w:tr>
      <w:tr w:rsidR="009E41C4" w:rsidRPr="00DC2971" w14:paraId="0ACCAF12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78AF3D71" w14:textId="77777777" w:rsidR="009E41C4" w:rsidRPr="00F47A11" w:rsidRDefault="009E41C4" w:rsidP="00FA58B0">
            <w:pPr>
              <w:numPr>
                <w:ilvl w:val="0"/>
                <w:numId w:val="37"/>
              </w:numPr>
              <w:spacing w:line="520" w:lineRule="exact"/>
              <w:ind w:left="0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97"/>
                <w:kern w:val="0"/>
                <w:sz w:val="20"/>
                <w:fitText w:val="3360" w:id="-1226580224"/>
              </w:rPr>
              <w:t>債務利息及事務支</w:t>
            </w:r>
            <w:r w:rsidRPr="005F2629">
              <w:rPr>
                <w:rFonts w:ascii="標楷體" w:eastAsia="標楷體" w:hAnsi="標楷體" w:cs="標楷體" w:hint="eastAsia"/>
                <w:color w:val="000000"/>
                <w:spacing w:val="4"/>
                <w:kern w:val="0"/>
                <w:sz w:val="20"/>
                <w:fitText w:val="3360" w:id="-1226580224"/>
              </w:rPr>
              <w:t>出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50E82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930,000,000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A982D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2078D4">
              <w:rPr>
                <w:rFonts w:ascii="新細明體" w:hAnsi="新細明體"/>
                <w:bCs/>
                <w:color w:val="000000"/>
                <w:sz w:val="20"/>
              </w:rPr>
              <w:t>0.72</w:t>
            </w:r>
          </w:p>
        </w:tc>
      </w:tr>
      <w:tr w:rsidR="009E41C4" w:rsidRPr="0043080F" w14:paraId="0599BCCB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69650C45" w14:textId="77777777" w:rsidR="009E41C4" w:rsidRPr="00F47A11" w:rsidRDefault="009E41C4" w:rsidP="00FA58B0">
            <w:pPr>
              <w:spacing w:line="520" w:lineRule="exact"/>
              <w:ind w:leftChars="165" w:left="396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F47A11"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</w:rPr>
              <w:t>（</w:t>
            </w: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三）</w:t>
            </w:r>
            <w:r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 xml:space="preserve"> 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325"/>
                <w:kern w:val="0"/>
                <w:sz w:val="20"/>
                <w:fitText w:val="3600" w:id="-1226580223"/>
              </w:rPr>
              <w:t>經常門餘</w:t>
            </w:r>
            <w:proofErr w:type="gramStart"/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600" w:id="-1226580223"/>
              </w:rPr>
              <w:t>絀</w:t>
            </w:r>
            <w:proofErr w:type="gramEnd"/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49EE3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8553FB">
              <w:rPr>
                <w:rFonts w:ascii="新細明體" w:hAnsi="新細明體"/>
                <w:b/>
                <w:color w:val="000000"/>
                <w:sz w:val="20"/>
              </w:rPr>
              <w:t>23,331,239,927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A052EA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A77E24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E41C4" w:rsidRPr="00695941" w14:paraId="28D04FD8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75EC6CCB" w14:textId="77777777" w:rsidR="009E41C4" w:rsidRPr="00F47A11" w:rsidRDefault="009E41C4" w:rsidP="00FA58B0">
            <w:pPr>
              <w:spacing w:line="520" w:lineRule="exact"/>
              <w:ind w:rightChars="10" w:right="24"/>
              <w:rPr>
                <w:rFonts w:ascii="標楷體" w:eastAsia="標楷體" w:hAnsi="標楷體"/>
                <w:sz w:val="20"/>
              </w:rPr>
            </w:pP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二</w:t>
            </w:r>
            <w:r w:rsidRPr="009E41C4">
              <w:rPr>
                <w:rFonts w:ascii="標楷體" w:eastAsia="標楷體" w:hAnsi="標楷體" w:cs="標楷體" w:hint="eastAsia"/>
                <w:b/>
                <w:bCs/>
                <w:color w:val="000000"/>
                <w:w w:val="66"/>
                <w:kern w:val="0"/>
                <w:sz w:val="20"/>
                <w:fitText w:val="400" w:id="-1226580222"/>
              </w:rPr>
              <w:t xml:space="preserve">　、　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840"/>
                <w:kern w:val="0"/>
                <w:sz w:val="20"/>
                <w:fitText w:val="3960" w:id="-1226580221"/>
              </w:rPr>
              <w:t>資本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960" w:id="-1226580221"/>
              </w:rPr>
              <w:t>門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1698AB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B8169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 xml:space="preserve">　</w:t>
            </w:r>
          </w:p>
        </w:tc>
      </w:tr>
      <w:tr w:rsidR="009E41C4" w:rsidRPr="0053541A" w14:paraId="299B0273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5A93DBDF" w14:textId="77777777" w:rsidR="009E41C4" w:rsidRPr="00F47A11" w:rsidRDefault="009E41C4" w:rsidP="00FA58B0">
            <w:pPr>
              <w:spacing w:line="520" w:lineRule="exact"/>
              <w:ind w:leftChars="165" w:left="396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F47A11"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</w:rPr>
              <w:t>（</w:t>
            </w: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一）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1600"/>
                <w:kern w:val="0"/>
                <w:sz w:val="20"/>
                <w:fitText w:val="3600" w:id="-1226580220"/>
              </w:rPr>
              <w:t>歲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600" w:id="-1226580220"/>
              </w:rPr>
              <w:t>入</w:t>
            </w:r>
          </w:p>
        </w:tc>
        <w:tc>
          <w:tcPr>
            <w:tcW w:w="34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566E202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318,029,000</w:t>
            </w:r>
          </w:p>
        </w:tc>
        <w:tc>
          <w:tcPr>
            <w:tcW w:w="181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F96B6E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</w:tr>
      <w:tr w:rsidR="009E41C4" w:rsidRPr="00695941" w14:paraId="5C338D18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3AB9C50D" w14:textId="77777777" w:rsidR="009E41C4" w:rsidRPr="00F47A11" w:rsidRDefault="009E41C4" w:rsidP="00FA58B0">
            <w:pPr>
              <w:spacing w:line="520" w:lineRule="exact"/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466"/>
                <w:kern w:val="0"/>
                <w:sz w:val="20"/>
                <w:fitText w:val="3600" w:id="-1226580219"/>
              </w:rPr>
              <w:t>減少資</w:t>
            </w:r>
            <w:r w:rsidRPr="005F2629">
              <w:rPr>
                <w:rFonts w:ascii="標楷體" w:eastAsia="標楷體" w:hAnsi="標楷體" w:cs="標楷體" w:hint="eastAsia"/>
                <w:color w:val="000000"/>
                <w:spacing w:val="2"/>
                <w:kern w:val="0"/>
                <w:sz w:val="20"/>
                <w:fitText w:val="3600" w:id="-1226580219"/>
              </w:rPr>
              <w:t>產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C9644F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318,029,000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19E35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100.00</w:t>
            </w:r>
          </w:p>
        </w:tc>
      </w:tr>
      <w:tr w:rsidR="009E41C4" w:rsidRPr="0053541A" w14:paraId="479DB936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40B8C1A9" w14:textId="77777777" w:rsidR="009E41C4" w:rsidRPr="00F47A11" w:rsidRDefault="009E41C4" w:rsidP="00FA58B0">
            <w:pPr>
              <w:spacing w:line="520" w:lineRule="exact"/>
              <w:ind w:leftChars="165" w:left="396" w:rightChars="10" w:right="24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F47A11"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</w:rPr>
              <w:t>（</w:t>
            </w: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二）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1600"/>
                <w:kern w:val="0"/>
                <w:sz w:val="20"/>
                <w:fitText w:val="3600" w:id="-1226580218"/>
              </w:rPr>
              <w:t>歲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600" w:id="-1226580218"/>
              </w:rPr>
              <w:t>出</w:t>
            </w:r>
          </w:p>
        </w:tc>
        <w:tc>
          <w:tcPr>
            <w:tcW w:w="3401" w:type="dxa"/>
            <w:tcBorders>
              <w:left w:val="nil"/>
              <w:right w:val="single" w:sz="4" w:space="0" w:color="auto"/>
            </w:tcBorders>
            <w:vAlign w:val="center"/>
          </w:tcPr>
          <w:p w14:paraId="0AEA5879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33,247,573,927</w:t>
            </w:r>
          </w:p>
        </w:tc>
        <w:tc>
          <w:tcPr>
            <w:tcW w:w="1815" w:type="dxa"/>
            <w:tcBorders>
              <w:left w:val="nil"/>
              <w:right w:val="single" w:sz="4" w:space="0" w:color="auto"/>
            </w:tcBorders>
            <w:vAlign w:val="center"/>
          </w:tcPr>
          <w:p w14:paraId="5B50D8E5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</w:tr>
      <w:tr w:rsidR="009E41C4" w:rsidRPr="00DC2971" w14:paraId="5397A573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08D7154D" w14:textId="77777777" w:rsidR="009E41C4" w:rsidRPr="00F47A11" w:rsidRDefault="009E41C4" w:rsidP="00FA58B0">
            <w:pPr>
              <w:numPr>
                <w:ilvl w:val="0"/>
                <w:numId w:val="38"/>
              </w:numPr>
              <w:spacing w:line="520" w:lineRule="exact"/>
              <w:ind w:left="0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97"/>
                <w:kern w:val="0"/>
                <w:sz w:val="20"/>
                <w:fitText w:val="3360" w:id="-1226580217"/>
              </w:rPr>
              <w:t>增置或擴充改良資</w:t>
            </w:r>
            <w:r w:rsidRPr="005F2629">
              <w:rPr>
                <w:rFonts w:ascii="標楷體" w:eastAsia="標楷體" w:hAnsi="標楷體" w:cs="標楷體" w:hint="eastAsia"/>
                <w:color w:val="000000"/>
                <w:spacing w:val="4"/>
                <w:kern w:val="0"/>
                <w:sz w:val="20"/>
                <w:fitText w:val="3360" w:id="-1226580217"/>
              </w:rPr>
              <w:t>產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8E5CB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31,918,544,927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7466C6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96.00</w:t>
            </w:r>
          </w:p>
        </w:tc>
      </w:tr>
      <w:tr w:rsidR="009E41C4" w:rsidRPr="00DC2971" w14:paraId="4E40D08E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7BB31FCA" w14:textId="77777777" w:rsidR="009E41C4" w:rsidRPr="00F47A11" w:rsidRDefault="009E41C4" w:rsidP="00FA58B0">
            <w:pPr>
              <w:numPr>
                <w:ilvl w:val="0"/>
                <w:numId w:val="38"/>
              </w:numPr>
              <w:spacing w:line="520" w:lineRule="exact"/>
              <w:ind w:left="0"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F2629">
              <w:rPr>
                <w:rFonts w:ascii="標楷體" w:eastAsia="標楷體" w:hAnsi="標楷體" w:cs="標楷體" w:hint="eastAsia"/>
                <w:color w:val="000000"/>
                <w:spacing w:val="426"/>
                <w:kern w:val="0"/>
                <w:sz w:val="20"/>
                <w:fitText w:val="3360" w:id="-1226580216"/>
              </w:rPr>
              <w:t>增加投</w:t>
            </w:r>
            <w:r w:rsidRPr="005F2629">
              <w:rPr>
                <w:rFonts w:ascii="標楷體" w:eastAsia="標楷體" w:hAnsi="標楷體" w:cs="標楷體" w:hint="eastAsia"/>
                <w:color w:val="000000"/>
                <w:spacing w:val="2"/>
                <w:kern w:val="0"/>
                <w:sz w:val="20"/>
                <w:fitText w:val="3360" w:id="-1226580216"/>
              </w:rPr>
              <w:t>資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7819E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1,329,029,000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46057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4.00</w:t>
            </w:r>
          </w:p>
        </w:tc>
      </w:tr>
      <w:tr w:rsidR="009E41C4" w:rsidRPr="00695941" w14:paraId="7109F657" w14:textId="77777777" w:rsidTr="00FA58B0">
        <w:trPr>
          <w:trHeight w:val="661"/>
          <w:jc w:val="center"/>
        </w:trPr>
        <w:tc>
          <w:tcPr>
            <w:tcW w:w="4679" w:type="dxa"/>
            <w:tcBorders>
              <w:right w:val="single" w:sz="4" w:space="0" w:color="auto"/>
            </w:tcBorders>
            <w:vAlign w:val="center"/>
          </w:tcPr>
          <w:p w14:paraId="278DC775" w14:textId="77777777" w:rsidR="009E41C4" w:rsidRPr="00F47A11" w:rsidRDefault="009E41C4" w:rsidP="00FA58B0">
            <w:pPr>
              <w:spacing w:line="520" w:lineRule="exact"/>
              <w:ind w:leftChars="165" w:left="396"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F47A11"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</w:rPr>
              <w:t>（</w:t>
            </w: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三）</w:t>
            </w:r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spacing w:val="325"/>
                <w:kern w:val="0"/>
                <w:sz w:val="20"/>
                <w:fitText w:val="3600" w:id="-1226580215"/>
              </w:rPr>
              <w:t>資本門餘</w:t>
            </w:r>
            <w:proofErr w:type="gramStart"/>
            <w:r w:rsidRPr="005F2629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600" w:id="-1226580215"/>
              </w:rPr>
              <w:t>絀</w:t>
            </w:r>
            <w:proofErr w:type="gramEnd"/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8E40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32,929,544,927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42F050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77E24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E41C4" w:rsidRPr="0053541A" w14:paraId="20175FA2" w14:textId="77777777" w:rsidTr="006E4CDE">
        <w:trPr>
          <w:trHeight w:val="794"/>
          <w:jc w:val="center"/>
        </w:trPr>
        <w:tc>
          <w:tcPr>
            <w:tcW w:w="46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3C5A2C" w14:textId="77777777" w:rsidR="009E41C4" w:rsidRPr="00F47A11" w:rsidRDefault="009E41C4" w:rsidP="00FA58B0">
            <w:pPr>
              <w:spacing w:line="520" w:lineRule="exact"/>
              <w:ind w:rightChars="10" w:right="24"/>
              <w:rPr>
                <w:rFonts w:ascii="標楷體" w:eastAsia="標楷體" w:hAnsi="標楷體"/>
                <w:sz w:val="20"/>
              </w:rPr>
            </w:pPr>
            <w:r w:rsidRPr="00F47A1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</w:rPr>
              <w:t>三</w:t>
            </w:r>
            <w:r w:rsidRPr="009E41C4">
              <w:rPr>
                <w:rFonts w:ascii="標楷體" w:eastAsia="標楷體" w:hAnsi="標楷體" w:cs="標楷體" w:hint="eastAsia"/>
                <w:b/>
                <w:bCs/>
                <w:color w:val="000000"/>
                <w:w w:val="66"/>
                <w:kern w:val="0"/>
                <w:sz w:val="20"/>
                <w:fitText w:val="400" w:id="-1226580214"/>
              </w:rPr>
              <w:t xml:space="preserve">　、　</w:t>
            </w:r>
            <w:r w:rsidRPr="006E4CDE">
              <w:rPr>
                <w:rFonts w:ascii="標楷體" w:eastAsia="標楷體" w:hAnsi="標楷體" w:cs="標楷體" w:hint="eastAsia"/>
                <w:b/>
                <w:bCs/>
                <w:color w:val="000000"/>
                <w:spacing w:val="276"/>
                <w:kern w:val="0"/>
                <w:sz w:val="20"/>
                <w:fitText w:val="3960" w:id="-1226580213"/>
              </w:rPr>
              <w:t>歲入歲出餘</w:t>
            </w:r>
            <w:proofErr w:type="gramStart"/>
            <w:r w:rsidRPr="006E4CDE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fitText w:val="3960" w:id="-1226580213"/>
              </w:rPr>
              <w:t>絀</w:t>
            </w:r>
            <w:proofErr w:type="gramEnd"/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197B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9,598,305,000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92D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77E24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</w:tbl>
    <w:p w14:paraId="07E87DA2" w14:textId="77777777" w:rsidR="00D02750" w:rsidRPr="00D02750" w:rsidRDefault="00D02750" w:rsidP="00D02750">
      <w:pPr>
        <w:spacing w:line="20" w:lineRule="exact"/>
      </w:pPr>
    </w:p>
    <w:tbl>
      <w:tblPr>
        <w:tblW w:w="987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3"/>
        <w:gridCol w:w="1766"/>
        <w:gridCol w:w="3337"/>
        <w:gridCol w:w="1531"/>
      </w:tblGrid>
      <w:tr w:rsidR="009E41C4" w:rsidRPr="00133E3E" w14:paraId="07504DBC" w14:textId="77777777" w:rsidTr="00032DCD">
        <w:trPr>
          <w:trHeight w:hRule="exact" w:val="1020"/>
          <w:jc w:val="center"/>
        </w:trPr>
        <w:tc>
          <w:tcPr>
            <w:tcW w:w="9877" w:type="dxa"/>
            <w:gridSpan w:val="4"/>
            <w:vAlign w:val="bottom"/>
          </w:tcPr>
          <w:p w14:paraId="6613D3DD" w14:textId="77777777" w:rsidR="009E41C4" w:rsidRDefault="009E41C4" w:rsidP="00CB4045">
            <w:pPr>
              <w:rPr>
                <w:rFonts w:ascii="標楷體" w:eastAsia="標楷體" w:cs="標楷體"/>
                <w:b/>
                <w:bCs/>
                <w:color w:val="000000"/>
                <w:kern w:val="0"/>
                <w:sz w:val="36"/>
                <w:szCs w:val="36"/>
                <w:u w:val="single"/>
              </w:rPr>
            </w:pPr>
            <w:r w:rsidRPr="001E25AB">
              <w:rPr>
                <w:rFonts w:ascii="標楷體" w:eastAsia="標楷體" w:hint="eastAsia"/>
                <w:b/>
                <w:spacing w:val="20"/>
                <w:sz w:val="40"/>
                <w:szCs w:val="40"/>
              </w:rPr>
              <w:lastRenderedPageBreak/>
              <w:t>附 表</w:t>
            </w:r>
          </w:p>
          <w:p w14:paraId="21B3BC6C" w14:textId="77777777" w:rsidR="009E41C4" w:rsidRPr="00133E3E" w:rsidRDefault="009E41C4" w:rsidP="00CB4045">
            <w:pPr>
              <w:spacing w:line="380" w:lineRule="exact"/>
              <w:rPr>
                <w:rFonts w:ascii="標楷體" w:eastAsia="標楷體" w:cs="標楷體"/>
                <w:b/>
                <w:bCs/>
                <w:color w:val="000000"/>
                <w:kern w:val="0"/>
                <w:sz w:val="36"/>
                <w:szCs w:val="36"/>
                <w:u w:val="single"/>
              </w:rPr>
            </w:pPr>
            <w:r w:rsidRPr="00AF1CF6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審定後歲入歲出性質及餘</w:t>
            </w:r>
            <w:proofErr w:type="gramStart"/>
            <w:r w:rsidRPr="00AF1CF6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AF1CF6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簡明</w:t>
            </w:r>
            <w:r w:rsidRPr="002F030F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比較</w:t>
            </w:r>
            <w:r w:rsidRPr="00AF1CF6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分析表</w:t>
            </w:r>
          </w:p>
        </w:tc>
      </w:tr>
      <w:tr w:rsidR="009E41C4" w:rsidRPr="001D036C" w14:paraId="03EED683" w14:textId="77777777" w:rsidTr="005F2629">
        <w:trPr>
          <w:trHeight w:hRule="exact" w:val="454"/>
          <w:jc w:val="center"/>
        </w:trPr>
        <w:tc>
          <w:tcPr>
            <w:tcW w:w="9877" w:type="dxa"/>
            <w:gridSpan w:val="4"/>
            <w:tcBorders>
              <w:bottom w:val="single" w:sz="4" w:space="0" w:color="auto"/>
            </w:tcBorders>
            <w:vAlign w:val="bottom"/>
          </w:tcPr>
          <w:p w14:paraId="2EC2D840" w14:textId="77777777" w:rsidR="009E41C4" w:rsidRPr="001D036C" w:rsidRDefault="009E41C4" w:rsidP="00CB4045">
            <w:pPr>
              <w:pStyle w:val="aff4"/>
              <w:snapToGrid/>
              <w:spacing w:line="360" w:lineRule="exact"/>
              <w:ind w:rightChars="10" w:right="24"/>
              <w:rPr>
                <w:rFonts w:hAnsi="標楷體"/>
              </w:rPr>
            </w:pPr>
            <w:r w:rsidRPr="00D028D9">
              <w:rPr>
                <w:rFonts w:hint="eastAsia"/>
                <w:w w:val="100"/>
              </w:rPr>
              <w:t>單位：新臺幣元</w:t>
            </w:r>
          </w:p>
        </w:tc>
      </w:tr>
      <w:tr w:rsidR="009E41C4" w:rsidRPr="001D036C" w14:paraId="60BB17D5" w14:textId="77777777" w:rsidTr="008E5C36">
        <w:trPr>
          <w:trHeight w:hRule="exact" w:val="567"/>
          <w:jc w:val="center"/>
        </w:trPr>
        <w:tc>
          <w:tcPr>
            <w:tcW w:w="5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0919" w14:textId="77777777" w:rsidR="009E41C4" w:rsidRPr="001D036C" w:rsidRDefault="009E41C4" w:rsidP="005F2629">
            <w:pPr>
              <w:pStyle w:val="af9"/>
              <w:ind w:leftChars="10" w:left="24" w:rightChars="10" w:right="24"/>
              <w:rPr>
                <w:rFonts w:ascii="標楷體" w:hAnsi="標楷體"/>
              </w:rPr>
            </w:pPr>
            <w:r w:rsidRPr="0098090D">
              <w:rPr>
                <w:rFonts w:ascii="標楷體" w:hAnsi="Courier" w:cs="標楷體" w:hint="eastAsia"/>
                <w:color w:val="000000"/>
                <w:kern w:val="0"/>
              </w:rPr>
              <w:t>決算審定數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71F60C" w14:textId="77777777" w:rsidR="009E41C4" w:rsidRDefault="009E41C4" w:rsidP="00254FA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Courier" w:cs="標楷體"/>
                <w:color w:val="000000"/>
                <w:spacing w:val="-12"/>
                <w:kern w:val="0"/>
                <w:sz w:val="20"/>
              </w:rPr>
            </w:pPr>
            <w:r w:rsidRPr="00C73AC0">
              <w:rPr>
                <w:rFonts w:ascii="標楷體" w:eastAsia="標楷體" w:hAnsi="Courier" w:cs="標楷體" w:hint="eastAsia"/>
                <w:color w:val="000000"/>
                <w:spacing w:val="-12"/>
                <w:kern w:val="0"/>
                <w:sz w:val="20"/>
              </w:rPr>
              <w:t>決算審定數與預算數</w:t>
            </w:r>
          </w:p>
          <w:p w14:paraId="0FF90ED7" w14:textId="77777777" w:rsidR="009E41C4" w:rsidRPr="001D036C" w:rsidRDefault="009E41C4" w:rsidP="00254FAF">
            <w:pPr>
              <w:pStyle w:val="af9"/>
              <w:ind w:leftChars="10" w:left="24" w:rightChars="10" w:right="24"/>
              <w:rPr>
                <w:rFonts w:ascii="標楷體" w:hAnsi="標楷體"/>
              </w:rPr>
            </w:pPr>
            <w:r w:rsidRPr="00C73AC0">
              <w:rPr>
                <w:rFonts w:ascii="標楷體" w:hAnsi="Courier" w:cs="標楷體" w:hint="eastAsia"/>
                <w:color w:val="000000"/>
                <w:spacing w:val="-12"/>
                <w:kern w:val="0"/>
              </w:rPr>
              <w:t>比較增減</w:t>
            </w:r>
          </w:p>
        </w:tc>
      </w:tr>
      <w:tr w:rsidR="009E41C4" w:rsidRPr="001D036C" w14:paraId="268F7729" w14:textId="77777777" w:rsidTr="00254FAF">
        <w:trPr>
          <w:trHeight w:val="510"/>
          <w:jc w:val="center"/>
        </w:trPr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3C65" w14:textId="77777777" w:rsidR="009E41C4" w:rsidRPr="001D036C" w:rsidRDefault="009E41C4" w:rsidP="00254F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A563" w14:textId="77777777" w:rsidR="009E41C4" w:rsidRPr="001D036C" w:rsidRDefault="009E41C4" w:rsidP="00254FAF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B7BB" w14:textId="77777777" w:rsidR="009E41C4" w:rsidRPr="001D036C" w:rsidRDefault="009E41C4" w:rsidP="00254F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5D68EE" w14:textId="77777777" w:rsidR="009E41C4" w:rsidRPr="001D036C" w:rsidRDefault="009E41C4" w:rsidP="00254FAF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90D">
              <w:rPr>
                <w:rFonts w:ascii="標楷體" w:eastAsia="標楷體" w:hAnsi="Courier" w:cs="標楷體" w:hint="eastAsia"/>
                <w:color w:val="000000"/>
                <w:kern w:val="0"/>
                <w:sz w:val="20"/>
              </w:rPr>
              <w:t>％</w:t>
            </w:r>
          </w:p>
        </w:tc>
      </w:tr>
      <w:tr w:rsidR="009E41C4" w:rsidRPr="0053541A" w14:paraId="00827A26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DB2DBE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76C7A9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D67EFA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</w:tcBorders>
            <w:vAlign w:val="center"/>
          </w:tcPr>
          <w:p w14:paraId="7DD21BD3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9E41C4" w:rsidRPr="00270FD1" w14:paraId="6C001EED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4A719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151,015,901,357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69DB32C3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19374F87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1,549,007,643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9F2A064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1.02</w:t>
            </w:r>
          </w:p>
        </w:tc>
      </w:tr>
      <w:tr w:rsidR="009E41C4" w:rsidRPr="00270FD1" w14:paraId="7195833A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AF5B03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54,366,646,092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71437819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36.00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44635A82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461,281,092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293F7C8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0.86</w:t>
            </w:r>
          </w:p>
        </w:tc>
      </w:tr>
      <w:tr w:rsidR="009E41C4" w:rsidRPr="0053541A" w14:paraId="089DB99A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8448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37,978,800,377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76C9BDA4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25.15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347D2B2C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3,801,268,377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0EE14B8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11.12</w:t>
            </w:r>
          </w:p>
        </w:tc>
      </w:tr>
      <w:tr w:rsidR="009E41C4" w:rsidRPr="004401FF" w14:paraId="529424E2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5E60BDC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58,670,454,888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0561B245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38.85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1000AF27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1258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- </w:t>
            </w: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5,811,557,112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54C137C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1258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- </w:t>
            </w: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9.01</w:t>
            </w:r>
          </w:p>
        </w:tc>
      </w:tr>
      <w:tr w:rsidR="009E41C4" w:rsidRPr="0053541A" w14:paraId="4DD2FF16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857CBB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122,405,663,019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0E9B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57505C6C" w14:textId="77777777" w:rsidR="009E41C4" w:rsidRPr="00E10A17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6,828,006,054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0F68ED9" w14:textId="77777777" w:rsidR="009E41C4" w:rsidRPr="00E10A17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5.28</w:t>
            </w:r>
          </w:p>
        </w:tc>
      </w:tr>
      <w:tr w:rsidR="009E41C4" w:rsidRPr="00D7478F" w14:paraId="1DC7FC1B" w14:textId="77777777" w:rsidTr="00F606F1">
        <w:trPr>
          <w:trHeight w:val="663"/>
          <w:jc w:val="center"/>
        </w:trPr>
        <w:tc>
          <w:tcPr>
            <w:tcW w:w="3243" w:type="dxa"/>
            <w:tcBorders>
              <w:right w:val="single" w:sz="4" w:space="0" w:color="auto"/>
            </w:tcBorders>
            <w:vAlign w:val="center"/>
          </w:tcPr>
          <w:p w14:paraId="3290CA2E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121,769,947,923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77A922B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99.48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2EA5EF25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  <w:r w:rsidRPr="0031258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- </w:t>
            </w: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6,533,721,150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ED4337D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-5.09</w:t>
            </w:r>
          </w:p>
        </w:tc>
      </w:tr>
      <w:tr w:rsidR="009E41C4" w:rsidRPr="00270FD1" w14:paraId="0481DD45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F6C6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635,715,096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E8807" w14:textId="77777777" w:rsidR="009E41C4" w:rsidRPr="006F56C0" w:rsidRDefault="009E41C4" w:rsidP="00254FAF">
            <w:pPr>
              <w:spacing w:line="520" w:lineRule="exact"/>
              <w:ind w:left="360"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0.52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030561DE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1258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- </w:t>
            </w: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294,284,904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08835BA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-31.64</w:t>
            </w:r>
          </w:p>
        </w:tc>
      </w:tr>
      <w:tr w:rsidR="009E41C4" w:rsidRPr="00270FD1" w14:paraId="46FBD848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124920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28,610,238,338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8C05A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77E24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7BC1D06E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5,278,998,411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5660C89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22.63</w:t>
            </w:r>
          </w:p>
        </w:tc>
      </w:tr>
      <w:tr w:rsidR="009E41C4" w:rsidRPr="00695941" w14:paraId="1DE6191F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A52D4E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2078D4">
              <w:rPr>
                <w:rFonts w:hint="eastAsia"/>
                <w:b/>
                <w:bCs/>
                <w:color w:val="FF0000"/>
                <w:sz w:val="20"/>
              </w:rPr>
              <w:t xml:space="preserve">　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7D96F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2078D4">
              <w:rPr>
                <w:rFonts w:hint="eastAsia"/>
                <w:b/>
                <w:bCs/>
                <w:color w:val="FF0000"/>
                <w:sz w:val="20"/>
              </w:rPr>
              <w:t xml:space="preserve">　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12ED57D6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64F5E6C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</w:p>
        </w:tc>
      </w:tr>
      <w:tr w:rsidR="009E41C4" w:rsidRPr="00270FD1" w14:paraId="0AE6EA03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F5E837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614,695,748</w:t>
            </w:r>
          </w:p>
        </w:tc>
        <w:tc>
          <w:tcPr>
            <w:tcW w:w="176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E657D5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2AC43390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296,666,748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3FAE318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93.28</w:t>
            </w:r>
          </w:p>
        </w:tc>
      </w:tr>
      <w:tr w:rsidR="009E41C4" w:rsidRPr="00D7478F" w14:paraId="493EDAD5" w14:textId="77777777" w:rsidTr="00F606F1">
        <w:trPr>
          <w:trHeight w:val="663"/>
          <w:jc w:val="center"/>
        </w:trPr>
        <w:tc>
          <w:tcPr>
            <w:tcW w:w="324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7AC23D8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614,695,748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E7FC80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100.00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E649C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296,666,748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7F691A8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93.28</w:t>
            </w:r>
          </w:p>
        </w:tc>
      </w:tr>
      <w:tr w:rsidR="009E41C4" w:rsidRPr="00D7478F" w14:paraId="2F6AFD2C" w14:textId="77777777" w:rsidTr="00F606F1">
        <w:trPr>
          <w:trHeight w:val="663"/>
          <w:jc w:val="center"/>
        </w:trPr>
        <w:tc>
          <w:tcPr>
            <w:tcW w:w="3243" w:type="dxa"/>
            <w:tcBorders>
              <w:right w:val="single" w:sz="4" w:space="0" w:color="auto"/>
            </w:tcBorders>
            <w:vAlign w:val="center"/>
          </w:tcPr>
          <w:p w14:paraId="0B5E0083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31,080,567,850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304660FB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100.00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17034A4A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2,167,006,077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445A8D6" w14:textId="77777777" w:rsidR="009E41C4" w:rsidRPr="00AB2626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6.52</w:t>
            </w:r>
          </w:p>
        </w:tc>
      </w:tr>
      <w:tr w:rsidR="009E41C4" w:rsidRPr="00270FD1" w14:paraId="6C492D56" w14:textId="77777777" w:rsidTr="00F606F1">
        <w:trPr>
          <w:trHeight w:val="663"/>
          <w:jc w:val="center"/>
        </w:trPr>
        <w:tc>
          <w:tcPr>
            <w:tcW w:w="3243" w:type="dxa"/>
            <w:tcBorders>
              <w:right w:val="single" w:sz="4" w:space="0" w:color="auto"/>
            </w:tcBorders>
            <w:vAlign w:val="center"/>
          </w:tcPr>
          <w:p w14:paraId="367F5C53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29,751,538,850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4F059FBD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95.72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25CDE95B" w14:textId="77777777" w:rsidR="009E41C4" w:rsidRPr="000E6C5C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12580">
              <w:rPr>
                <w:rFonts w:ascii="新細明體" w:hAnsi="新細明體" w:hint="eastAsia"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2,167,006,077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77E1DC6" w14:textId="77777777" w:rsidR="009E41C4" w:rsidRPr="000E6C5C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312580">
              <w:rPr>
                <w:rFonts w:ascii="新細明體" w:hAnsi="新細明體" w:hint="eastAsia"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6.79</w:t>
            </w:r>
          </w:p>
        </w:tc>
      </w:tr>
      <w:tr w:rsidR="009E41C4" w:rsidRPr="00270FD1" w14:paraId="3C508F9E" w14:textId="77777777" w:rsidTr="00F606F1">
        <w:trPr>
          <w:trHeight w:val="663"/>
          <w:jc w:val="center"/>
        </w:trPr>
        <w:tc>
          <w:tcPr>
            <w:tcW w:w="3243" w:type="dxa"/>
            <w:tcBorders>
              <w:right w:val="single" w:sz="4" w:space="0" w:color="auto"/>
            </w:tcBorders>
            <w:vAlign w:val="center"/>
          </w:tcPr>
          <w:p w14:paraId="4E5D3879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1,329,029,000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694C5A16" w14:textId="77777777" w:rsidR="009E41C4" w:rsidRPr="006F56C0" w:rsidRDefault="009E41C4" w:rsidP="00254FAF">
            <w:pPr>
              <w:spacing w:line="520" w:lineRule="exact"/>
              <w:ind w:left="360"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D13EA">
              <w:rPr>
                <w:rFonts w:ascii="新細明體" w:hAnsi="新細明體"/>
                <w:bCs/>
                <w:color w:val="000000"/>
                <w:sz w:val="20"/>
              </w:rPr>
              <w:t>4.28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3128FFEB" w14:textId="77777777" w:rsidR="009E41C4" w:rsidRPr="000E6C5C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4A54D4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  <w:r w:rsidRPr="004A54D4">
              <w:rPr>
                <w:rFonts w:ascii="新細明體" w:hAnsi="新細明體"/>
                <w:bCs/>
                <w:color w:val="000000"/>
                <w:sz w:val="20"/>
              </w:rPr>
              <w:t xml:space="preserve">   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CEEB2DD" w14:textId="77777777" w:rsidR="009E41C4" w:rsidRPr="000E6C5C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4A54D4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  <w:r w:rsidRPr="004A54D4">
              <w:rPr>
                <w:rFonts w:ascii="新細明體" w:hAnsi="新細明體"/>
                <w:bCs/>
                <w:color w:val="000000"/>
                <w:sz w:val="20"/>
              </w:rPr>
              <w:t xml:space="preserve">   </w:t>
            </w:r>
          </w:p>
        </w:tc>
      </w:tr>
      <w:tr w:rsidR="009E41C4" w:rsidRPr="00695941" w14:paraId="3EB3D2AC" w14:textId="77777777" w:rsidTr="00F606F1">
        <w:trPr>
          <w:trHeight w:val="663"/>
          <w:jc w:val="center"/>
        </w:trPr>
        <w:tc>
          <w:tcPr>
            <w:tcW w:w="3243" w:type="dxa"/>
            <w:tcBorders>
              <w:right w:val="single" w:sz="4" w:space="0" w:color="auto"/>
            </w:tcBorders>
            <w:vAlign w:val="center"/>
          </w:tcPr>
          <w:p w14:paraId="79A2773D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28440E">
              <w:rPr>
                <w:rFonts w:ascii="新細明體" w:hAnsi="新細明體"/>
                <w:b/>
                <w:color w:val="000000"/>
                <w:sz w:val="20"/>
              </w:rPr>
              <w:t>30,465,872,102</w:t>
            </w:r>
          </w:p>
        </w:tc>
        <w:tc>
          <w:tcPr>
            <w:tcW w:w="1766" w:type="dxa"/>
            <w:tcBorders>
              <w:left w:val="nil"/>
              <w:right w:val="single" w:sz="4" w:space="0" w:color="auto"/>
            </w:tcBorders>
            <w:vAlign w:val="center"/>
          </w:tcPr>
          <w:p w14:paraId="68C54D01" w14:textId="77777777" w:rsidR="009E41C4" w:rsidRPr="006F56C0" w:rsidRDefault="009E41C4" w:rsidP="00254FAF">
            <w:pPr>
              <w:wordWrap w:val="0"/>
              <w:spacing w:line="520" w:lineRule="exact"/>
              <w:ind w:left="720"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A77E24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3337" w:type="dxa"/>
            <w:tcBorders>
              <w:left w:val="nil"/>
              <w:right w:val="single" w:sz="4" w:space="0" w:color="auto"/>
            </w:tcBorders>
            <w:vAlign w:val="center"/>
          </w:tcPr>
          <w:p w14:paraId="7428044A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2,463,672,825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E397E6C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7.48</w:t>
            </w:r>
          </w:p>
        </w:tc>
      </w:tr>
      <w:tr w:rsidR="009E41C4" w:rsidRPr="0053541A" w14:paraId="1AFB291B" w14:textId="77777777" w:rsidTr="0036674C">
        <w:trPr>
          <w:trHeight w:val="765"/>
          <w:jc w:val="center"/>
        </w:trPr>
        <w:tc>
          <w:tcPr>
            <w:tcW w:w="32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A5D75F" w14:textId="77777777" w:rsidR="009E41C4" w:rsidRPr="006F56C0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312580">
              <w:rPr>
                <w:rFonts w:ascii="新細明體" w:hAnsi="新細明體"/>
                <w:b/>
                <w:color w:val="000000"/>
                <w:sz w:val="20"/>
              </w:rPr>
              <w:t>1,855,633,764</w:t>
            </w:r>
          </w:p>
        </w:tc>
        <w:tc>
          <w:tcPr>
            <w:tcW w:w="176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048B" w14:textId="77777777" w:rsidR="009E41C4" w:rsidRPr="006F56C0" w:rsidRDefault="009E41C4" w:rsidP="00254FAF">
            <w:pPr>
              <w:spacing w:line="520" w:lineRule="exact"/>
              <w:ind w:left="360"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A77E24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333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F28B4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7,742,671,236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</w:tcBorders>
            <w:vAlign w:val="center"/>
          </w:tcPr>
          <w:p w14:paraId="1B7963ED" w14:textId="77777777" w:rsidR="009E41C4" w:rsidRPr="00D42842" w:rsidRDefault="009E41C4" w:rsidP="00254FAF">
            <w:pPr>
              <w:spacing w:line="52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3A60D7">
              <w:rPr>
                <w:rFonts w:ascii="新細明體" w:hAnsi="新細明體" w:hint="eastAsia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D13EA">
              <w:rPr>
                <w:rFonts w:ascii="新細明體" w:hAnsi="新細明體"/>
                <w:b/>
                <w:color w:val="000000"/>
                <w:sz w:val="20"/>
              </w:rPr>
              <w:t>80.67</w:t>
            </w:r>
          </w:p>
        </w:tc>
      </w:tr>
    </w:tbl>
    <w:p w14:paraId="79265F92" w14:textId="77777777" w:rsidR="00D02750" w:rsidRPr="00D02750" w:rsidRDefault="00D02750" w:rsidP="00D02750">
      <w:pPr>
        <w:adjustRightInd w:val="0"/>
        <w:snapToGrid w:val="0"/>
        <w:spacing w:line="20" w:lineRule="exact"/>
      </w:pPr>
    </w:p>
    <w:p w14:paraId="774BFD33" w14:textId="77777777" w:rsidR="00D02750" w:rsidRPr="00D02750" w:rsidRDefault="00D02750" w:rsidP="00D02750">
      <w:pPr>
        <w:adjustRightInd w:val="0"/>
        <w:snapToGrid w:val="0"/>
        <w:spacing w:line="20" w:lineRule="exact"/>
      </w:pPr>
    </w:p>
    <w:p w14:paraId="393D8A5C" w14:textId="77777777" w:rsidR="00D02750" w:rsidRPr="00D02750" w:rsidRDefault="00D02750" w:rsidP="00D02750">
      <w:pPr>
        <w:adjustRightInd w:val="0"/>
        <w:snapToGrid w:val="0"/>
        <w:spacing w:line="20" w:lineRule="exact"/>
      </w:pPr>
    </w:p>
    <w:p w14:paraId="08F1B694" w14:textId="77777777" w:rsidR="00D02750" w:rsidRPr="00D02750" w:rsidRDefault="00D02750" w:rsidP="00D02750">
      <w:pPr>
        <w:adjustRightInd w:val="0"/>
        <w:snapToGrid w:val="0"/>
        <w:spacing w:line="20" w:lineRule="exact"/>
        <w:rPr>
          <w:rFonts w:ascii="新細明體" w:hAnsi="新細明體"/>
          <w:sz w:val="18"/>
          <w:szCs w:val="18"/>
        </w:rPr>
      </w:pPr>
    </w:p>
    <w:p w14:paraId="3BF6065C" w14:textId="77777777" w:rsidR="00D02750" w:rsidRPr="00D02750" w:rsidRDefault="00D02750" w:rsidP="00D02750">
      <w:pPr>
        <w:adjustRightInd w:val="0"/>
        <w:snapToGrid w:val="0"/>
        <w:spacing w:line="20" w:lineRule="exact"/>
        <w:rPr>
          <w:rFonts w:ascii="新細明體" w:hAnsi="新細明體"/>
          <w:sz w:val="18"/>
          <w:szCs w:val="18"/>
        </w:rPr>
      </w:pPr>
    </w:p>
    <w:p w14:paraId="685ED2E8" w14:textId="77777777" w:rsidR="00D02750" w:rsidRPr="00D02750" w:rsidRDefault="00D02750" w:rsidP="00D02750">
      <w:pPr>
        <w:adjustRightInd w:val="0"/>
        <w:snapToGrid w:val="0"/>
        <w:spacing w:line="20" w:lineRule="exact"/>
        <w:rPr>
          <w:rFonts w:ascii="新細明體" w:hAnsi="新細明體"/>
          <w:sz w:val="18"/>
          <w:szCs w:val="18"/>
        </w:rPr>
      </w:pPr>
    </w:p>
    <w:p w14:paraId="18CE062B" w14:textId="77777777" w:rsidR="00D02750" w:rsidRPr="00D02750" w:rsidRDefault="00D02750" w:rsidP="00D02750">
      <w:pPr>
        <w:overflowPunct w:val="0"/>
        <w:snapToGrid w:val="0"/>
        <w:spacing w:line="240" w:lineRule="atLeast"/>
        <w:ind w:right="-2"/>
        <w:jc w:val="center"/>
        <w:rPr>
          <w:rFonts w:ascii="標楷體" w:eastAsia="標楷體" w:hAnsi="標楷體" w:cs="新細明體"/>
          <w:b/>
          <w:bCs/>
          <w:spacing w:val="6"/>
          <w:kern w:val="0"/>
          <w:sz w:val="36"/>
          <w:szCs w:val="36"/>
          <w:u w:val="single"/>
        </w:rPr>
      </w:pPr>
      <w:r w:rsidRPr="00D02750">
        <w:rPr>
          <w:rFonts w:ascii="標楷體" w:eastAsia="標楷體" w:hAnsi="標楷體" w:cs="新細明體" w:hint="eastAsia"/>
          <w:b/>
          <w:bCs/>
          <w:spacing w:val="6"/>
          <w:kern w:val="0"/>
          <w:sz w:val="36"/>
          <w:szCs w:val="36"/>
          <w:u w:val="single"/>
        </w:rPr>
        <w:t>貳、中華民國</w:t>
      </w:r>
      <w:proofErr w:type="gramStart"/>
      <w:r w:rsidRPr="00D02750">
        <w:rPr>
          <w:rFonts w:ascii="標楷體" w:eastAsia="標楷體" w:hAnsi="標楷體" w:cs="新細明體" w:hint="eastAsia"/>
          <w:b/>
          <w:bCs/>
          <w:spacing w:val="6"/>
          <w:kern w:val="0"/>
          <w:sz w:val="36"/>
          <w:szCs w:val="36"/>
          <w:u w:val="single"/>
        </w:rPr>
        <w:t>11</w:t>
      </w:r>
      <w:r w:rsidRPr="00D02750">
        <w:rPr>
          <w:rFonts w:ascii="標楷體" w:eastAsia="標楷體" w:hAnsi="標楷體" w:cs="新細明體"/>
          <w:b/>
          <w:bCs/>
          <w:spacing w:val="6"/>
          <w:kern w:val="0"/>
          <w:sz w:val="36"/>
          <w:szCs w:val="36"/>
          <w:u w:val="single"/>
        </w:rPr>
        <w:t>1</w:t>
      </w:r>
      <w:proofErr w:type="gramEnd"/>
      <w:r w:rsidRPr="00D02750">
        <w:rPr>
          <w:rFonts w:ascii="標楷體" w:eastAsia="標楷體" w:hAnsi="標楷體" w:cs="新細明體" w:hint="eastAsia"/>
          <w:b/>
          <w:bCs/>
          <w:spacing w:val="6"/>
          <w:kern w:val="0"/>
          <w:sz w:val="36"/>
          <w:szCs w:val="36"/>
          <w:u w:val="single"/>
        </w:rPr>
        <w:t>年度</w:t>
      </w:r>
      <w:proofErr w:type="gramStart"/>
      <w:r w:rsidRPr="00D02750">
        <w:rPr>
          <w:rFonts w:ascii="標楷體" w:eastAsia="標楷體" w:hAnsi="標楷體" w:cs="新細明體" w:hint="eastAsia"/>
          <w:b/>
          <w:bCs/>
          <w:spacing w:val="6"/>
          <w:kern w:val="0"/>
          <w:sz w:val="36"/>
          <w:szCs w:val="36"/>
          <w:u w:val="single"/>
        </w:rPr>
        <w:t>臺</w:t>
      </w:r>
      <w:proofErr w:type="gramEnd"/>
      <w:r w:rsidRPr="00D02750">
        <w:rPr>
          <w:rFonts w:ascii="標楷體" w:eastAsia="標楷體" w:hAnsi="標楷體" w:cs="新細明體" w:hint="eastAsia"/>
          <w:b/>
          <w:bCs/>
          <w:spacing w:val="6"/>
          <w:kern w:val="0"/>
          <w:sz w:val="36"/>
          <w:szCs w:val="36"/>
          <w:u w:val="single"/>
        </w:rPr>
        <w:t>中市總決算審定後收入支出表</w:t>
      </w:r>
    </w:p>
    <w:p w14:paraId="32CF6B13" w14:textId="77777777" w:rsidR="00D02750" w:rsidRPr="00D02750" w:rsidRDefault="00D02750" w:rsidP="00F067E6">
      <w:pPr>
        <w:spacing w:line="240" w:lineRule="exact"/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5A4B8E5E" w14:textId="77777777" w:rsidR="00D02750" w:rsidRPr="00D02750" w:rsidRDefault="00D02750" w:rsidP="000F6FF3">
      <w:pPr>
        <w:snapToGrid w:val="0"/>
        <w:spacing w:line="200" w:lineRule="atLeast"/>
        <w:ind w:right="-1"/>
        <w:jc w:val="right"/>
        <w:rPr>
          <w:rFonts w:ascii="標楷體" w:eastAsia="標楷體" w:hAnsi="標楷體"/>
          <w:w w:val="95"/>
          <w:kern w:val="0"/>
          <w:sz w:val="20"/>
        </w:rPr>
      </w:pPr>
      <w:r w:rsidRPr="00D02750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984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9"/>
        <w:gridCol w:w="2381"/>
        <w:gridCol w:w="2381"/>
        <w:gridCol w:w="2381"/>
      </w:tblGrid>
      <w:tr w:rsidR="00D02750" w:rsidRPr="00D02750" w14:paraId="0783A71E" w14:textId="77777777" w:rsidTr="000F6FF3">
        <w:trPr>
          <w:trHeight w:val="363"/>
        </w:trPr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9D84" w14:textId="77777777" w:rsidR="00D02750" w:rsidRPr="00D02750" w:rsidRDefault="00D02750" w:rsidP="00D02750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A3FA" w14:textId="77777777" w:rsidR="00D02750" w:rsidRPr="00D02750" w:rsidRDefault="00D02750" w:rsidP="00D02750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原列金額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B30" w14:textId="77777777" w:rsidR="00D02750" w:rsidRPr="00D02750" w:rsidRDefault="00D02750" w:rsidP="00D02750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本處審核修正總決算、附屬單位決算應調整數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23E135" w14:textId="77777777" w:rsidR="00D02750" w:rsidRPr="00D02750" w:rsidRDefault="00D02750" w:rsidP="00D02750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調整後金額</w:t>
            </w:r>
          </w:p>
        </w:tc>
      </w:tr>
      <w:tr w:rsidR="00D02750" w:rsidRPr="00D02750" w14:paraId="1E639DDC" w14:textId="77777777" w:rsidTr="000F6FF3">
        <w:trPr>
          <w:trHeight w:val="680"/>
        </w:trPr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AEDCEC" w14:textId="77777777" w:rsidR="00D02750" w:rsidRPr="00D02750" w:rsidRDefault="00D02750" w:rsidP="00D02750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sz w:val="20"/>
              </w:rPr>
              <w:t>收入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E3E53" w14:textId="77777777" w:rsidR="00D02750" w:rsidRPr="00D02750" w:rsidRDefault="00D02750" w:rsidP="00D02750">
            <w:pPr>
              <w:snapToGrid w:val="0"/>
              <w:spacing w:beforeLines="20" w:before="72" w:line="240" w:lineRule="exact"/>
              <w:ind w:rightChars="-4" w:right="-10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14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246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567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075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89C1E8" w14:textId="77777777" w:rsidR="00D02750" w:rsidRPr="00D02750" w:rsidRDefault="00D02750" w:rsidP="00D02750">
            <w:pPr>
              <w:snapToGrid w:val="0"/>
              <w:spacing w:beforeLines="20" w:before="72" w:line="240" w:lineRule="exact"/>
              <w:ind w:rightChars="-4" w:right="-10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b/>
                <w:w w:val="90"/>
                <w:sz w:val="20"/>
              </w:rPr>
              <w:t xml:space="preserve">+ </w:t>
            </w:r>
            <w:r w:rsidRPr="00D02750">
              <w:rPr>
                <w:rFonts w:ascii="新細明體" w:hAnsi="新細明體"/>
                <w:b/>
                <w:sz w:val="20"/>
              </w:rPr>
              <w:t>722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304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361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E0AD42" w14:textId="77777777" w:rsidR="00D02750" w:rsidRPr="00D02750" w:rsidRDefault="00D02750" w:rsidP="00D02750">
            <w:pPr>
              <w:snapToGrid w:val="0"/>
              <w:spacing w:beforeLines="20" w:before="72" w:line="240" w:lineRule="exact"/>
              <w:ind w:rightChars="-4" w:right="-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14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968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871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436</w:t>
            </w:r>
          </w:p>
        </w:tc>
      </w:tr>
      <w:tr w:rsidR="00D02750" w:rsidRPr="00D02750" w14:paraId="39310B97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ABD570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稅課收入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2825B1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91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907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225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016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3AE8D2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027AE2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91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907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225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016</w:t>
            </w:r>
          </w:p>
        </w:tc>
      </w:tr>
      <w:tr w:rsidR="00D02750" w:rsidRPr="00D02750" w14:paraId="7EA6E50E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967161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罰款及賠償收入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861B2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3,</w:t>
            </w:r>
            <w:r w:rsidRPr="00D02750">
              <w:rPr>
                <w:rFonts w:ascii="新細明體" w:hAnsi="新細明體"/>
                <w:noProof/>
                <w:sz w:val="20"/>
              </w:rPr>
              <w:t>490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278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174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899C6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 xml:space="preserve">+ </w:t>
            </w:r>
            <w:r w:rsidRPr="00D02750">
              <w:rPr>
                <w:rFonts w:ascii="新細明體" w:hAnsi="新細明體"/>
                <w:noProof/>
                <w:sz w:val="20"/>
              </w:rPr>
              <w:t>688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045,054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CFE591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178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323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228</w:t>
            </w:r>
          </w:p>
        </w:tc>
      </w:tr>
      <w:tr w:rsidR="00D02750" w:rsidRPr="00D02750" w14:paraId="6DFE1806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AE542D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規費收入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E0398F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5,</w:t>
            </w:r>
            <w:r w:rsidRPr="00D02750">
              <w:rPr>
                <w:rFonts w:ascii="新細明體" w:hAnsi="新細明體"/>
                <w:noProof/>
                <w:sz w:val="20"/>
              </w:rPr>
              <w:t>557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041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555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CFC6B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 xml:space="preserve">+ </w:t>
            </w:r>
            <w:r w:rsidRPr="00D02750">
              <w:rPr>
                <w:rFonts w:ascii="新細明體" w:hAnsi="新細明體"/>
                <w:noProof/>
                <w:sz w:val="20"/>
              </w:rPr>
              <w:t>185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783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3C43B3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5,</w:t>
            </w:r>
            <w:r w:rsidRPr="00D02750">
              <w:rPr>
                <w:rFonts w:ascii="新細明體" w:hAnsi="新細明體"/>
                <w:noProof/>
                <w:sz w:val="20"/>
              </w:rPr>
              <w:t>557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227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338</w:t>
            </w:r>
          </w:p>
        </w:tc>
      </w:tr>
      <w:tr w:rsidR="00D02750" w:rsidRPr="00D02750" w14:paraId="482FC60C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EC8189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財產收益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23936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1,075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385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353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9C1A8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17193C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1,075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385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353</w:t>
            </w:r>
          </w:p>
        </w:tc>
      </w:tr>
      <w:tr w:rsidR="00D02750" w:rsidRPr="00D02750" w14:paraId="541FF6DF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CD9D7D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投資收益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FAA2A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139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481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068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FDA82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 xml:space="preserve">+ </w:t>
            </w:r>
            <w:r w:rsidRPr="00D02750">
              <w:rPr>
                <w:rFonts w:ascii="新細明體" w:hAnsi="新細明體"/>
                <w:noProof/>
                <w:sz w:val="20"/>
              </w:rPr>
              <w:t>34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073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524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FE917B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173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554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592</w:t>
            </w:r>
          </w:p>
        </w:tc>
      </w:tr>
      <w:tr w:rsidR="00D02750" w:rsidRPr="00D02750" w14:paraId="35855E60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4EA505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補助及協助收入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DB31F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3</w:t>
            </w:r>
            <w:r w:rsidRPr="00D02750">
              <w:rPr>
                <w:rFonts w:ascii="新細明體" w:hAnsi="新細明體"/>
                <w:noProof/>
                <w:sz w:val="20"/>
              </w:rPr>
              <w:t>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323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640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027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D5ADE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43CFBD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3</w:t>
            </w:r>
            <w:r w:rsidRPr="00D02750">
              <w:rPr>
                <w:rFonts w:ascii="新細明體" w:hAnsi="新細明體"/>
                <w:noProof/>
                <w:sz w:val="20"/>
              </w:rPr>
              <w:t>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323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640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027</w:t>
            </w:r>
          </w:p>
        </w:tc>
      </w:tr>
      <w:tr w:rsidR="00D02750" w:rsidRPr="00D02750" w14:paraId="06F972E9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82651C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捐獻及贈與收入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DD404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813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801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580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B6610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3727AA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813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801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580</w:t>
            </w:r>
          </w:p>
        </w:tc>
      </w:tr>
      <w:tr w:rsidR="00D02750" w:rsidRPr="00D02750" w14:paraId="51FBBF3E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BA196E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其他收入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E610F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939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714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302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E5CF4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90FB0C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939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714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302</w:t>
            </w:r>
          </w:p>
        </w:tc>
      </w:tr>
      <w:tr w:rsidR="00D02750" w:rsidRPr="00D02750" w14:paraId="32B41581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E49D18" w14:textId="77777777" w:rsidR="00D02750" w:rsidRPr="00D02750" w:rsidRDefault="00D02750" w:rsidP="00D02750">
            <w:pPr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sz w:val="20"/>
              </w:rPr>
              <w:t>支出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B66F3" w14:textId="77777777" w:rsidR="00D02750" w:rsidRPr="00D02750" w:rsidRDefault="00D02750" w:rsidP="00D02750">
            <w:pPr>
              <w:snapToGrid w:val="0"/>
              <w:spacing w:line="240" w:lineRule="exact"/>
              <w:ind w:rightChars="-4" w:right="-10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146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282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030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094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597231" w14:textId="77777777" w:rsidR="00D02750" w:rsidRPr="00D02750" w:rsidRDefault="00D02750" w:rsidP="00D02750">
            <w:pPr>
              <w:snapToGrid w:val="0"/>
              <w:spacing w:line="240" w:lineRule="exact"/>
              <w:ind w:rightChars="-4" w:right="-10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b/>
                <w:w w:val="50"/>
                <w:sz w:val="20"/>
              </w:rPr>
              <w:t xml:space="preserve">－ 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5,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500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000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7E634B" w14:textId="77777777" w:rsidR="00D02750" w:rsidRPr="00D02750" w:rsidRDefault="00D02750" w:rsidP="00D02750">
            <w:pPr>
              <w:snapToGrid w:val="0"/>
              <w:spacing w:line="240" w:lineRule="exact"/>
              <w:ind w:rightChars="-4" w:right="-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4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6,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276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530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094</w:t>
            </w:r>
          </w:p>
        </w:tc>
      </w:tr>
      <w:tr w:rsidR="00D02750" w:rsidRPr="00D02750" w14:paraId="30E5071C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A9C6DC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人事支出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ECD53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419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369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203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7B61A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F1F230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419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369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203</w:t>
            </w:r>
          </w:p>
        </w:tc>
      </w:tr>
      <w:tr w:rsidR="00D02750" w:rsidRPr="00D02750" w14:paraId="51C75F78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4E97AF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業務支出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1DFE99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22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435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707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739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D0E3F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50"/>
                <w:sz w:val="20"/>
              </w:rPr>
              <w:t xml:space="preserve">－ </w:t>
            </w: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500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000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D8587C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22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430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207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739</w:t>
            </w:r>
          </w:p>
        </w:tc>
      </w:tr>
      <w:tr w:rsidR="00D02750" w:rsidRPr="00D02750" w14:paraId="1443096C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A650F0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獎補助支出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BF8EE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352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620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908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991F5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31597E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352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620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908</w:t>
            </w:r>
          </w:p>
        </w:tc>
      </w:tr>
      <w:tr w:rsidR="00D02750" w:rsidRPr="00D02750" w14:paraId="4F48F539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CD351F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財產損失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7BCBA3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3,</w:t>
            </w:r>
            <w:r w:rsidRPr="00D02750">
              <w:rPr>
                <w:rFonts w:ascii="新細明體" w:hAnsi="新細明體"/>
                <w:noProof/>
                <w:sz w:val="20"/>
              </w:rPr>
              <w:t>908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281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402346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962652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73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908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281</w:t>
            </w:r>
          </w:p>
        </w:tc>
      </w:tr>
      <w:tr w:rsidR="00D02750" w:rsidRPr="00D02750" w14:paraId="04F06E92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F478F4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投資損失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0FC0A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1,398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899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610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61C57B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bCs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E1BBDB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1,398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899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610</w:t>
            </w:r>
          </w:p>
        </w:tc>
      </w:tr>
      <w:tr w:rsidR="00D02750" w:rsidRPr="00D02750" w14:paraId="0722E92C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CE7863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利息費用及手續費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D1AED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635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715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096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2EA8F9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153F1B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635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715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096</w:t>
            </w:r>
          </w:p>
        </w:tc>
      </w:tr>
      <w:tr w:rsidR="00D02750" w:rsidRPr="00D02750" w14:paraId="481B0C14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57E1D9" w14:textId="77777777" w:rsidR="00D02750" w:rsidRPr="00D02750" w:rsidRDefault="00D02750" w:rsidP="00D02750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折舊、</w:t>
            </w:r>
            <w:proofErr w:type="gramStart"/>
            <w:r w:rsidRPr="00D02750">
              <w:rPr>
                <w:rFonts w:ascii="標楷體" w:eastAsia="標楷體" w:hAnsi="標楷體" w:hint="eastAsia"/>
                <w:sz w:val="20"/>
              </w:rPr>
              <w:t>折耗及攤</w:t>
            </w:r>
            <w:proofErr w:type="gramEnd"/>
            <w:r w:rsidRPr="00D02750">
              <w:rPr>
                <w:rFonts w:ascii="標楷體" w:eastAsia="標楷體" w:hAnsi="標楷體" w:hint="eastAsia"/>
                <w:sz w:val="20"/>
              </w:rPr>
              <w:t>銷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029C3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965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809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257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CECED7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w w:val="90"/>
                <w:sz w:val="20"/>
              </w:rPr>
            </w:pPr>
            <w:r w:rsidRPr="00D02750">
              <w:rPr>
                <w:rFonts w:ascii="新細明體" w:hAnsi="新細明體" w:hint="eastAsia"/>
                <w:w w:val="90"/>
                <w:sz w:val="20"/>
              </w:rPr>
              <w:t>－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E2065E" w14:textId="77777777" w:rsidR="00D02750" w:rsidRPr="00D02750" w:rsidRDefault="00D02750" w:rsidP="00D0275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965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809</w:t>
            </w:r>
            <w:r w:rsidRPr="00D0275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noProof/>
                <w:sz w:val="20"/>
              </w:rPr>
              <w:t>257</w:t>
            </w:r>
          </w:p>
        </w:tc>
      </w:tr>
      <w:tr w:rsidR="00D02750" w:rsidRPr="00D02750" w14:paraId="0FFA0D97" w14:textId="77777777" w:rsidTr="000F6FF3">
        <w:trPr>
          <w:trHeight w:val="680"/>
        </w:trPr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437D" w14:textId="77777777" w:rsidR="00D02750" w:rsidRPr="00D02750" w:rsidRDefault="00D02750" w:rsidP="00D0275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hd w:val="pct15" w:color="auto" w:fill="FFFFFF"/>
              </w:rPr>
            </w:pPr>
            <w:r w:rsidRPr="00D02750">
              <w:rPr>
                <w:rFonts w:ascii="標楷體" w:eastAsia="標楷體" w:hAnsi="標楷體" w:hint="eastAsia"/>
                <w:b/>
                <w:sz w:val="20"/>
              </w:rPr>
              <w:t>收支餘</w:t>
            </w:r>
            <w:proofErr w:type="gramStart"/>
            <w:r w:rsidRPr="00D02750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05A6" w14:textId="77777777" w:rsidR="00D02750" w:rsidRPr="00D02750" w:rsidRDefault="00D02750" w:rsidP="00D02750">
            <w:pPr>
              <w:snapToGrid w:val="0"/>
              <w:spacing w:line="240" w:lineRule="exact"/>
              <w:ind w:rightChars="-4" w:right="-10"/>
              <w:jc w:val="right"/>
              <w:rPr>
                <w:rFonts w:ascii="新細明體" w:hAnsi="新細明體"/>
                <w:b/>
                <w:w w:val="90"/>
                <w:sz w:val="20"/>
                <w:highlight w:val="yellow"/>
                <w:shd w:val="pct15" w:color="auto" w:fill="FFFFFF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964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536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981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9914" w14:textId="77777777" w:rsidR="00D02750" w:rsidRPr="00D02750" w:rsidRDefault="00D02750" w:rsidP="00D02750">
            <w:pPr>
              <w:snapToGrid w:val="0"/>
              <w:spacing w:line="240" w:lineRule="exact"/>
              <w:ind w:rightChars="-4" w:right="-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 xml:space="preserve">+ 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727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804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361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7F840F" w14:textId="77777777" w:rsidR="00D02750" w:rsidRPr="00D02750" w:rsidRDefault="00D02750" w:rsidP="00D02750">
            <w:pPr>
              <w:snapToGrid w:val="0"/>
              <w:spacing w:line="240" w:lineRule="exact"/>
              <w:ind w:rightChars="-4" w:right="-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692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341</w:t>
            </w: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,3</w:t>
            </w:r>
            <w:r w:rsidRPr="00D02750">
              <w:rPr>
                <w:rFonts w:ascii="新細明體" w:hAnsi="新細明體"/>
                <w:b/>
                <w:noProof/>
                <w:sz w:val="20"/>
              </w:rPr>
              <w:t>42</w:t>
            </w:r>
          </w:p>
        </w:tc>
      </w:tr>
    </w:tbl>
    <w:p w14:paraId="06E8210B" w14:textId="77777777" w:rsidR="00D02750" w:rsidRPr="00D02750" w:rsidRDefault="00D02750" w:rsidP="00D02750">
      <w:pPr>
        <w:spacing w:line="20" w:lineRule="exact"/>
      </w:pPr>
    </w:p>
    <w:p w14:paraId="1248458B" w14:textId="77777777" w:rsidR="00D02750" w:rsidRPr="00D02750" w:rsidRDefault="00D02750" w:rsidP="00D02750">
      <w:pPr>
        <w:snapToGrid w:val="0"/>
        <w:spacing w:line="20" w:lineRule="exact"/>
        <w:jc w:val="both"/>
        <w:rPr>
          <w:sz w:val="20"/>
        </w:rPr>
      </w:pPr>
    </w:p>
    <w:p w14:paraId="79A08EDA" w14:textId="77777777" w:rsidR="00D02750" w:rsidRPr="00D02750" w:rsidRDefault="00D02750" w:rsidP="00D02750">
      <w:pPr>
        <w:snapToGrid w:val="0"/>
        <w:spacing w:line="20" w:lineRule="exact"/>
        <w:jc w:val="both"/>
        <w:rPr>
          <w:sz w:val="20"/>
        </w:rPr>
      </w:pPr>
    </w:p>
    <w:p w14:paraId="1F954B97" w14:textId="77777777" w:rsidR="00D02750" w:rsidRPr="00D02750" w:rsidRDefault="00D02750" w:rsidP="00D02750">
      <w:pPr>
        <w:spacing w:line="20" w:lineRule="exact"/>
        <w:ind w:right="57"/>
        <w:jc w:val="both"/>
        <w:rPr>
          <w:rFonts w:ascii="細明體" w:eastAsia="細明體" w:hAnsi="Courier New"/>
        </w:rPr>
      </w:pPr>
    </w:p>
    <w:p w14:paraId="3D81A637" w14:textId="77777777" w:rsidR="00D02750" w:rsidRPr="00D02750" w:rsidRDefault="00D02750" w:rsidP="00D02750">
      <w:pPr>
        <w:tabs>
          <w:tab w:val="left" w:pos="408"/>
        </w:tabs>
        <w:adjustRightInd w:val="0"/>
        <w:snapToGrid w:val="0"/>
        <w:spacing w:line="20" w:lineRule="exact"/>
        <w:rPr>
          <w:rFonts w:ascii="標楷體" w:eastAsia="標楷體"/>
          <w:sz w:val="2"/>
          <w:szCs w:val="2"/>
        </w:rPr>
      </w:pPr>
    </w:p>
    <w:p w14:paraId="31D254F6" w14:textId="77777777" w:rsidR="00D02750" w:rsidRPr="00D02750" w:rsidRDefault="00D02750" w:rsidP="00D02750">
      <w:pPr>
        <w:snapToGrid w:val="0"/>
        <w:spacing w:line="20" w:lineRule="exact"/>
        <w:jc w:val="both"/>
        <w:rPr>
          <w:sz w:val="20"/>
        </w:rPr>
      </w:pPr>
    </w:p>
    <w:p w14:paraId="6D12380F" w14:textId="77777777" w:rsidR="00D02750" w:rsidRPr="00D02750" w:rsidRDefault="00D02750" w:rsidP="00F817C0">
      <w:pPr>
        <w:overflowPunct w:val="0"/>
        <w:snapToGrid w:val="0"/>
        <w:spacing w:afterLines="30" w:after="108" w:line="240" w:lineRule="atLeast"/>
        <w:jc w:val="center"/>
        <w:rPr>
          <w:rFonts w:ascii="新細明體" w:hAnsi="新細明體"/>
          <w:noProof/>
          <w:sz w:val="20"/>
        </w:rPr>
      </w:pPr>
      <w:bookmarkStart w:id="0" w:name="RANGE!A1:D21"/>
      <w:r w:rsidRPr="00D02750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  <w:u w:val="single"/>
        </w:rPr>
        <w:t>參、</w:t>
      </w:r>
      <w:proofErr w:type="gramStart"/>
      <w:r w:rsidRPr="00D02750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  <w:u w:val="single"/>
        </w:rPr>
        <w:t>臺</w:t>
      </w:r>
      <w:proofErr w:type="gramEnd"/>
      <w:r w:rsidRPr="00D02750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  <w:u w:val="single"/>
        </w:rPr>
        <w:t>中市總決算</w:t>
      </w:r>
      <w:bookmarkEnd w:id="0"/>
      <w:r w:rsidRPr="00D02750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  <w:u w:val="single"/>
        </w:rPr>
        <w:t>審定後累計餘</w:t>
      </w:r>
      <w:proofErr w:type="gramStart"/>
      <w:r w:rsidRPr="00D02750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  <w:u w:val="single"/>
        </w:rPr>
        <w:t>絀</w:t>
      </w:r>
      <w:proofErr w:type="gramEnd"/>
      <w:r w:rsidRPr="00D02750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  <w:u w:val="single"/>
        </w:rPr>
        <w:t>計算表</w:t>
      </w:r>
    </w:p>
    <w:p w14:paraId="6EFD775B" w14:textId="77777777" w:rsidR="00D02750" w:rsidRPr="00D02750" w:rsidRDefault="00D02750" w:rsidP="000D092E">
      <w:pPr>
        <w:spacing w:line="340" w:lineRule="exact"/>
        <w:jc w:val="center"/>
        <w:rPr>
          <w:rFonts w:ascii="標楷體" w:eastAsia="標楷體" w:hAnsi="標楷體"/>
          <w:kern w:val="0"/>
          <w:szCs w:val="24"/>
        </w:rPr>
      </w:pPr>
      <w:r w:rsidRPr="00D02750">
        <w:rPr>
          <w:rFonts w:ascii="標楷體" w:eastAsia="標楷體" w:hAnsi="標楷體" w:hint="eastAsia"/>
          <w:kern w:val="0"/>
          <w:szCs w:val="24"/>
        </w:rPr>
        <w:t>中華民國11</w:t>
      </w:r>
      <w:r w:rsidRPr="00D02750">
        <w:rPr>
          <w:rFonts w:ascii="標楷體" w:eastAsia="標楷體" w:hAnsi="標楷體"/>
          <w:kern w:val="0"/>
          <w:szCs w:val="24"/>
        </w:rPr>
        <w:t>1</w:t>
      </w:r>
      <w:r w:rsidRPr="00D02750">
        <w:rPr>
          <w:rFonts w:ascii="標楷體" w:eastAsia="標楷體" w:hAnsi="標楷體" w:hint="eastAsia"/>
          <w:kern w:val="0"/>
          <w:szCs w:val="24"/>
        </w:rPr>
        <w:t>年12月31日</w:t>
      </w:r>
    </w:p>
    <w:p w14:paraId="0CD8CB15" w14:textId="77777777" w:rsidR="00D02750" w:rsidRPr="00D02750" w:rsidRDefault="00D02750" w:rsidP="00415121">
      <w:pPr>
        <w:snapToGrid w:val="0"/>
        <w:spacing w:line="220" w:lineRule="atLeast"/>
        <w:jc w:val="right"/>
        <w:rPr>
          <w:rFonts w:ascii="標楷體" w:eastAsia="標楷體" w:hAnsi="標楷體"/>
          <w:kern w:val="0"/>
          <w:sz w:val="20"/>
        </w:rPr>
      </w:pPr>
      <w:r w:rsidRPr="00D02750">
        <w:rPr>
          <w:rFonts w:ascii="標楷體" w:eastAsia="標楷體" w:hAnsi="標楷體" w:hint="eastAsia"/>
          <w:kern w:val="0"/>
          <w:sz w:val="20"/>
        </w:rPr>
        <w:t>單位：新臺幣元</w:t>
      </w:r>
    </w:p>
    <w:tbl>
      <w:tblPr>
        <w:tblW w:w="9979" w:type="dxa"/>
        <w:tblInd w:w="-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"/>
        <w:gridCol w:w="251"/>
        <w:gridCol w:w="226"/>
        <w:gridCol w:w="112"/>
        <w:gridCol w:w="773"/>
        <w:gridCol w:w="1236"/>
        <w:gridCol w:w="323"/>
        <w:gridCol w:w="845"/>
        <w:gridCol w:w="714"/>
        <w:gridCol w:w="714"/>
        <w:gridCol w:w="618"/>
        <w:gridCol w:w="53"/>
        <w:gridCol w:w="33"/>
        <w:gridCol w:w="1276"/>
        <w:gridCol w:w="21"/>
        <w:gridCol w:w="743"/>
        <w:gridCol w:w="69"/>
        <w:gridCol w:w="442"/>
        <w:gridCol w:w="709"/>
        <w:gridCol w:w="725"/>
        <w:gridCol w:w="40"/>
      </w:tblGrid>
      <w:tr w:rsidR="00D02750" w:rsidRPr="00D02750" w14:paraId="7B3D210A" w14:textId="77777777" w:rsidTr="004D35C8">
        <w:trPr>
          <w:gridBefore w:val="1"/>
          <w:wBefore w:w="56" w:type="dxa"/>
          <w:trHeight w:val="543"/>
        </w:trPr>
        <w:tc>
          <w:tcPr>
            <w:tcW w:w="5812" w:type="dxa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A331" w14:textId="77777777" w:rsidR="00D02750" w:rsidRPr="00D02750" w:rsidRDefault="00D02750" w:rsidP="00655873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257" w14:textId="77777777" w:rsidR="00D02750" w:rsidRPr="00D02750" w:rsidRDefault="00D02750" w:rsidP="00655873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D02750" w:rsidRPr="00D02750" w14:paraId="060A4C23" w14:textId="77777777" w:rsidTr="004D35C8">
        <w:trPr>
          <w:gridBefore w:val="1"/>
          <w:wBefore w:w="56" w:type="dxa"/>
          <w:trHeight w:val="620"/>
        </w:trPr>
        <w:tc>
          <w:tcPr>
            <w:tcW w:w="5812" w:type="dxa"/>
            <w:gridSpan w:val="10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69E0" w14:textId="77777777" w:rsidR="00D02750" w:rsidRPr="00D02750" w:rsidRDefault="00D02750" w:rsidP="00D02750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B049" w14:textId="77777777" w:rsidR="00D02750" w:rsidRPr="00D02750" w:rsidRDefault="00D02750" w:rsidP="00655873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A860" w14:textId="77777777" w:rsidR="00D02750" w:rsidRPr="00D02750" w:rsidRDefault="00D02750" w:rsidP="00655873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D02750" w:rsidRPr="00D02750" w14:paraId="5AEF52A1" w14:textId="77777777" w:rsidTr="004D35C8">
        <w:trPr>
          <w:gridBefore w:val="1"/>
          <w:wBefore w:w="56" w:type="dxa"/>
          <w:trHeight w:val="538"/>
        </w:trPr>
        <w:tc>
          <w:tcPr>
            <w:tcW w:w="5812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8559" w14:textId="77777777" w:rsidR="00D02750" w:rsidRPr="00D02750" w:rsidRDefault="00D02750" w:rsidP="00D02750">
            <w:pPr>
              <w:spacing w:line="8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原列累計餘</w:t>
            </w:r>
            <w:proofErr w:type="gramStart"/>
            <w:r w:rsidRPr="00D027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38EBC" w14:textId="77777777" w:rsidR="00D02750" w:rsidRPr="00D02750" w:rsidRDefault="00D02750" w:rsidP="00D02750">
            <w:pPr>
              <w:spacing w:line="880" w:lineRule="exact"/>
              <w:jc w:val="right"/>
              <w:rPr>
                <w:rFonts w:ascii="新細明體" w:hAnsi="新細明體"/>
                <w:b/>
                <w:bCs/>
                <w:w w:val="90"/>
                <w:sz w:val="18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8F3F" w14:textId="77777777" w:rsidR="00D02750" w:rsidRPr="00D02750" w:rsidRDefault="00D02750" w:rsidP="00D02750">
            <w:pPr>
              <w:spacing w:line="880" w:lineRule="exact"/>
              <w:ind w:rightChars="13" w:right="31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D02750">
              <w:rPr>
                <w:rFonts w:ascii="新細明體" w:hAnsi="新細明體"/>
                <w:b/>
                <w:bCs/>
                <w:sz w:val="20"/>
              </w:rPr>
              <w:t>- 21,938,709,781</w:t>
            </w:r>
          </w:p>
        </w:tc>
      </w:tr>
      <w:tr w:rsidR="00D02750" w:rsidRPr="00D02750" w14:paraId="639EE1E7" w14:textId="77777777" w:rsidTr="004D35C8">
        <w:trPr>
          <w:gridBefore w:val="1"/>
          <w:wBefore w:w="56" w:type="dxa"/>
          <w:trHeight w:val="538"/>
        </w:trPr>
        <w:tc>
          <w:tcPr>
            <w:tcW w:w="5812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D650" w14:textId="77777777" w:rsidR="00D02750" w:rsidRPr="00D02750" w:rsidRDefault="00D02750" w:rsidP="00D02750">
            <w:pPr>
              <w:spacing w:line="880" w:lineRule="exact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本處審核修正總決算應調整數</w:t>
            </w:r>
          </w:p>
        </w:tc>
        <w:tc>
          <w:tcPr>
            <w:tcW w:w="2126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77D26" w14:textId="77777777" w:rsidR="00D02750" w:rsidRPr="00D02750" w:rsidRDefault="00D02750" w:rsidP="00D02750">
            <w:pPr>
              <w:spacing w:line="880" w:lineRule="exact"/>
              <w:jc w:val="right"/>
              <w:rPr>
                <w:rFonts w:ascii="新細明體" w:hAnsi="新細明體"/>
                <w:b/>
                <w:bCs/>
                <w:w w:val="90"/>
                <w:sz w:val="18"/>
              </w:rPr>
            </w:pP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218FC97" w14:textId="77777777" w:rsidR="00D02750" w:rsidRPr="00D02750" w:rsidRDefault="00D02750" w:rsidP="00D02750">
            <w:pPr>
              <w:spacing w:line="880" w:lineRule="exact"/>
              <w:ind w:rightChars="13" w:right="31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D02750">
              <w:rPr>
                <w:rFonts w:ascii="新細明體" w:hAnsi="新細明體"/>
                <w:b/>
                <w:bCs/>
                <w:sz w:val="20"/>
              </w:rPr>
              <w:t>33,822</w:t>
            </w:r>
          </w:p>
        </w:tc>
      </w:tr>
      <w:tr w:rsidR="00D02750" w:rsidRPr="00D02750" w14:paraId="199D51EB" w14:textId="77777777" w:rsidTr="004D35C8">
        <w:trPr>
          <w:gridBefore w:val="1"/>
          <w:wBefore w:w="56" w:type="dxa"/>
          <w:trHeight w:val="538"/>
        </w:trPr>
        <w:tc>
          <w:tcPr>
            <w:tcW w:w="5812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4BD5" w14:textId="77777777" w:rsidR="00D02750" w:rsidRPr="00D02750" w:rsidRDefault="00D02750" w:rsidP="00D02750">
            <w:pPr>
              <w:spacing w:line="880" w:lineRule="exact"/>
              <w:ind w:leftChars="165" w:left="396"/>
              <w:rPr>
                <w:rFonts w:ascii="標楷體" w:eastAsia="標楷體" w:hAnsi="標楷體" w:cs="新細明體"/>
                <w:kern w:val="0"/>
                <w:sz w:val="20"/>
              </w:rPr>
            </w:pPr>
            <w:proofErr w:type="gramStart"/>
            <w:r w:rsidRPr="00D02750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加項</w:t>
            </w:r>
            <w:proofErr w:type="gramEnd"/>
            <w:r w:rsidRPr="00D02750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：</w:t>
            </w:r>
          </w:p>
        </w:tc>
        <w:tc>
          <w:tcPr>
            <w:tcW w:w="2126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2050" w14:textId="77777777" w:rsidR="00D02750" w:rsidRPr="00D02750" w:rsidRDefault="00D02750" w:rsidP="00D02750">
            <w:pPr>
              <w:spacing w:line="880" w:lineRule="exact"/>
              <w:jc w:val="right"/>
              <w:rPr>
                <w:rFonts w:ascii="新細明體" w:hAnsi="新細明體"/>
                <w:bCs/>
                <w:w w:val="90"/>
                <w:sz w:val="18"/>
              </w:rPr>
            </w:pP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EDB9986" w14:textId="77777777" w:rsidR="00D02750" w:rsidRPr="00D02750" w:rsidRDefault="00D02750" w:rsidP="00D02750">
            <w:pPr>
              <w:spacing w:line="880" w:lineRule="exact"/>
              <w:jc w:val="right"/>
              <w:rPr>
                <w:rFonts w:ascii="新細明體" w:hAnsi="新細明體"/>
                <w:bCs/>
                <w:w w:val="90"/>
                <w:sz w:val="18"/>
              </w:rPr>
            </w:pPr>
          </w:p>
        </w:tc>
      </w:tr>
      <w:tr w:rsidR="00D02750" w:rsidRPr="00D02750" w14:paraId="25E6D82C" w14:textId="77777777" w:rsidTr="004D35C8">
        <w:trPr>
          <w:gridBefore w:val="1"/>
          <w:wBefore w:w="56" w:type="dxa"/>
          <w:trHeight w:val="538"/>
        </w:trPr>
        <w:tc>
          <w:tcPr>
            <w:tcW w:w="5812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6C9A" w14:textId="77777777" w:rsidR="00D02750" w:rsidRPr="00D02750" w:rsidRDefault="00D02750" w:rsidP="00D02750">
            <w:pPr>
              <w:spacing w:line="8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D02750">
              <w:rPr>
                <w:rFonts w:ascii="標楷體" w:eastAsia="標楷體" w:hAnsi="標楷體" w:hint="eastAsia"/>
                <w:color w:val="000000"/>
                <w:sz w:val="20"/>
              </w:rPr>
              <w:t xml:space="preserve">    （一）增列</w:t>
            </w:r>
            <w:proofErr w:type="gramStart"/>
            <w:r w:rsidRPr="00D02750">
              <w:rPr>
                <w:rFonts w:ascii="標楷體" w:eastAsia="標楷體" w:hAnsi="標楷體" w:hint="eastAsia"/>
                <w:color w:val="000000"/>
                <w:sz w:val="20"/>
              </w:rPr>
              <w:t>11</w:t>
            </w:r>
            <w:r w:rsidRPr="00D02750">
              <w:rPr>
                <w:rFonts w:ascii="標楷體" w:eastAsia="標楷體" w:hAnsi="標楷體"/>
                <w:color w:val="000000"/>
                <w:sz w:val="20"/>
              </w:rPr>
              <w:t>1</w:t>
            </w:r>
            <w:proofErr w:type="gramEnd"/>
            <w:r w:rsidRPr="00D02750">
              <w:rPr>
                <w:rFonts w:ascii="標楷體" w:eastAsia="標楷體" w:hAnsi="標楷體" w:hint="eastAsia"/>
                <w:color w:val="000000"/>
                <w:sz w:val="20"/>
              </w:rPr>
              <w:t>年度歲入應收數</w:t>
            </w:r>
          </w:p>
          <w:p w14:paraId="4BBF2DAE" w14:textId="77777777" w:rsidR="00D02750" w:rsidRPr="00D02750" w:rsidRDefault="00D02750" w:rsidP="00D02750">
            <w:pPr>
              <w:spacing w:line="880" w:lineRule="exact"/>
              <w:rPr>
                <w:rFonts w:ascii="標楷體" w:eastAsia="標楷體" w:hAnsi="標楷體" w:cs="新細明體"/>
                <w:color w:val="00000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 xml:space="preserve"> </w:t>
            </w:r>
            <w:r w:rsidRPr="00D02750">
              <w:rPr>
                <w:rFonts w:ascii="標楷體" w:eastAsia="標楷體" w:hAnsi="標楷體" w:cs="新細明體"/>
                <w:color w:val="000000"/>
                <w:sz w:val="20"/>
              </w:rPr>
              <w:t xml:space="preserve">   </w:t>
            </w: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（二）減列</w:t>
            </w:r>
            <w:proofErr w:type="gramStart"/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11</w:t>
            </w:r>
            <w:r w:rsidRPr="00D02750">
              <w:rPr>
                <w:rFonts w:ascii="標楷體" w:eastAsia="標楷體" w:hAnsi="標楷體" w:cs="新細明體"/>
                <w:color w:val="000000"/>
                <w:sz w:val="20"/>
              </w:rPr>
              <w:t>1</w:t>
            </w:r>
            <w:proofErr w:type="gramEnd"/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年度歲出保留數</w:t>
            </w:r>
          </w:p>
          <w:p w14:paraId="00484EF8" w14:textId="77777777" w:rsidR="00D02750" w:rsidRPr="00D02750" w:rsidRDefault="00D02750" w:rsidP="00D02750">
            <w:pPr>
              <w:spacing w:line="880" w:lineRule="exact"/>
              <w:rPr>
                <w:rFonts w:ascii="標楷體" w:eastAsia="標楷體" w:hAnsi="標楷體" w:cs="新細明體"/>
                <w:color w:val="00000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 xml:space="preserve"> </w:t>
            </w:r>
            <w:r w:rsidRPr="00D02750">
              <w:rPr>
                <w:rFonts w:ascii="標楷體" w:eastAsia="標楷體" w:hAnsi="標楷體" w:cs="新細明體"/>
                <w:color w:val="000000"/>
                <w:sz w:val="20"/>
              </w:rPr>
              <w:t xml:space="preserve">   </w:t>
            </w: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（三）增列以前年度歲出保留減免數</w:t>
            </w:r>
          </w:p>
          <w:p w14:paraId="710A4301" w14:textId="77777777" w:rsidR="00D02750" w:rsidRPr="00D02750" w:rsidRDefault="00D02750" w:rsidP="00D02750">
            <w:pPr>
              <w:spacing w:line="880" w:lineRule="exact"/>
              <w:rPr>
                <w:rFonts w:ascii="標楷體" w:eastAsia="標楷體" w:hAnsi="標楷體" w:cs="新細明體"/>
                <w:color w:val="00000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 xml:space="preserve"> </w:t>
            </w:r>
            <w:r w:rsidRPr="00D02750">
              <w:rPr>
                <w:rFonts w:ascii="標楷體" w:eastAsia="標楷體" w:hAnsi="標楷體" w:cs="新細明體"/>
                <w:color w:val="000000"/>
                <w:sz w:val="20"/>
              </w:rPr>
              <w:t xml:space="preserve">   </w:t>
            </w: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（四）減列以前年度歲出保留實現數</w:t>
            </w:r>
          </w:p>
        </w:tc>
        <w:tc>
          <w:tcPr>
            <w:tcW w:w="2126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5F13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688,230,837</w:t>
            </w:r>
          </w:p>
          <w:p w14:paraId="2F81185F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105,104,790</w:t>
            </w:r>
          </w:p>
          <w:p w14:paraId="0690BE65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40,465,175</w:t>
            </w:r>
          </w:p>
          <w:p w14:paraId="79E4DFE9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5</w:t>
            </w:r>
            <w:r w:rsidRPr="00D02750">
              <w:rPr>
                <w:rFonts w:ascii="新細明體" w:hAnsi="新細明體"/>
                <w:sz w:val="20"/>
              </w:rPr>
              <w:t>,500,000</w:t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C6EE8D3" w14:textId="77777777" w:rsidR="00D02750" w:rsidRPr="00D02750" w:rsidRDefault="00D02750" w:rsidP="00D02750">
            <w:pPr>
              <w:spacing w:line="880" w:lineRule="exact"/>
              <w:jc w:val="right"/>
              <w:rPr>
                <w:rFonts w:ascii="新細明體" w:hAnsi="新細明體"/>
                <w:bCs/>
                <w:w w:val="90"/>
                <w:sz w:val="18"/>
              </w:rPr>
            </w:pPr>
          </w:p>
        </w:tc>
      </w:tr>
      <w:tr w:rsidR="00D02750" w:rsidRPr="00D02750" w14:paraId="3674002B" w14:textId="77777777" w:rsidTr="004D35C8">
        <w:trPr>
          <w:gridBefore w:val="1"/>
          <w:wBefore w:w="56" w:type="dxa"/>
          <w:trHeight w:val="538"/>
        </w:trPr>
        <w:tc>
          <w:tcPr>
            <w:tcW w:w="5812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CA95" w14:textId="77777777" w:rsidR="00D02750" w:rsidRPr="00D02750" w:rsidRDefault="00D02750" w:rsidP="00D02750">
            <w:pPr>
              <w:spacing w:line="880" w:lineRule="exact"/>
              <w:ind w:leftChars="165" w:left="396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減項：</w:t>
            </w:r>
          </w:p>
        </w:tc>
        <w:tc>
          <w:tcPr>
            <w:tcW w:w="2126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B6B41" w14:textId="77777777" w:rsidR="00D02750" w:rsidRPr="00D02750" w:rsidRDefault="00D02750" w:rsidP="00D02750">
            <w:pPr>
              <w:spacing w:line="880" w:lineRule="exact"/>
              <w:jc w:val="both"/>
              <w:rPr>
                <w:rFonts w:ascii="新細明體" w:hAnsi="新細明體"/>
                <w:bCs/>
                <w:w w:val="90"/>
                <w:sz w:val="18"/>
              </w:rPr>
            </w:pP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C1E6E22" w14:textId="77777777" w:rsidR="00D02750" w:rsidRPr="00D02750" w:rsidRDefault="00D02750" w:rsidP="00D02750">
            <w:pPr>
              <w:spacing w:line="880" w:lineRule="exact"/>
              <w:ind w:rightChars="13" w:right="31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D02750" w:rsidRPr="00D02750" w14:paraId="60110F8B" w14:textId="77777777" w:rsidTr="004D35C8">
        <w:trPr>
          <w:gridBefore w:val="1"/>
          <w:wBefore w:w="56" w:type="dxa"/>
          <w:trHeight w:val="538"/>
        </w:trPr>
        <w:tc>
          <w:tcPr>
            <w:tcW w:w="5812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7482A" w14:textId="77777777" w:rsidR="00D02750" w:rsidRPr="00D02750" w:rsidRDefault="00D02750" w:rsidP="00D02750">
            <w:pPr>
              <w:spacing w:line="8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D02750">
              <w:rPr>
                <w:rFonts w:ascii="標楷體" w:eastAsia="標楷體" w:hAnsi="標楷體" w:hint="eastAsia"/>
                <w:color w:val="000000"/>
                <w:sz w:val="20"/>
              </w:rPr>
              <w:t xml:space="preserve">    </w:t>
            </w: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（五）減列</w:t>
            </w:r>
            <w:proofErr w:type="gramStart"/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1</w:t>
            </w:r>
            <w:r w:rsidRPr="00D02750">
              <w:rPr>
                <w:rFonts w:ascii="標楷體" w:eastAsia="標楷體" w:hAnsi="標楷體" w:cs="新細明體"/>
                <w:color w:val="000000"/>
                <w:sz w:val="20"/>
              </w:rPr>
              <w:t>11</w:t>
            </w:r>
            <w:proofErr w:type="gramEnd"/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年度歲入保留數</w:t>
            </w:r>
          </w:p>
          <w:p w14:paraId="32D8453B" w14:textId="77777777" w:rsidR="00D02750" w:rsidRPr="00D02750" w:rsidRDefault="00D02750" w:rsidP="00D02750">
            <w:pPr>
              <w:spacing w:line="880" w:lineRule="exact"/>
              <w:ind w:firstLineChars="200" w:firstLine="400"/>
              <w:rPr>
                <w:rFonts w:ascii="標楷體" w:eastAsia="標楷體" w:hAnsi="標楷體" w:cs="新細明體"/>
                <w:color w:val="00000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（六）增列以前年度歲入保留減免數</w:t>
            </w:r>
          </w:p>
        </w:tc>
        <w:tc>
          <w:tcPr>
            <w:tcW w:w="2126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DE4B756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3</w:t>
            </w:r>
            <w:r w:rsidRPr="00D02750">
              <w:rPr>
                <w:rFonts w:ascii="新細明體" w:hAnsi="新細明體"/>
                <w:sz w:val="20"/>
              </w:rPr>
              <w:t>34,741</w:t>
            </w:r>
          </w:p>
          <w:p w14:paraId="3A5A1BFC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 xml:space="preserve"> 40,431,353</w:t>
            </w:r>
          </w:p>
          <w:p w14:paraId="2DF05FCD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793,000,886</w:t>
            </w:r>
          </w:p>
          <w:p w14:paraId="7997F95C" w14:textId="77777777" w:rsidR="00D02750" w:rsidRPr="00D02750" w:rsidRDefault="00D02750" w:rsidP="00D02750">
            <w:pPr>
              <w:spacing w:line="880" w:lineRule="exact"/>
              <w:ind w:rightChars="9" w:right="22"/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 xml:space="preserve">5,500,000 </w:t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6463FF9" w14:textId="77777777" w:rsidR="00D02750" w:rsidRPr="00D02750" w:rsidRDefault="00D02750" w:rsidP="00D02750">
            <w:pPr>
              <w:spacing w:line="880" w:lineRule="exact"/>
              <w:ind w:rightChars="13" w:right="31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D02750" w:rsidRPr="00D02750" w14:paraId="6D977F5B" w14:textId="77777777" w:rsidTr="000D092E">
        <w:trPr>
          <w:gridBefore w:val="1"/>
          <w:wBefore w:w="56" w:type="dxa"/>
          <w:trHeight w:val="567"/>
        </w:trPr>
        <w:tc>
          <w:tcPr>
            <w:tcW w:w="5812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2A68" w14:textId="255C8DCA" w:rsidR="00D02750" w:rsidRPr="00D02750" w:rsidRDefault="00D02750" w:rsidP="00D02750">
            <w:pPr>
              <w:spacing w:line="880" w:lineRule="exact"/>
              <w:ind w:firstLineChars="200" w:firstLine="40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sz w:val="20"/>
              </w:rPr>
              <w:t>（七）減列債務舉借保留數</w:t>
            </w:r>
          </w:p>
          <w:p w14:paraId="2DFD8244" w14:textId="77777777" w:rsidR="00D02750" w:rsidRPr="00D02750" w:rsidRDefault="00D02750" w:rsidP="00D02750">
            <w:pPr>
              <w:spacing w:line="8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 xml:space="preserve"> </w:t>
            </w:r>
            <w:r w:rsidRPr="00D02750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 xml:space="preserve">   </w:t>
            </w:r>
            <w:r w:rsidRPr="00D0275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（八）增列以前年度歲出保留數</w:t>
            </w:r>
          </w:p>
          <w:p w14:paraId="717B442A" w14:textId="77777777" w:rsidR="00D02750" w:rsidRPr="00D02750" w:rsidRDefault="00D02750" w:rsidP="00D02750">
            <w:pPr>
              <w:spacing w:line="8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027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調整後累計餘</w:t>
            </w:r>
            <w:proofErr w:type="gramStart"/>
            <w:r w:rsidRPr="00D027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212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FAD1" w14:textId="77777777" w:rsidR="00D02750" w:rsidRPr="00D02750" w:rsidRDefault="00D02750" w:rsidP="00D02750">
            <w:pPr>
              <w:spacing w:line="880" w:lineRule="exact"/>
              <w:jc w:val="both"/>
              <w:rPr>
                <w:rFonts w:ascii="新細明體" w:hAnsi="新細明體"/>
                <w:w w:val="90"/>
                <w:sz w:val="18"/>
              </w:rPr>
            </w:pPr>
          </w:p>
        </w:tc>
        <w:tc>
          <w:tcPr>
            <w:tcW w:w="1985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8CEBA2" w14:textId="77777777" w:rsidR="00D02750" w:rsidRPr="00D02750" w:rsidRDefault="00D02750" w:rsidP="00D02750">
            <w:pPr>
              <w:spacing w:line="880" w:lineRule="exact"/>
              <w:ind w:rightChars="13" w:right="31"/>
              <w:jc w:val="right"/>
              <w:rPr>
                <w:rFonts w:ascii="新細明體" w:hAnsi="新細明體"/>
                <w:sz w:val="20"/>
              </w:rPr>
            </w:pPr>
          </w:p>
          <w:p w14:paraId="4D38792C" w14:textId="77777777" w:rsidR="00D02750" w:rsidRPr="00D02750" w:rsidRDefault="00D02750" w:rsidP="00D02750">
            <w:pPr>
              <w:spacing w:line="880" w:lineRule="exact"/>
              <w:ind w:rightChars="13" w:right="31"/>
              <w:rPr>
                <w:rFonts w:ascii="新細明體" w:hAnsi="新細明體"/>
                <w:sz w:val="20"/>
              </w:rPr>
            </w:pPr>
          </w:p>
          <w:p w14:paraId="0A8D663A" w14:textId="77777777" w:rsidR="00D02750" w:rsidRPr="00D02750" w:rsidRDefault="00D02750" w:rsidP="00D02750">
            <w:pPr>
              <w:spacing w:line="880" w:lineRule="exact"/>
              <w:ind w:rightChars="13" w:right="31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/>
                <w:bCs/>
                <w:sz w:val="20"/>
              </w:rPr>
              <w:t>-</w:t>
            </w:r>
            <w:r w:rsidRPr="00D02750">
              <w:rPr>
                <w:rFonts w:ascii="新細明體" w:hAnsi="新細明體"/>
                <w:b/>
                <w:bCs/>
                <w:sz w:val="20"/>
              </w:rPr>
              <w:t xml:space="preserve"> </w:t>
            </w:r>
            <w:r w:rsidRPr="00D02750">
              <w:rPr>
                <w:rFonts w:ascii="新細明體" w:hAnsi="新細明體" w:hint="eastAsia"/>
                <w:b/>
                <w:bCs/>
                <w:sz w:val="20"/>
              </w:rPr>
              <w:t>2</w:t>
            </w:r>
            <w:r w:rsidRPr="00D02750">
              <w:rPr>
                <w:rFonts w:ascii="新細明體" w:hAnsi="新細明體"/>
                <w:b/>
                <w:bCs/>
                <w:sz w:val="20"/>
              </w:rPr>
              <w:t>1,938,675,959</w:t>
            </w:r>
          </w:p>
        </w:tc>
      </w:tr>
      <w:tr w:rsidR="00D02750" w:rsidRPr="00D02750" w14:paraId="0CCB942D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907"/>
          <w:tblHeader/>
          <w:jc w:val="center"/>
        </w:trPr>
        <w:tc>
          <w:tcPr>
            <w:tcW w:w="993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7FDC06A" w14:textId="77777777" w:rsidR="00D02750" w:rsidRPr="00D02750" w:rsidRDefault="00D02750" w:rsidP="00D02750">
            <w:pPr>
              <w:spacing w:line="380" w:lineRule="exact"/>
              <w:jc w:val="right"/>
              <w:rPr>
                <w:rFonts w:ascii="標楷體" w:eastAsia="標楷體" w:hAnsi="標楷體"/>
                <w:spacing w:val="20"/>
                <w:sz w:val="36"/>
                <w:szCs w:val="36"/>
              </w:rPr>
            </w:pPr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</w:t>
            </w:r>
            <w:r w:rsidRPr="00D02750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D02750" w:rsidRPr="00D02750" w14:paraId="5172D1E4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blHeader/>
          <w:jc w:val="center"/>
        </w:trPr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4AE0" w14:textId="77777777" w:rsidR="00D02750" w:rsidRPr="00D02750" w:rsidRDefault="00D02750" w:rsidP="008144EB">
            <w:pPr>
              <w:widowControl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9406" w:type="dxa"/>
            <w:gridSpan w:val="1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B456CFC" w14:textId="77777777" w:rsidR="00D02750" w:rsidRPr="00D02750" w:rsidRDefault="00D02750" w:rsidP="00F149F4">
            <w:pPr>
              <w:ind w:leftChars="-22" w:left="1" w:hangingChars="27" w:hanging="54"/>
              <w:jc w:val="both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門</w:t>
            </w:r>
            <w:proofErr w:type="gramStart"/>
            <w:r w:rsidRPr="00D02750">
              <w:rPr>
                <w:rFonts w:ascii="標楷體" w:eastAsia="標楷體" w:hint="eastAsia"/>
                <w:sz w:val="20"/>
              </w:rPr>
              <w:t>併</w:t>
            </w:r>
            <w:proofErr w:type="gramEnd"/>
            <w:r w:rsidRPr="00D02750">
              <w:rPr>
                <w:rFonts w:ascii="標楷體" w:eastAsia="標楷體" w:hint="eastAsia"/>
                <w:sz w:val="20"/>
              </w:rPr>
              <w:t>計</w:t>
            </w:r>
          </w:p>
        </w:tc>
      </w:tr>
      <w:tr w:rsidR="00D02750" w:rsidRPr="00D02750" w14:paraId="2E0A7E42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blHeader/>
          <w:jc w:val="center"/>
        </w:trPr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B0992" w14:textId="77777777" w:rsidR="00D02750" w:rsidRPr="00D02750" w:rsidRDefault="00D02750" w:rsidP="008144EB">
            <w:pPr>
              <w:widowControl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9406" w:type="dxa"/>
            <w:gridSpan w:val="17"/>
            <w:vMerge/>
            <w:tcBorders>
              <w:left w:val="nil"/>
              <w:bottom w:val="nil"/>
              <w:right w:val="nil"/>
            </w:tcBorders>
            <w:vAlign w:val="bottom"/>
          </w:tcPr>
          <w:p w14:paraId="1FDAF58A" w14:textId="77777777" w:rsidR="00D02750" w:rsidRPr="00D02750" w:rsidRDefault="00D02750" w:rsidP="00D02750">
            <w:pPr>
              <w:jc w:val="right"/>
              <w:rPr>
                <w:rFonts w:ascii="標楷體" w:eastAsia="標楷體"/>
                <w:b/>
                <w:spacing w:val="20"/>
                <w:sz w:val="32"/>
                <w:u w:val="single"/>
              </w:rPr>
            </w:pPr>
          </w:p>
        </w:tc>
      </w:tr>
      <w:tr w:rsidR="00D02750" w:rsidRPr="00D02750" w14:paraId="33D20338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454"/>
          <w:tblHeader/>
          <w:jc w:val="center"/>
        </w:trPr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9A7C9F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8ABC704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03" w:type="dxa"/>
            <w:gridSpan w:val="11"/>
            <w:tcBorders>
              <w:top w:val="single" w:sz="4" w:space="0" w:color="auto"/>
              <w:bottom w:val="nil"/>
            </w:tcBorders>
            <w:vAlign w:val="center"/>
          </w:tcPr>
          <w:p w14:paraId="30FEA378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決算數</w:t>
            </w:r>
          </w:p>
        </w:tc>
      </w:tr>
      <w:tr w:rsidR="00D02750" w:rsidRPr="00D02750" w14:paraId="7D0CCA7D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454"/>
          <w:tblHeader/>
          <w:jc w:val="center"/>
        </w:trPr>
        <w:tc>
          <w:tcPr>
            <w:tcW w:w="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D23FE8" w14:textId="77777777" w:rsidR="00D02750" w:rsidRPr="00D02750" w:rsidRDefault="00D02750" w:rsidP="00D02750">
            <w:pPr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627A" w14:textId="77777777" w:rsidR="00D02750" w:rsidRPr="00D02750" w:rsidRDefault="00D02750" w:rsidP="00D02750">
            <w:pPr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3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A8D4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9A3EE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2D645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31C2A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proofErr w:type="gramStart"/>
            <w:r w:rsidRPr="00D02750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3DEA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01EDD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合計</w:t>
            </w:r>
          </w:p>
        </w:tc>
      </w:tr>
      <w:tr w:rsidR="00D02750" w:rsidRPr="00D02750" w14:paraId="14357397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6EC1252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2BC34A6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093C7D2E" w14:textId="77777777" w:rsidR="00D02750" w:rsidRPr="00D02750" w:rsidRDefault="00D02750" w:rsidP="00D02750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9AFC0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152,882,938,000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04C3200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139,481,723,380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B07D8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8,192,659,082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29CCFE8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3,268,318,547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84D9AB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150,942,701,009</w:t>
            </w:r>
          </w:p>
        </w:tc>
      </w:tr>
      <w:tr w:rsidR="00D02750" w:rsidRPr="00D02750" w14:paraId="5CB650C3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61A02D2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58F17EC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43993597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A9BC8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88,082,897,000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5B20BE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84,017,460,243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FE26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7,640,357,659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271E684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687,628,567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4946A1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92,345,446,469</w:t>
            </w:r>
          </w:p>
        </w:tc>
      </w:tr>
      <w:tr w:rsidR="00D02750" w:rsidRPr="00D02750" w14:paraId="262D9F41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59453E5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5074EF2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3107DF26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0873D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1,523,000,000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D500FE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2,691,973,806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7F489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2,146,483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250FC4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8E7F84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2,694,120,289</w:t>
            </w:r>
          </w:p>
        </w:tc>
      </w:tr>
      <w:tr w:rsidR="00D02750" w:rsidRPr="00D02750" w14:paraId="0768446F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F434F1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143CF97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023B5693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97501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922,595,000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8B5F3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828,775,365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443F9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122,349,683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0497E6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E82B50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951,125,048</w:t>
            </w:r>
          </w:p>
        </w:tc>
      </w:tr>
      <w:tr w:rsidR="00D02750" w:rsidRPr="00D02750" w14:paraId="02060466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46161D3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596B4DA6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048EB984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6FB91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1,450,000,000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31DAEA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1,672,245,079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C144B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6575B50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FAE051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1,672,245,079</w:t>
            </w:r>
          </w:p>
        </w:tc>
      </w:tr>
      <w:tr w:rsidR="00D02750" w:rsidRPr="00D02750" w14:paraId="51C75426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BE363A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1D72795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4BA54177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CD43A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9,400,000,000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6AA2EB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9,525,838,783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CE3D4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6810B13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36C6E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9,525,838,783</w:t>
            </w:r>
          </w:p>
        </w:tc>
      </w:tr>
      <w:tr w:rsidR="00D02750" w:rsidRPr="00D02750" w14:paraId="211DC4DD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66F404B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3A65517F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5BF44263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4A3B43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24,600,000,000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745A3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20,093,445,175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F746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14208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D58C22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20,093,445,175</w:t>
            </w:r>
          </w:p>
        </w:tc>
      </w:tr>
      <w:tr w:rsidR="00D02750" w:rsidRPr="00D02750" w14:paraId="493A42DC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0E16129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7FD3656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6BE5C548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8CE431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9,850,000,000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BF054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10,069,591,550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D60F6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819CC9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0CAA57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10,069,591,550</w:t>
            </w:r>
          </w:p>
        </w:tc>
      </w:tr>
      <w:tr w:rsidR="00D02750" w:rsidRPr="00D02750" w14:paraId="6EF98E0D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5B23C51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64CF50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5160AFB6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541AC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2,550,000,000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37E3E0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2,473,322,135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1F89D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1DF8908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3CDF33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2,473,322,135</w:t>
            </w:r>
          </w:p>
        </w:tc>
      </w:tr>
      <w:tr w:rsidR="00D02750" w:rsidRPr="00D02750" w14:paraId="36777930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76CB849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78AA055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2D9BEA3F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1762E4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150,000,000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DDB41C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190,407,687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762D4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13B4D8E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BF238B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190,407,687</w:t>
            </w:r>
          </w:p>
        </w:tc>
      </w:tr>
      <w:tr w:rsidR="00D02750" w:rsidRPr="00D02750" w14:paraId="28006B64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2070E7B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26759FE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0983837C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557F2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37,637,302,000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9FE28A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36,471,860,663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69A16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7,515,861,493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2D628C8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687,628,567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8B58D7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44,675,350,723</w:t>
            </w:r>
          </w:p>
        </w:tc>
      </w:tr>
      <w:tr w:rsidR="00D02750" w:rsidRPr="00D02750" w14:paraId="28736CC8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324A36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1F9DC2F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024C828D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C391D6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2,049,522,000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62921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3,086,065,531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F167F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404,212,643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22F3D2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949349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3,490,278,174</w:t>
            </w:r>
          </w:p>
        </w:tc>
      </w:tr>
      <w:tr w:rsidR="00D02750" w:rsidRPr="00D02750" w14:paraId="78522B1E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6F210C0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61D7141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132A0B46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FF454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2,034,983,000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210E41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3,015,894,898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B54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404,212,643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46C3B4E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D00874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3,420,107,541</w:t>
            </w:r>
          </w:p>
        </w:tc>
      </w:tr>
      <w:tr w:rsidR="00D02750" w:rsidRPr="00D02750" w14:paraId="4FCAD45F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034D21E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411B36AC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4C0D3974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6207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557,000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5BC587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7,703,669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99EA7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0CC514E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FBEA4F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7,703,669</w:t>
            </w:r>
          </w:p>
        </w:tc>
      </w:tr>
      <w:tr w:rsidR="00D02750" w:rsidRPr="00D02750" w14:paraId="3D00F18E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3420F1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84A93C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3013A3F1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C8510F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13,982,000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7E7D6D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62,466,964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293E6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2D4D03B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E95343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62,466,964</w:t>
            </w:r>
          </w:p>
        </w:tc>
      </w:tr>
      <w:tr w:rsidR="00D02750" w:rsidRPr="00D02750" w14:paraId="47239B97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683FAAD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6D89637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4ABA1EB4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138C2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5,011,226,000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97A0ED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5,526,579,994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85A4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30,461,561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01CCE9A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D2D8A6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5,557,041,555</w:t>
            </w:r>
          </w:p>
        </w:tc>
      </w:tr>
      <w:tr w:rsidR="00D02750" w:rsidRPr="00D02750" w14:paraId="3482ECC2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C14B83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1ECC17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72C6F31B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693CD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1,385,727,000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14FA9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1,754,146,077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14F9E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47C3731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022722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1,754,146,077</w:t>
            </w:r>
          </w:p>
        </w:tc>
      </w:tr>
      <w:tr w:rsidR="00D02750" w:rsidRPr="00D02750" w14:paraId="662AE009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1DC1A21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287467D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14C02C8D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B79CC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3,625,499,000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AA17C3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3,772,433,917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2692C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30,461,561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02D8FB6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931CA4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3,802,895,478</w:t>
            </w:r>
          </w:p>
        </w:tc>
      </w:tr>
      <w:tr w:rsidR="00D02750" w:rsidRPr="00D02750" w14:paraId="604D8D90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15E1B7F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F5BAB3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4AC43C10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5411EE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896,294,000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0E4B961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1,317,998,106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A4BE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5,827,115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5FCE71F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223,027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DF738D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1,324,048,248</w:t>
            </w:r>
          </w:p>
        </w:tc>
      </w:tr>
      <w:tr w:rsidR="00D02750" w:rsidRPr="00D02750" w14:paraId="20DC6A24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1A3CC341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281B445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3919B27F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E1736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534,841,000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914F1E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576,167,763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915A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5,827,115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3A3784F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223,027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EF53AC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582,217,905</w:t>
            </w:r>
          </w:p>
        </w:tc>
      </w:tr>
      <w:tr w:rsidR="00D02750" w:rsidRPr="00D02750" w14:paraId="4D00C5F0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42E0A126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3E92FFE1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286F22BF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A94C23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7EBA71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366,666,748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7652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43D8DB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8721E4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366,666,748</w:t>
            </w:r>
          </w:p>
        </w:tc>
      </w:tr>
      <w:tr w:rsidR="00D02750" w:rsidRPr="00D02750" w14:paraId="74C4E02E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1B665E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3D70F17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30ED31B0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97E84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248,029,000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CB6E69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248,029,000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B9709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382252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7D5810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248,029,000</w:t>
            </w:r>
          </w:p>
        </w:tc>
      </w:tr>
      <w:tr w:rsidR="00D02750" w:rsidRPr="00D02750" w14:paraId="63FB938F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FD94CB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E60894F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28804F1A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67632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43,424,000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253865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127,134,595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49F4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E6F36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B7A0AC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127,134,595</w:t>
            </w:r>
          </w:p>
        </w:tc>
      </w:tr>
      <w:tr w:rsidR="00D02750" w:rsidRPr="00D02750" w14:paraId="1E945952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4558C20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79190BD1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50E73960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190F9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10,353,384,000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1CC3D2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2,008,408,000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541CC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5CDFC2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F2521F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2,008,408,000</w:t>
            </w:r>
          </w:p>
        </w:tc>
      </w:tr>
      <w:tr w:rsidR="00D02750" w:rsidRPr="00D02750" w14:paraId="3F8A9C9F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C3363CC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1A886E1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7EF522AD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40466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10,353,384,000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5D8B0B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2,008,408,000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FFF5C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0A85C8D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975996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2,008,408,000</w:t>
            </w:r>
          </w:p>
        </w:tc>
      </w:tr>
      <w:tr w:rsidR="00D02750" w:rsidRPr="00D02750" w14:paraId="651A5A71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43A74CF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043F707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10CAB145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AFF595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40,640,466,000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1133E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37,819,938,979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0D56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35,543,273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44470E2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2,134,831,696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4F7E50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39,990,313,948</w:t>
            </w:r>
          </w:p>
        </w:tc>
      </w:tr>
      <w:tr w:rsidR="00D02750" w:rsidRPr="00D02750" w14:paraId="749D989D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3F0C88A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5EE436B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741379C5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A33675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40,640,466,000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1112AB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37,819,938,979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A140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35,543,273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74264E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2,134,831,696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926E7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39,990,313,948</w:t>
            </w:r>
          </w:p>
        </w:tc>
      </w:tr>
      <w:tr w:rsidR="00D02750" w:rsidRPr="00D02750" w14:paraId="4CA61D8C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5CF4AD7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31B017A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4B87746C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68A338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467,843,000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EE7387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430,441,777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6D8A6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3,930,630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3062E66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19,087,665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D2E19F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453,460,072</w:t>
            </w:r>
          </w:p>
        </w:tc>
      </w:tr>
      <w:tr w:rsidR="00D02750" w:rsidRPr="00D02750" w14:paraId="25DDED48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1BC86C6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72F2D45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68C957FC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F414FE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467,843,000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7A397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430,441,777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E5CB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3,930,630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3FB40D3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19,087,665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96B566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453,460,072</w:t>
            </w:r>
          </w:p>
        </w:tc>
      </w:tr>
      <w:tr w:rsidR="00D02750" w:rsidRPr="00D02750" w14:paraId="66052AEF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4DE4AA6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586A7461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06FF9F35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78B724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5,381,306,000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BAC90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5,274,830,750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2B604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72,326,201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491986D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426,547,592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356DA6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5,773,704,543</w:t>
            </w:r>
          </w:p>
        </w:tc>
      </w:tr>
      <w:tr w:rsidR="00D02750" w:rsidRPr="00D02750" w14:paraId="5DD51F46" w14:textId="77777777" w:rsidTr="004D35C8">
        <w:tblPrEx>
          <w:jc w:val="center"/>
          <w:tblInd w:w="0" w:type="dxa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369"/>
          <w:jc w:val="center"/>
        </w:trPr>
        <w:tc>
          <w:tcPr>
            <w:tcW w:w="307" w:type="dxa"/>
            <w:gridSpan w:val="2"/>
            <w:shd w:val="clear" w:color="auto" w:fill="auto"/>
            <w:vAlign w:val="center"/>
          </w:tcPr>
          <w:p w14:paraId="6F4CEF5C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8" w:type="dxa"/>
            <w:gridSpan w:val="2"/>
            <w:shd w:val="clear" w:color="auto" w:fill="auto"/>
            <w:vAlign w:val="center"/>
          </w:tcPr>
          <w:p w14:paraId="758782C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32" w:type="dxa"/>
            <w:gridSpan w:val="3"/>
            <w:shd w:val="clear" w:color="auto" w:fill="auto"/>
            <w:vAlign w:val="center"/>
          </w:tcPr>
          <w:p w14:paraId="6AB0C490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02750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A71B20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5,381,306,000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6C7E86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5,274,830,750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C595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72,326,201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566B495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426,547,592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CE9BBC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5,773,704,543</w:t>
            </w:r>
          </w:p>
        </w:tc>
      </w:tr>
      <w:tr w:rsidR="00D02750" w:rsidRPr="00D02750" w14:paraId="11CD770C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907"/>
          <w:tblHeader/>
          <w:jc w:val="center"/>
        </w:trPr>
        <w:tc>
          <w:tcPr>
            <w:tcW w:w="993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41DAEF3" w14:textId="77777777" w:rsidR="00D02750" w:rsidRPr="00D02750" w:rsidRDefault="00D02750" w:rsidP="00D02750">
            <w:pPr>
              <w:spacing w:line="380" w:lineRule="exact"/>
              <w:ind w:right="6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總決算歲入來源別決算審定表</w:t>
            </w:r>
          </w:p>
        </w:tc>
      </w:tr>
      <w:tr w:rsidR="00D02750" w:rsidRPr="00D02750" w14:paraId="3E1935E0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539"/>
          <w:tblHeader/>
          <w:jc w:val="center"/>
        </w:trPr>
        <w:tc>
          <w:tcPr>
            <w:tcW w:w="993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25CC7E0" w14:textId="77777777" w:rsidR="00D02750" w:rsidRPr="00D02750" w:rsidRDefault="00D02750" w:rsidP="00D02750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</w:p>
          <w:p w14:paraId="0C6C9EEA" w14:textId="77777777" w:rsidR="00D02750" w:rsidRPr="00D02750" w:rsidRDefault="00D02750" w:rsidP="00D02750">
            <w:pPr>
              <w:widowControl/>
              <w:jc w:val="right"/>
              <w:rPr>
                <w:rFonts w:ascii="標楷體" w:eastAsia="標楷體" w:hAnsi="標楷體"/>
                <w:sz w:val="20"/>
              </w:rPr>
            </w:pPr>
            <w:r w:rsidRPr="00D02750">
              <w:rPr>
                <w:rFonts w:ascii="標楷體" w:eastAsia="標楷體" w:hAnsi="標楷體" w:hint="eastAsia"/>
                <w:sz w:val="20"/>
              </w:rPr>
              <w:t>單位</w:t>
            </w:r>
            <w:r w:rsidRPr="00D02750">
              <w:rPr>
                <w:rFonts w:ascii="標楷體" w:eastAsia="標楷體" w:hAnsi="標楷體"/>
                <w:sz w:val="20"/>
              </w:rPr>
              <w:t>：</w:t>
            </w:r>
            <w:r w:rsidRPr="00D02750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D02750" w:rsidRPr="00D02750" w14:paraId="258DE5B4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454"/>
          <w:tblHeader/>
          <w:jc w:val="center"/>
        </w:trPr>
        <w:tc>
          <w:tcPr>
            <w:tcW w:w="59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34950F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539D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決算審定數與預算數</w:t>
            </w:r>
          </w:p>
          <w:p w14:paraId="7F5F8ED7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比較增減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F7C206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eastAsia="標楷體"/>
                <w:spacing w:val="-2"/>
                <w:sz w:val="20"/>
              </w:rPr>
            </w:pPr>
            <w:r w:rsidRPr="00D02750">
              <w:rPr>
                <w:rFonts w:eastAsia="標楷體" w:hint="eastAsia"/>
                <w:spacing w:val="-2"/>
                <w:sz w:val="20"/>
              </w:rPr>
              <w:t>決算審定數與決算數</w:t>
            </w:r>
          </w:p>
          <w:p w14:paraId="2EDB13A8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比較增減</w:t>
            </w:r>
          </w:p>
        </w:tc>
      </w:tr>
      <w:tr w:rsidR="00D02750" w:rsidRPr="00D02750" w14:paraId="6C4742A8" w14:textId="77777777" w:rsidTr="004D35C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cantSplit/>
          <w:trHeight w:hRule="exact" w:val="454"/>
          <w:tblHeader/>
          <w:jc w:val="center"/>
        </w:trPr>
        <w:tc>
          <w:tcPr>
            <w:tcW w:w="1418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FB203C8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7B47DDE1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proofErr w:type="gramStart"/>
            <w:r w:rsidRPr="00D02750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center"/>
          </w:tcPr>
          <w:p w14:paraId="0F17F2DB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  <w:vAlign w:val="center"/>
          </w:tcPr>
          <w:p w14:paraId="24CC879D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02750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vAlign w:val="center"/>
          </w:tcPr>
          <w:p w14:paraId="557B5386" w14:textId="77777777" w:rsidR="00D02750" w:rsidRPr="00D02750" w:rsidRDefault="00D02750" w:rsidP="00D02750">
            <w:pPr>
              <w:spacing w:line="220" w:lineRule="exact"/>
              <w:ind w:leftChars="10" w:left="24" w:rightChars="10" w:right="24"/>
              <w:jc w:val="center"/>
              <w:rPr>
                <w:rFonts w:ascii="標楷體" w:eastAsia="標楷體"/>
                <w:spacing w:val="-6"/>
                <w:sz w:val="20"/>
              </w:rPr>
            </w:pPr>
            <w:r w:rsidRPr="00D02750">
              <w:rPr>
                <w:rFonts w:ascii="標楷體" w:eastAsia="標楷體" w:hint="eastAsia"/>
                <w:spacing w:val="-6"/>
                <w:sz w:val="20"/>
              </w:rPr>
              <w:t>占總數％</w:t>
            </w: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center"/>
          </w:tcPr>
          <w:p w14:paraId="77400C13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center"/>
          </w:tcPr>
          <w:p w14:paraId="6F1C3148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14:paraId="279B8514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25" w:type="dxa"/>
            <w:tcBorders>
              <w:bottom w:val="single" w:sz="4" w:space="0" w:color="auto"/>
              <w:right w:val="nil"/>
            </w:tcBorders>
            <w:vAlign w:val="center"/>
          </w:tcPr>
          <w:p w14:paraId="144D15BA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D02750" w:rsidRPr="00D02750" w14:paraId="3D6B73D9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04D508D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139,481,723,380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BBFEF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8,880,889,919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D42974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3,267,983,806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4EB1175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151,630,597,105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AD93B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7ABC12E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- 1,252,340,895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1C2E216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- 0.82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30C34AA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687,896,096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F1395E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0.46</w:t>
            </w:r>
          </w:p>
        </w:tc>
      </w:tr>
      <w:tr w:rsidR="00D02750" w:rsidRPr="00D02750" w14:paraId="246F04BD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5E4821F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84,017,460,243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04D2F7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7,640,357,659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7C23D8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687,628,567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062CFE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92,345,446,469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71A0B1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60.90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D2936B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4,262,549,469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012418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4.84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60C78F7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2D870D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2750" w:rsidRPr="00D02750" w14:paraId="1D8D8CD5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5215857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2,691,973,806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EAD6ED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2,146,483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7E82BE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8E044E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2,694,120,289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EC0231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1.78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3C0E123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1,171,120,289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02DE06C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76.90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1AB5B8C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87DCF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52BD9EDD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5A60977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828,775,365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6A003D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122,349,683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3BFB40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C6B675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951,125,048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F68177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0.63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7585C1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28,530,048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3D1929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3.09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79F128C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3B5710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7081F51A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4F845A2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1,672,245,079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3836A2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38C27C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2DF77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1,672,245,079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1F7704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1.10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4C9ABE9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222,245,079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78E712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15.33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E98F91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D99634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1EEC3A7A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44A4D8A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9,525,838,783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17B82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000D9A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BAAD6E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9,525,838,783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4042B3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6.28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EFAFD8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125,838,783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4DDDEDE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1.34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5FB9A8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0649D1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527B9923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78C251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20,093,445,175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78149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7B9A20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78A4FA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20,093,445,175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01E4A0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13.25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3509D2C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- 4,506,554,825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54E7913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- 18.32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2BA563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18ABCD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661B07BA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AAEB86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10,069,591,550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BE5BF8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7F0A18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570FCC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10,069,591,550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A9E1E2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6.64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EF6CEE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219,591,550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0D6C318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2.23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AB42E0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D57A32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5B929F60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36044E6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2,473,322,135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E3F909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79BCBC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EE5449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2,473,322,135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C864B7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1.63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470B28C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- 76,677,865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1227DB1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- 3.01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1E0DE7A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67D2F7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651191D6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22F91A1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190,407,687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96AB3A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1D7A081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D94798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190,407,687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407D5F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BA9149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40,407,687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5086C76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26.94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D9DAF2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55691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3A598776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E14AE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36,471,860,663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A7897E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7,515,861,493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6F688CE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687,628,567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8F249C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44,675,350,723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205BC8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29.46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511D467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7,038,048,723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B25973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18.70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1C267A6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32E3C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21EF5C60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17AE93D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3,086,065,531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F6B182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1,092,257,697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6A8AFAC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0C3268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4,178,323,228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9AA673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2.76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946257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2,128,801,228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4317E51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103.87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6BCE9F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688,045,054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8697D0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19.71</w:t>
            </w:r>
          </w:p>
        </w:tc>
      </w:tr>
      <w:tr w:rsidR="00D02750" w:rsidRPr="00D02750" w14:paraId="7C29936E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76B7A3F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3,015,894,898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E1B2E4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1,092,257,697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73CC108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6A2A25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4,108,152,595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83AF6B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2.71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916AD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2,073,169,595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260559B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101.88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364FC3A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688,045,054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D10E4E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20.12</w:t>
            </w:r>
          </w:p>
        </w:tc>
      </w:tr>
      <w:tr w:rsidR="00D02750" w:rsidRPr="00D02750" w14:paraId="09F6BDFE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209E14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7,703,669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14B75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5C9535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78E7A2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7,703,669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FF0422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F2740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7,146,669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4FF4195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1,283.06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627E43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0DE448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0AAEC5A9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59E3646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62,466,964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90C1C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6366C5C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8BD94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62,466,964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C03F57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5EEDA02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48,484,964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5D2555D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346.77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7C5B5EB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84C859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31428B16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DE18DE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5,526,579,994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10DC8E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30,647,344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8E06A9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24659FD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5,557,227,338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9B296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3.66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3341C4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546,001,338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012C8E0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10.90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255187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185,783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3B5D1E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0.00</w:t>
            </w:r>
          </w:p>
        </w:tc>
      </w:tr>
      <w:tr w:rsidR="00D02750" w:rsidRPr="00D02750" w14:paraId="1945D512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0DE860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1,754,146,077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C8E63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5D3438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757186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1,754,146,077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350CEF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1.16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E1F8FA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368,419,077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4BD6B19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26.59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666CEA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111F73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64188727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270BD01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3,772,433,917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B3A86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30,647,344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5F45CFC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441273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3,803,081,261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28A309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2.51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2A77C36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177,582,261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4F8F8A5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4.90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0BA786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185,783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CAAEB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0.00</w:t>
            </w:r>
          </w:p>
        </w:tc>
      </w:tr>
      <w:tr w:rsidR="00D02750" w:rsidRPr="00D02750" w14:paraId="6CAE0024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1C05C93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1,317,998,106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505525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5,827,115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5833D99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223,027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8308DB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1,324,048,248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9B88C7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0.87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17F2019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427,754,248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3A34769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47.72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9B7670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BF8A3B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2750" w:rsidRPr="00D02750" w14:paraId="7A418CCC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6A4862A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576,167,763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5FDB15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5,827,115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089C0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223,027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FA07F0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582,217,905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B37444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0.38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24446B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47,376,905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1059C74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8.86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F3EBEB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528689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55225CB7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3FC3586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366,666,748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4246A9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419517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A57D1D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366,666,748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61A367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26A85BC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296,666,748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23D4E3D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423.81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39366C9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7F034B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5D65402A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224BC06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248,029,000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F212D2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6CDDCB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298AD5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248,029,000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63E0B0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6539655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5F12F4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70B019A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ED5DBF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4E41F0CD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105B817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127,134,595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83B0B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542027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708779E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127,134,595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85DBF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5F99F6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83,710,595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309F71F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192.77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6FE4051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9A446E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2FCA1247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52BFC83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2,008,408,000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2715E8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7243DB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037472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2,008,408,000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3B298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1.32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5871E8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- 8,344,976,000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2BABB82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- 80.60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75C47B1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DB33A2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2750" w:rsidRPr="00D02750" w14:paraId="49F27F0A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762C052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2,008,408,000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1CEC7C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4D37EC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00B27AF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2,008,408,000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A235EA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1.32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19F3AE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- 8,344,976,000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347184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- 80.60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20090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AAEAB6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6CC69BB9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77006D5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37,819,938,979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66F59C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35,543,273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58D30E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2,134,496,955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3F1E90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39,989,979,207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284ABF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26.37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16C541E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- 650,486,793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287EE0D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- 1.60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268547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- 334,741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222D15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- 0.00</w:t>
            </w:r>
          </w:p>
        </w:tc>
      </w:tr>
      <w:tr w:rsidR="00D02750" w:rsidRPr="00D02750" w14:paraId="07D9270F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1A50F83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37,819,938,979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F4F91D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35,543,273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1A9A33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2,134,496,955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28C22BB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39,989,979,207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C1503E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26.37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D443DC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- 650,486,793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0E034C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- 1.60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2F891DC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- 334,741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A486F0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- 0.00</w:t>
            </w:r>
          </w:p>
        </w:tc>
      </w:tr>
      <w:tr w:rsidR="00D02750" w:rsidRPr="00D02750" w14:paraId="2B35B1AA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30BC1C0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430,441,777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B8D020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3,930,630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B92ADB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19,087,665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51E242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453,460,072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05E0F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0.30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13972CC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- 14,382,928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299CC0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- 3.07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7D92E1C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6EC1D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2750" w:rsidRPr="00D02750" w14:paraId="35CD2332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45ED96A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430,441,777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6B8907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3,930,630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318A968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19,087,665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2CBE3B9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453,460,072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902168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0.30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00273C1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- 14,382,928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7C3932A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- 3.07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3958BA3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BEB880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02750" w14:paraId="6AF12D95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19CBFBA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5,274,830,750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182CC6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72,326,201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51E859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426,547,592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9CC7A4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5,773,704,543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47CE8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3.81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16E927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392,398,543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098CA77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7.29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7402715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CC2743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2750" w:rsidRPr="00D02750" w14:paraId="3FF11ACE" w14:textId="77777777" w:rsidTr="004D35C8">
        <w:tblPrEx>
          <w:jc w:val="center"/>
          <w:tblInd w:w="0" w:type="dxa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0" w:type="dxa"/>
          <w:trHeight w:hRule="exact" w:val="369"/>
          <w:jc w:val="center"/>
        </w:trPr>
        <w:tc>
          <w:tcPr>
            <w:tcW w:w="1418" w:type="dxa"/>
            <w:gridSpan w:val="5"/>
            <w:shd w:val="clear" w:color="auto" w:fill="auto"/>
            <w:vAlign w:val="center"/>
          </w:tcPr>
          <w:p w14:paraId="416E91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5,274,830,750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9D1F7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72,326,201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1711F02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426,547,592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2637CB0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5,773,704,543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574E63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3.81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30AFE26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392,398,543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68D8C3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7.29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F4A05E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5D177E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F9E146C" w14:textId="77777777" w:rsidR="00D02750" w:rsidRPr="00D02750" w:rsidRDefault="00D02750" w:rsidP="00D02750">
      <w:pPr>
        <w:spacing w:line="20" w:lineRule="exact"/>
      </w:pPr>
    </w:p>
    <w:p w14:paraId="0E8246EF" w14:textId="77777777" w:rsidR="00D02750" w:rsidRPr="00D02750" w:rsidRDefault="00D02750" w:rsidP="00D02750">
      <w:pPr>
        <w:snapToGrid w:val="0"/>
        <w:spacing w:line="20" w:lineRule="exact"/>
        <w:jc w:val="both"/>
        <w:rPr>
          <w:sz w:val="20"/>
        </w:rPr>
      </w:pPr>
    </w:p>
    <w:p w14:paraId="36E7EE2E" w14:textId="77777777" w:rsidR="00D02750" w:rsidRPr="00D02750" w:rsidRDefault="00D02750" w:rsidP="00D02750">
      <w:pPr>
        <w:snapToGrid w:val="0"/>
        <w:spacing w:line="20" w:lineRule="exact"/>
        <w:jc w:val="both"/>
        <w:rPr>
          <w:sz w:val="20"/>
        </w:rPr>
      </w:pPr>
    </w:p>
    <w:tbl>
      <w:tblPr>
        <w:tblW w:w="98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226"/>
        <w:gridCol w:w="114"/>
        <w:gridCol w:w="2363"/>
        <w:gridCol w:w="1554"/>
        <w:gridCol w:w="1413"/>
        <w:gridCol w:w="1288"/>
        <w:gridCol w:w="1260"/>
        <w:gridCol w:w="1398"/>
      </w:tblGrid>
      <w:tr w:rsidR="00D02750" w:rsidRPr="00D02750" w14:paraId="3A12E41A" w14:textId="77777777" w:rsidTr="00FA58B0">
        <w:trPr>
          <w:cantSplit/>
          <w:trHeight w:hRule="exact" w:val="482"/>
          <w:tblHeader/>
        </w:trPr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2CC1" w14:textId="77777777" w:rsidR="00D02750" w:rsidRPr="00D02750" w:rsidRDefault="00D02750" w:rsidP="00D02750">
            <w:pPr>
              <w:widowControl/>
              <w:snapToGrid w:val="0"/>
              <w:spacing w:line="500" w:lineRule="exact"/>
            </w:pPr>
            <w:r w:rsidRPr="00D02750">
              <w:lastRenderedPageBreak/>
              <w:br w:type="page"/>
            </w:r>
          </w:p>
        </w:tc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E458" w14:textId="77777777" w:rsidR="00D02750" w:rsidRPr="00D02750" w:rsidRDefault="00D02750" w:rsidP="00D02750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伍、中華民國</w:t>
            </w:r>
            <w:proofErr w:type="gramStart"/>
            <w:r w:rsidRPr="00D02750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11</w:t>
            </w:r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proofErr w:type="gramEnd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D02750" w:rsidRPr="00D02750" w14:paraId="507C99AD" w14:textId="77777777" w:rsidTr="00FA58B0">
        <w:trPr>
          <w:cantSplit/>
          <w:trHeight w:hRule="exact" w:val="272"/>
          <w:tblHeader/>
        </w:trPr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59503" w14:textId="77777777" w:rsidR="00D02750" w:rsidRPr="00D02750" w:rsidRDefault="00D02750" w:rsidP="008144EB">
            <w:pPr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經常</w:t>
            </w:r>
          </w:p>
        </w:tc>
        <w:tc>
          <w:tcPr>
            <w:tcW w:w="939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24638" w14:textId="77777777" w:rsidR="00D02750" w:rsidRPr="00D02750" w:rsidRDefault="00D02750" w:rsidP="00D02750">
            <w:pPr>
              <w:ind w:left="-42" w:right="80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門</w:t>
            </w:r>
            <w:proofErr w:type="gramStart"/>
            <w:r w:rsidRPr="00D02750">
              <w:rPr>
                <w:rFonts w:ascii="標楷體" w:eastAsia="標楷體" w:hint="eastAsia"/>
                <w:sz w:val="20"/>
              </w:rPr>
              <w:t>併</w:t>
            </w:r>
            <w:proofErr w:type="gramEnd"/>
            <w:r w:rsidRPr="00D02750">
              <w:rPr>
                <w:rFonts w:ascii="標楷體" w:eastAsia="標楷體" w:hint="eastAsia"/>
                <w:sz w:val="20"/>
              </w:rPr>
              <w:t>計</w:t>
            </w:r>
          </w:p>
        </w:tc>
      </w:tr>
      <w:tr w:rsidR="00D02750" w:rsidRPr="00D02750" w14:paraId="7DADEADD" w14:textId="77777777" w:rsidTr="00FA58B0">
        <w:trPr>
          <w:cantSplit/>
          <w:trHeight w:hRule="exact" w:val="272"/>
          <w:tblHeader/>
        </w:trPr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06FB1" w14:textId="77777777" w:rsidR="00D02750" w:rsidRPr="00D02750" w:rsidRDefault="00D02750" w:rsidP="008144EB">
            <w:pPr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資本</w:t>
            </w:r>
          </w:p>
        </w:tc>
        <w:tc>
          <w:tcPr>
            <w:tcW w:w="939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1269BE15" w14:textId="77777777" w:rsidR="00D02750" w:rsidRPr="00D02750" w:rsidRDefault="00D02750" w:rsidP="00D02750">
            <w:pPr>
              <w:ind w:right="-186"/>
              <w:jc w:val="right"/>
              <w:rPr>
                <w:rFonts w:ascii="標楷體" w:eastAsia="標楷體"/>
                <w:sz w:val="20"/>
              </w:rPr>
            </w:pPr>
          </w:p>
        </w:tc>
      </w:tr>
      <w:tr w:rsidR="00D02750" w:rsidRPr="00D02750" w14:paraId="27D5CFB7" w14:textId="77777777" w:rsidTr="00FA58B0">
        <w:trPr>
          <w:cantSplit/>
          <w:trHeight w:hRule="exact" w:val="454"/>
        </w:trPr>
        <w:tc>
          <w:tcPr>
            <w:tcW w:w="2982" w:type="dxa"/>
            <w:gridSpan w:val="4"/>
            <w:tcBorders>
              <w:left w:val="nil"/>
            </w:tcBorders>
            <w:vAlign w:val="center"/>
          </w:tcPr>
          <w:p w14:paraId="14182C2E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1554" w:type="dxa"/>
            <w:vMerge w:val="restart"/>
            <w:vAlign w:val="center"/>
          </w:tcPr>
          <w:p w14:paraId="7E6398FB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5359" w:type="dxa"/>
            <w:gridSpan w:val="4"/>
            <w:vAlign w:val="center"/>
          </w:tcPr>
          <w:p w14:paraId="4DF0BED5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決算數</w:t>
            </w:r>
          </w:p>
        </w:tc>
      </w:tr>
      <w:tr w:rsidR="00D02750" w:rsidRPr="00D02750" w14:paraId="3B35991B" w14:textId="77777777" w:rsidTr="00FA58B0">
        <w:trPr>
          <w:cantSplit/>
          <w:trHeight w:hRule="exact" w:val="454"/>
        </w:trPr>
        <w:tc>
          <w:tcPr>
            <w:tcW w:w="279" w:type="dxa"/>
            <w:tcBorders>
              <w:left w:val="nil"/>
            </w:tcBorders>
            <w:vAlign w:val="center"/>
          </w:tcPr>
          <w:p w14:paraId="508E6D41" w14:textId="77777777" w:rsidR="00D02750" w:rsidRPr="00D02750" w:rsidRDefault="00D02750" w:rsidP="00D02750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款</w:t>
            </w:r>
          </w:p>
        </w:tc>
        <w:tc>
          <w:tcPr>
            <w:tcW w:w="340" w:type="dxa"/>
            <w:gridSpan w:val="2"/>
            <w:vAlign w:val="center"/>
          </w:tcPr>
          <w:p w14:paraId="03024549" w14:textId="77777777" w:rsidR="00D02750" w:rsidRPr="00D02750" w:rsidRDefault="00D02750" w:rsidP="00D02750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363" w:type="dxa"/>
            <w:vAlign w:val="center"/>
          </w:tcPr>
          <w:p w14:paraId="0928BFDD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1554" w:type="dxa"/>
            <w:vMerge/>
            <w:tcBorders>
              <w:top w:val="nil"/>
            </w:tcBorders>
            <w:vAlign w:val="center"/>
          </w:tcPr>
          <w:p w14:paraId="7B55398E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413" w:type="dxa"/>
            <w:vAlign w:val="center"/>
          </w:tcPr>
          <w:p w14:paraId="0F8DFD3B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288" w:type="dxa"/>
            <w:vAlign w:val="center"/>
          </w:tcPr>
          <w:p w14:paraId="55388657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260" w:type="dxa"/>
            <w:vAlign w:val="center"/>
          </w:tcPr>
          <w:p w14:paraId="7486A380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98" w:type="dxa"/>
            <w:vAlign w:val="center"/>
          </w:tcPr>
          <w:p w14:paraId="6C3B54EA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D02750" w:rsidRPr="00D02750" w14:paraId="20B4AE90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123F83A4" w14:textId="77777777" w:rsidR="00D02750" w:rsidRPr="00D02750" w:rsidRDefault="00D02750" w:rsidP="00D02750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29A9F476" w14:textId="77777777" w:rsidR="00D02750" w:rsidRPr="00D02750" w:rsidRDefault="00D02750" w:rsidP="00D02750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78140A16" w14:textId="77777777" w:rsidR="00D02750" w:rsidRPr="00D02750" w:rsidRDefault="00D02750" w:rsidP="00D02750">
            <w:pPr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3D3E92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162,481,243,000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3A52E8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137,352,955,710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2F5C57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1,377,536,601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A4F4F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14,860,843,348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85785C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153,591,335,659</w:t>
            </w:r>
          </w:p>
        </w:tc>
      </w:tr>
      <w:tr w:rsidR="00D02750" w:rsidRPr="00D02750" w14:paraId="07FF2475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4E99A0C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340" w:type="dxa"/>
            <w:gridSpan w:val="2"/>
            <w:vAlign w:val="bottom"/>
          </w:tcPr>
          <w:p w14:paraId="76B9E3A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545F9D6A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326CF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26,012,106,000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2E927E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24,087,650,949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5ADCE7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41,266,637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D6B8D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865,916,111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37E1BD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24,994,833,697</w:t>
            </w:r>
          </w:p>
        </w:tc>
      </w:tr>
      <w:tr w:rsidR="00D02750" w:rsidRPr="00D02750" w14:paraId="30A59D76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6226611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7566845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78F0F704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行政支出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F4151C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1,457,600,000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7EC47B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1,312,637,418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E8734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1,915,092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01A51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32,342,711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E265C0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1,346,895,221</w:t>
            </w:r>
          </w:p>
        </w:tc>
      </w:tr>
      <w:tr w:rsidR="00D02750" w:rsidRPr="00D02750" w14:paraId="17C612E4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5C9689B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162D0C44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63" w:type="dxa"/>
            <w:vAlign w:val="bottom"/>
          </w:tcPr>
          <w:p w14:paraId="593C52AF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立法支出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A3CF67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805,755,000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FC711F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713,873,183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309CE9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7026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3,112,578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133B5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716,985,761</w:t>
            </w:r>
          </w:p>
        </w:tc>
      </w:tr>
      <w:tr w:rsidR="00D02750" w:rsidRPr="00D02750" w14:paraId="4859B2BC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24CF7B3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46B5A96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63" w:type="dxa"/>
            <w:vAlign w:val="bottom"/>
          </w:tcPr>
          <w:p w14:paraId="42314490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民政支出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720283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11,824,005,000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7B3D9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10,533,716,127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9A6A9B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20,666,645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C99EA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782,355,976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870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11,336,738,748</w:t>
            </w:r>
          </w:p>
        </w:tc>
      </w:tr>
      <w:tr w:rsidR="00D02750" w:rsidRPr="00D02750" w14:paraId="03619D97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342AB1EF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64F8FD4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63" w:type="dxa"/>
            <w:vAlign w:val="bottom"/>
          </w:tcPr>
          <w:p w14:paraId="3F199CBB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警政支出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49E892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10,859,500,000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100612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10,489,899,779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69AFF2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18,684,900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3BAF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48,104,846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3C3A36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10,556,689,525</w:t>
            </w:r>
          </w:p>
        </w:tc>
      </w:tr>
      <w:tr w:rsidR="00D02750" w:rsidRPr="00D02750" w14:paraId="6C3BB743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52E7492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0DEF1A5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5</w:t>
            </w:r>
          </w:p>
        </w:tc>
        <w:tc>
          <w:tcPr>
            <w:tcW w:w="2363" w:type="dxa"/>
            <w:vAlign w:val="bottom"/>
          </w:tcPr>
          <w:p w14:paraId="28D25107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財務支出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77B2FB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1,065,246,000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BE265D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1,037,524,442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7697AD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9B4C0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4BF5C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1,037,524,442</w:t>
            </w:r>
          </w:p>
        </w:tc>
      </w:tr>
      <w:tr w:rsidR="00D02750" w:rsidRPr="00D02750" w14:paraId="04441951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49F2837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2</w:t>
            </w:r>
          </w:p>
        </w:tc>
        <w:tc>
          <w:tcPr>
            <w:tcW w:w="340" w:type="dxa"/>
            <w:gridSpan w:val="2"/>
            <w:vAlign w:val="bottom"/>
          </w:tcPr>
          <w:p w14:paraId="77A97ADC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3BDB50F1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554" w:type="dxa"/>
            <w:vAlign w:val="bottom"/>
          </w:tcPr>
          <w:p w14:paraId="67BD13A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62,691,626,000</w:t>
            </w:r>
          </w:p>
        </w:tc>
        <w:tc>
          <w:tcPr>
            <w:tcW w:w="1413" w:type="dxa"/>
            <w:vAlign w:val="bottom"/>
          </w:tcPr>
          <w:p w14:paraId="5BA8C3C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58,884,805,634</w:t>
            </w:r>
          </w:p>
        </w:tc>
        <w:tc>
          <w:tcPr>
            <w:tcW w:w="1288" w:type="dxa"/>
            <w:vAlign w:val="bottom"/>
          </w:tcPr>
          <w:p w14:paraId="746C047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10,405,688</w:t>
            </w:r>
          </w:p>
        </w:tc>
        <w:tc>
          <w:tcPr>
            <w:tcW w:w="1260" w:type="dxa"/>
            <w:vAlign w:val="bottom"/>
          </w:tcPr>
          <w:p w14:paraId="6EF3E1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3,074,785,704</w:t>
            </w:r>
          </w:p>
        </w:tc>
        <w:tc>
          <w:tcPr>
            <w:tcW w:w="1398" w:type="dxa"/>
            <w:vAlign w:val="bottom"/>
          </w:tcPr>
          <w:p w14:paraId="1D2A8BD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61,969,997,026</w:t>
            </w:r>
          </w:p>
        </w:tc>
      </w:tr>
      <w:tr w:rsidR="00D02750" w:rsidRPr="00D02750" w14:paraId="28545375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438BFA3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6C0AD5E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76BC515C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教育支出</w:t>
            </w:r>
          </w:p>
        </w:tc>
        <w:tc>
          <w:tcPr>
            <w:tcW w:w="1554" w:type="dxa"/>
            <w:vAlign w:val="bottom"/>
          </w:tcPr>
          <w:p w14:paraId="318A25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57,826,727,000</w:t>
            </w:r>
          </w:p>
        </w:tc>
        <w:tc>
          <w:tcPr>
            <w:tcW w:w="1413" w:type="dxa"/>
            <w:vAlign w:val="bottom"/>
          </w:tcPr>
          <w:p w14:paraId="1BDA86D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56,535,521,774</w:t>
            </w:r>
          </w:p>
        </w:tc>
        <w:tc>
          <w:tcPr>
            <w:tcW w:w="1288" w:type="dxa"/>
            <w:vAlign w:val="bottom"/>
          </w:tcPr>
          <w:p w14:paraId="2973C8D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59ED893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687,628,567</w:t>
            </w:r>
          </w:p>
        </w:tc>
        <w:tc>
          <w:tcPr>
            <w:tcW w:w="1398" w:type="dxa"/>
            <w:vAlign w:val="bottom"/>
          </w:tcPr>
          <w:p w14:paraId="08B524E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57,223,150,341</w:t>
            </w:r>
          </w:p>
        </w:tc>
      </w:tr>
      <w:tr w:rsidR="00D02750" w:rsidRPr="00D02750" w14:paraId="5D1BA4F7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46127E2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4E7F79E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63" w:type="dxa"/>
            <w:vAlign w:val="bottom"/>
          </w:tcPr>
          <w:p w14:paraId="0B74B943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文化支出</w:t>
            </w:r>
          </w:p>
        </w:tc>
        <w:tc>
          <w:tcPr>
            <w:tcW w:w="1554" w:type="dxa"/>
            <w:vAlign w:val="bottom"/>
          </w:tcPr>
          <w:p w14:paraId="17F3FC1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4,864,899,000</w:t>
            </w:r>
          </w:p>
        </w:tc>
        <w:tc>
          <w:tcPr>
            <w:tcW w:w="1413" w:type="dxa"/>
            <w:vAlign w:val="bottom"/>
          </w:tcPr>
          <w:p w14:paraId="061B7D9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2,349,283,860</w:t>
            </w:r>
          </w:p>
        </w:tc>
        <w:tc>
          <w:tcPr>
            <w:tcW w:w="1288" w:type="dxa"/>
            <w:vAlign w:val="bottom"/>
          </w:tcPr>
          <w:p w14:paraId="67ACCA6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10,405,688</w:t>
            </w:r>
          </w:p>
        </w:tc>
        <w:tc>
          <w:tcPr>
            <w:tcW w:w="1260" w:type="dxa"/>
            <w:vAlign w:val="bottom"/>
          </w:tcPr>
          <w:p w14:paraId="6ADE1AD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2,387,157,137</w:t>
            </w:r>
          </w:p>
        </w:tc>
        <w:tc>
          <w:tcPr>
            <w:tcW w:w="1398" w:type="dxa"/>
            <w:vAlign w:val="bottom"/>
          </w:tcPr>
          <w:p w14:paraId="65B7F41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4,746,846,685</w:t>
            </w:r>
          </w:p>
        </w:tc>
      </w:tr>
      <w:tr w:rsidR="00D02750" w:rsidRPr="00D02750" w14:paraId="33005FC7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089481AF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340" w:type="dxa"/>
            <w:gridSpan w:val="2"/>
            <w:vAlign w:val="bottom"/>
          </w:tcPr>
          <w:p w14:paraId="443FC3E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5D4B70FF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554" w:type="dxa"/>
            <w:vAlign w:val="bottom"/>
          </w:tcPr>
          <w:p w14:paraId="323ADF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26,286,805,000</w:t>
            </w:r>
          </w:p>
        </w:tc>
        <w:tc>
          <w:tcPr>
            <w:tcW w:w="1413" w:type="dxa"/>
            <w:vAlign w:val="bottom"/>
          </w:tcPr>
          <w:p w14:paraId="178BA53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14,748,289,500</w:t>
            </w:r>
          </w:p>
        </w:tc>
        <w:tc>
          <w:tcPr>
            <w:tcW w:w="1288" w:type="dxa"/>
            <w:vAlign w:val="bottom"/>
          </w:tcPr>
          <w:p w14:paraId="634E820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785,355,829</w:t>
            </w:r>
          </w:p>
        </w:tc>
        <w:tc>
          <w:tcPr>
            <w:tcW w:w="1260" w:type="dxa"/>
            <w:vAlign w:val="bottom"/>
          </w:tcPr>
          <w:p w14:paraId="55E020B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9,143,141,518</w:t>
            </w:r>
          </w:p>
        </w:tc>
        <w:tc>
          <w:tcPr>
            <w:tcW w:w="1398" w:type="dxa"/>
            <w:vAlign w:val="bottom"/>
          </w:tcPr>
          <w:p w14:paraId="1253C6D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24,676,786,847</w:t>
            </w:r>
          </w:p>
        </w:tc>
      </w:tr>
      <w:tr w:rsidR="00D02750" w:rsidRPr="00D02750" w14:paraId="0600D82D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3067332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0223360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1BDCFEAB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農業支出</w:t>
            </w:r>
          </w:p>
        </w:tc>
        <w:tc>
          <w:tcPr>
            <w:tcW w:w="1554" w:type="dxa"/>
            <w:vAlign w:val="bottom"/>
          </w:tcPr>
          <w:p w14:paraId="0822A23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2,909,063,000</w:t>
            </w:r>
          </w:p>
        </w:tc>
        <w:tc>
          <w:tcPr>
            <w:tcW w:w="1413" w:type="dxa"/>
            <w:vAlign w:val="bottom"/>
          </w:tcPr>
          <w:p w14:paraId="33B5FC6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1,809,231,640</w:t>
            </w:r>
          </w:p>
        </w:tc>
        <w:tc>
          <w:tcPr>
            <w:tcW w:w="1288" w:type="dxa"/>
            <w:vAlign w:val="bottom"/>
          </w:tcPr>
          <w:p w14:paraId="67A024B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35,391,408</w:t>
            </w:r>
          </w:p>
        </w:tc>
        <w:tc>
          <w:tcPr>
            <w:tcW w:w="1260" w:type="dxa"/>
            <w:vAlign w:val="bottom"/>
          </w:tcPr>
          <w:p w14:paraId="05ADC75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959,865,990</w:t>
            </w:r>
          </w:p>
        </w:tc>
        <w:tc>
          <w:tcPr>
            <w:tcW w:w="1398" w:type="dxa"/>
            <w:vAlign w:val="bottom"/>
          </w:tcPr>
          <w:p w14:paraId="76C5314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2,804,489,038</w:t>
            </w:r>
          </w:p>
        </w:tc>
      </w:tr>
      <w:tr w:rsidR="00D02750" w:rsidRPr="00D02750" w14:paraId="21E8C3D4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6971E63A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519A1B8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63" w:type="dxa"/>
            <w:vAlign w:val="bottom"/>
          </w:tcPr>
          <w:p w14:paraId="201F0FCB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工業支出</w:t>
            </w:r>
          </w:p>
        </w:tc>
        <w:tc>
          <w:tcPr>
            <w:tcW w:w="1554" w:type="dxa"/>
            <w:vAlign w:val="bottom"/>
          </w:tcPr>
          <w:p w14:paraId="62AD9AF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3,430,333,000</w:t>
            </w:r>
          </w:p>
        </w:tc>
        <w:tc>
          <w:tcPr>
            <w:tcW w:w="1413" w:type="dxa"/>
            <w:vAlign w:val="bottom"/>
          </w:tcPr>
          <w:p w14:paraId="391FB74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2,286,109,187</w:t>
            </w:r>
          </w:p>
        </w:tc>
        <w:tc>
          <w:tcPr>
            <w:tcW w:w="1288" w:type="dxa"/>
            <w:vAlign w:val="bottom"/>
          </w:tcPr>
          <w:p w14:paraId="10C5D5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61,517,431</w:t>
            </w:r>
          </w:p>
        </w:tc>
        <w:tc>
          <w:tcPr>
            <w:tcW w:w="1260" w:type="dxa"/>
            <w:vAlign w:val="bottom"/>
          </w:tcPr>
          <w:p w14:paraId="10A9467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827,486,974</w:t>
            </w:r>
          </w:p>
        </w:tc>
        <w:tc>
          <w:tcPr>
            <w:tcW w:w="1398" w:type="dxa"/>
            <w:vAlign w:val="bottom"/>
          </w:tcPr>
          <w:p w14:paraId="49000C6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3,175,113,592</w:t>
            </w:r>
          </w:p>
        </w:tc>
      </w:tr>
      <w:tr w:rsidR="00D02750" w:rsidRPr="00D02750" w14:paraId="4294646A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79AD71E1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0DF6CB1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63" w:type="dxa"/>
            <w:vAlign w:val="bottom"/>
          </w:tcPr>
          <w:p w14:paraId="4FD9D8B1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交通支出</w:t>
            </w:r>
          </w:p>
        </w:tc>
        <w:tc>
          <w:tcPr>
            <w:tcW w:w="1554" w:type="dxa"/>
            <w:vAlign w:val="bottom"/>
          </w:tcPr>
          <w:p w14:paraId="735AE60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17,590,489,000</w:t>
            </w:r>
          </w:p>
        </w:tc>
        <w:tc>
          <w:tcPr>
            <w:tcW w:w="1413" w:type="dxa"/>
            <w:vAlign w:val="bottom"/>
          </w:tcPr>
          <w:p w14:paraId="013676D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9,105,875,823</w:t>
            </w:r>
          </w:p>
        </w:tc>
        <w:tc>
          <w:tcPr>
            <w:tcW w:w="1288" w:type="dxa"/>
            <w:vAlign w:val="bottom"/>
          </w:tcPr>
          <w:p w14:paraId="21795AF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625,179,462</w:t>
            </w:r>
          </w:p>
        </w:tc>
        <w:tc>
          <w:tcPr>
            <w:tcW w:w="1260" w:type="dxa"/>
            <w:vAlign w:val="bottom"/>
          </w:tcPr>
          <w:p w14:paraId="47A469B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6,810,014,278</w:t>
            </w:r>
          </w:p>
        </w:tc>
        <w:tc>
          <w:tcPr>
            <w:tcW w:w="1398" w:type="dxa"/>
            <w:vAlign w:val="bottom"/>
          </w:tcPr>
          <w:p w14:paraId="097758C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16,541,069,563</w:t>
            </w:r>
          </w:p>
        </w:tc>
      </w:tr>
      <w:tr w:rsidR="00D02750" w:rsidRPr="00D02750" w14:paraId="164CC8E8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51DD05D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27368A1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63" w:type="dxa"/>
            <w:vAlign w:val="bottom"/>
          </w:tcPr>
          <w:p w14:paraId="725D2F0F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54" w:type="dxa"/>
            <w:vAlign w:val="bottom"/>
          </w:tcPr>
          <w:p w14:paraId="7BE338F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2,356,920,000</w:t>
            </w:r>
          </w:p>
        </w:tc>
        <w:tc>
          <w:tcPr>
            <w:tcW w:w="1413" w:type="dxa"/>
            <w:vAlign w:val="bottom"/>
          </w:tcPr>
          <w:p w14:paraId="570CAEB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1,547,072,850</w:t>
            </w:r>
          </w:p>
        </w:tc>
        <w:tc>
          <w:tcPr>
            <w:tcW w:w="1288" w:type="dxa"/>
            <w:vAlign w:val="bottom"/>
          </w:tcPr>
          <w:p w14:paraId="1C96DC9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63,267,528</w:t>
            </w:r>
          </w:p>
        </w:tc>
        <w:tc>
          <w:tcPr>
            <w:tcW w:w="1260" w:type="dxa"/>
            <w:vAlign w:val="bottom"/>
          </w:tcPr>
          <w:p w14:paraId="6298BB2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545,774,276</w:t>
            </w:r>
          </w:p>
        </w:tc>
        <w:tc>
          <w:tcPr>
            <w:tcW w:w="1398" w:type="dxa"/>
            <w:vAlign w:val="bottom"/>
          </w:tcPr>
          <w:p w14:paraId="1851D4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2,156,114,654</w:t>
            </w:r>
          </w:p>
        </w:tc>
      </w:tr>
      <w:tr w:rsidR="00D02750" w:rsidRPr="00D02750" w14:paraId="55858420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1AC42CF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4</w:t>
            </w:r>
          </w:p>
        </w:tc>
        <w:tc>
          <w:tcPr>
            <w:tcW w:w="340" w:type="dxa"/>
            <w:gridSpan w:val="2"/>
            <w:vAlign w:val="bottom"/>
          </w:tcPr>
          <w:p w14:paraId="72FD106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716A82F3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554" w:type="dxa"/>
            <w:vAlign w:val="bottom"/>
          </w:tcPr>
          <w:p w14:paraId="1E2E8E2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31,353,841,000</w:t>
            </w:r>
          </w:p>
        </w:tc>
        <w:tc>
          <w:tcPr>
            <w:tcW w:w="1413" w:type="dxa"/>
            <w:vAlign w:val="bottom"/>
          </w:tcPr>
          <w:p w14:paraId="7B103AF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27,830,870,200</w:t>
            </w:r>
          </w:p>
        </w:tc>
        <w:tc>
          <w:tcPr>
            <w:tcW w:w="1288" w:type="dxa"/>
            <w:vAlign w:val="bottom"/>
          </w:tcPr>
          <w:p w14:paraId="38B31CE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277,890,838</w:t>
            </w:r>
          </w:p>
        </w:tc>
        <w:tc>
          <w:tcPr>
            <w:tcW w:w="1260" w:type="dxa"/>
            <w:vAlign w:val="bottom"/>
          </w:tcPr>
          <w:p w14:paraId="4A68977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545,004,857</w:t>
            </w:r>
          </w:p>
        </w:tc>
        <w:tc>
          <w:tcPr>
            <w:tcW w:w="1398" w:type="dxa"/>
            <w:vAlign w:val="bottom"/>
          </w:tcPr>
          <w:p w14:paraId="2987B05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28,653,765,895</w:t>
            </w:r>
          </w:p>
        </w:tc>
      </w:tr>
      <w:tr w:rsidR="00D02750" w:rsidRPr="00D02750" w14:paraId="208D6C84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7E2A9D2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43DB1591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46D72B06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社會保險支出</w:t>
            </w:r>
          </w:p>
        </w:tc>
        <w:tc>
          <w:tcPr>
            <w:tcW w:w="1554" w:type="dxa"/>
            <w:vAlign w:val="bottom"/>
          </w:tcPr>
          <w:p w14:paraId="479A6CB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951,246,000</w:t>
            </w:r>
          </w:p>
        </w:tc>
        <w:tc>
          <w:tcPr>
            <w:tcW w:w="1413" w:type="dxa"/>
            <w:vAlign w:val="bottom"/>
          </w:tcPr>
          <w:p w14:paraId="0A4A1CD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869,874,566</w:t>
            </w:r>
          </w:p>
        </w:tc>
        <w:tc>
          <w:tcPr>
            <w:tcW w:w="1288" w:type="dxa"/>
            <w:vAlign w:val="bottom"/>
          </w:tcPr>
          <w:p w14:paraId="58408AC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3F1953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vAlign w:val="bottom"/>
          </w:tcPr>
          <w:p w14:paraId="49B0D94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869,874,566</w:t>
            </w:r>
          </w:p>
        </w:tc>
      </w:tr>
      <w:tr w:rsidR="00D02750" w:rsidRPr="00D02750" w14:paraId="6B40726C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6C88BBFF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54A120B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63" w:type="dxa"/>
            <w:vAlign w:val="bottom"/>
          </w:tcPr>
          <w:p w14:paraId="447203A5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社會救助支出</w:t>
            </w:r>
          </w:p>
        </w:tc>
        <w:tc>
          <w:tcPr>
            <w:tcW w:w="1554" w:type="dxa"/>
            <w:vAlign w:val="bottom"/>
          </w:tcPr>
          <w:p w14:paraId="6502BCF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2,559,992,000</w:t>
            </w:r>
          </w:p>
        </w:tc>
        <w:tc>
          <w:tcPr>
            <w:tcW w:w="1413" w:type="dxa"/>
            <w:vAlign w:val="bottom"/>
          </w:tcPr>
          <w:p w14:paraId="35190CE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2,260,965,145</w:t>
            </w:r>
          </w:p>
        </w:tc>
        <w:tc>
          <w:tcPr>
            <w:tcW w:w="1288" w:type="dxa"/>
            <w:vAlign w:val="bottom"/>
          </w:tcPr>
          <w:p w14:paraId="1D10CF5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600,000</w:t>
            </w:r>
          </w:p>
        </w:tc>
        <w:tc>
          <w:tcPr>
            <w:tcW w:w="1260" w:type="dxa"/>
            <w:vAlign w:val="bottom"/>
          </w:tcPr>
          <w:p w14:paraId="28EEF2C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vAlign w:val="bottom"/>
          </w:tcPr>
          <w:p w14:paraId="71E4A2A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2,261,565,145</w:t>
            </w:r>
          </w:p>
        </w:tc>
      </w:tr>
      <w:tr w:rsidR="00D02750" w:rsidRPr="00D02750" w14:paraId="6449316B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22729B6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21BFEC1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63" w:type="dxa"/>
            <w:vAlign w:val="bottom"/>
          </w:tcPr>
          <w:p w14:paraId="5AD056D7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福利服務支出</w:t>
            </w:r>
          </w:p>
        </w:tc>
        <w:tc>
          <w:tcPr>
            <w:tcW w:w="1554" w:type="dxa"/>
            <w:vAlign w:val="bottom"/>
          </w:tcPr>
          <w:p w14:paraId="05A049F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19,042,231,000</w:t>
            </w:r>
          </w:p>
        </w:tc>
        <w:tc>
          <w:tcPr>
            <w:tcW w:w="1413" w:type="dxa"/>
            <w:vAlign w:val="bottom"/>
          </w:tcPr>
          <w:p w14:paraId="7141D2E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16,838,596,656</w:t>
            </w:r>
          </w:p>
        </w:tc>
        <w:tc>
          <w:tcPr>
            <w:tcW w:w="1288" w:type="dxa"/>
            <w:vAlign w:val="bottom"/>
          </w:tcPr>
          <w:p w14:paraId="0545E4A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165,161,984</w:t>
            </w:r>
          </w:p>
        </w:tc>
        <w:tc>
          <w:tcPr>
            <w:tcW w:w="1260" w:type="dxa"/>
            <w:vAlign w:val="bottom"/>
          </w:tcPr>
          <w:p w14:paraId="6560CB2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216,750,142</w:t>
            </w:r>
          </w:p>
        </w:tc>
        <w:tc>
          <w:tcPr>
            <w:tcW w:w="1398" w:type="dxa"/>
            <w:vAlign w:val="bottom"/>
          </w:tcPr>
          <w:p w14:paraId="4D5F839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17,220,508,782</w:t>
            </w:r>
          </w:p>
        </w:tc>
      </w:tr>
      <w:tr w:rsidR="00D02750" w:rsidRPr="00D02750" w14:paraId="0192A18A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66F9BAB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157D37C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63" w:type="dxa"/>
            <w:vAlign w:val="bottom"/>
          </w:tcPr>
          <w:p w14:paraId="7FD1AEB2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國民就業支出</w:t>
            </w:r>
          </w:p>
        </w:tc>
        <w:tc>
          <w:tcPr>
            <w:tcW w:w="1554" w:type="dxa"/>
            <w:vAlign w:val="bottom"/>
          </w:tcPr>
          <w:p w14:paraId="2A27E7F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20,493,000</w:t>
            </w:r>
          </w:p>
        </w:tc>
        <w:tc>
          <w:tcPr>
            <w:tcW w:w="1413" w:type="dxa"/>
            <w:vAlign w:val="bottom"/>
          </w:tcPr>
          <w:p w14:paraId="57FAA79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18,906,062</w:t>
            </w:r>
          </w:p>
        </w:tc>
        <w:tc>
          <w:tcPr>
            <w:tcW w:w="1288" w:type="dxa"/>
            <w:vAlign w:val="bottom"/>
          </w:tcPr>
          <w:p w14:paraId="45FC939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05B7D19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vAlign w:val="bottom"/>
          </w:tcPr>
          <w:p w14:paraId="77F15D3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18,906,062</w:t>
            </w:r>
          </w:p>
        </w:tc>
      </w:tr>
      <w:tr w:rsidR="00D02750" w:rsidRPr="00D02750" w14:paraId="7F7E9F8D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279" w:type="dxa"/>
            <w:vAlign w:val="bottom"/>
          </w:tcPr>
          <w:p w14:paraId="714BDD68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0679DA6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63" w:type="dxa"/>
            <w:vAlign w:val="bottom"/>
          </w:tcPr>
          <w:p w14:paraId="0BBCEEA6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醫療保健支出</w:t>
            </w:r>
          </w:p>
        </w:tc>
        <w:tc>
          <w:tcPr>
            <w:tcW w:w="1554" w:type="dxa"/>
            <w:vAlign w:val="bottom"/>
          </w:tcPr>
          <w:p w14:paraId="6A1C1D7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8,779,879,000</w:t>
            </w:r>
          </w:p>
        </w:tc>
        <w:tc>
          <w:tcPr>
            <w:tcW w:w="1413" w:type="dxa"/>
            <w:vAlign w:val="bottom"/>
          </w:tcPr>
          <w:p w14:paraId="53A40D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7,842,527,771</w:t>
            </w:r>
          </w:p>
        </w:tc>
        <w:tc>
          <w:tcPr>
            <w:tcW w:w="1288" w:type="dxa"/>
            <w:vAlign w:val="bottom"/>
          </w:tcPr>
          <w:p w14:paraId="579FAC2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112,128,854</w:t>
            </w:r>
          </w:p>
        </w:tc>
        <w:tc>
          <w:tcPr>
            <w:tcW w:w="1260" w:type="dxa"/>
            <w:vAlign w:val="bottom"/>
          </w:tcPr>
          <w:p w14:paraId="239C11D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328,254,715</w:t>
            </w:r>
          </w:p>
        </w:tc>
        <w:tc>
          <w:tcPr>
            <w:tcW w:w="1398" w:type="dxa"/>
            <w:vAlign w:val="bottom"/>
          </w:tcPr>
          <w:p w14:paraId="356505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8,282,911,340</w:t>
            </w:r>
          </w:p>
        </w:tc>
      </w:tr>
      <w:tr w:rsidR="00D02750" w:rsidRPr="00D02750" w14:paraId="642EE7DD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37BBE566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5</w:t>
            </w:r>
          </w:p>
        </w:tc>
        <w:tc>
          <w:tcPr>
            <w:tcW w:w="340" w:type="dxa"/>
            <w:gridSpan w:val="2"/>
            <w:vAlign w:val="bottom"/>
          </w:tcPr>
          <w:p w14:paraId="3E5C599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77E5C008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554" w:type="dxa"/>
            <w:vAlign w:val="bottom"/>
          </w:tcPr>
          <w:p w14:paraId="4404EC5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9,697,914,000</w:t>
            </w:r>
          </w:p>
        </w:tc>
        <w:tc>
          <w:tcPr>
            <w:tcW w:w="1413" w:type="dxa"/>
            <w:vAlign w:val="bottom"/>
          </w:tcPr>
          <w:p w14:paraId="0BEC969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8,084,632,365</w:t>
            </w:r>
          </w:p>
        </w:tc>
        <w:tc>
          <w:tcPr>
            <w:tcW w:w="1288" w:type="dxa"/>
            <w:vAlign w:val="bottom"/>
          </w:tcPr>
          <w:p w14:paraId="0E58BF9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249,362,487</w:t>
            </w:r>
          </w:p>
        </w:tc>
        <w:tc>
          <w:tcPr>
            <w:tcW w:w="1260" w:type="dxa"/>
            <w:vAlign w:val="bottom"/>
          </w:tcPr>
          <w:p w14:paraId="7DBA12C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898,248,698</w:t>
            </w:r>
          </w:p>
        </w:tc>
        <w:tc>
          <w:tcPr>
            <w:tcW w:w="1398" w:type="dxa"/>
            <w:vAlign w:val="bottom"/>
          </w:tcPr>
          <w:p w14:paraId="666FA58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9,232,243,550</w:t>
            </w:r>
          </w:p>
        </w:tc>
      </w:tr>
      <w:tr w:rsidR="00D02750" w:rsidRPr="00D02750" w14:paraId="214D20AB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7681FAB9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737C8B8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0C02CCA3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環境保護支出</w:t>
            </w:r>
          </w:p>
        </w:tc>
        <w:tc>
          <w:tcPr>
            <w:tcW w:w="1554" w:type="dxa"/>
            <w:vAlign w:val="bottom"/>
          </w:tcPr>
          <w:p w14:paraId="62713B0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8,273,692,000</w:t>
            </w:r>
          </w:p>
        </w:tc>
        <w:tc>
          <w:tcPr>
            <w:tcW w:w="1413" w:type="dxa"/>
            <w:vAlign w:val="bottom"/>
          </w:tcPr>
          <w:p w14:paraId="2CF2E6D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7,102,553,069</w:t>
            </w:r>
          </w:p>
        </w:tc>
        <w:tc>
          <w:tcPr>
            <w:tcW w:w="1288" w:type="dxa"/>
            <w:vAlign w:val="bottom"/>
          </w:tcPr>
          <w:p w14:paraId="7D8DC74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145,125,755</w:t>
            </w:r>
          </w:p>
        </w:tc>
        <w:tc>
          <w:tcPr>
            <w:tcW w:w="1260" w:type="dxa"/>
            <w:vAlign w:val="bottom"/>
          </w:tcPr>
          <w:p w14:paraId="4321CE9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598,758,732</w:t>
            </w:r>
          </w:p>
        </w:tc>
        <w:tc>
          <w:tcPr>
            <w:tcW w:w="1398" w:type="dxa"/>
            <w:vAlign w:val="bottom"/>
          </w:tcPr>
          <w:p w14:paraId="02FF903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7,846,437,556</w:t>
            </w:r>
          </w:p>
        </w:tc>
      </w:tr>
      <w:tr w:rsidR="00D02750" w:rsidRPr="00D02750" w14:paraId="76878E71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26EB15E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23B4A20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63" w:type="dxa"/>
            <w:vAlign w:val="bottom"/>
          </w:tcPr>
          <w:p w14:paraId="63B8AF39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社區發展支出</w:t>
            </w:r>
          </w:p>
        </w:tc>
        <w:tc>
          <w:tcPr>
            <w:tcW w:w="1554" w:type="dxa"/>
            <w:vAlign w:val="bottom"/>
          </w:tcPr>
          <w:p w14:paraId="3F26FEE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1,424,222,000</w:t>
            </w:r>
          </w:p>
        </w:tc>
        <w:tc>
          <w:tcPr>
            <w:tcW w:w="1413" w:type="dxa"/>
            <w:vAlign w:val="bottom"/>
          </w:tcPr>
          <w:p w14:paraId="560D3AD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982,079,296</w:t>
            </w:r>
          </w:p>
        </w:tc>
        <w:tc>
          <w:tcPr>
            <w:tcW w:w="1288" w:type="dxa"/>
            <w:vAlign w:val="bottom"/>
          </w:tcPr>
          <w:p w14:paraId="5497CF1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104,236,732</w:t>
            </w:r>
          </w:p>
        </w:tc>
        <w:tc>
          <w:tcPr>
            <w:tcW w:w="1260" w:type="dxa"/>
            <w:vAlign w:val="bottom"/>
          </w:tcPr>
          <w:p w14:paraId="5EF0253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299,489,966</w:t>
            </w:r>
          </w:p>
        </w:tc>
        <w:tc>
          <w:tcPr>
            <w:tcW w:w="1398" w:type="dxa"/>
            <w:vAlign w:val="bottom"/>
          </w:tcPr>
          <w:p w14:paraId="3DD02E2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1,385,805,994</w:t>
            </w:r>
          </w:p>
        </w:tc>
      </w:tr>
      <w:tr w:rsidR="00D02750" w:rsidRPr="00D02750" w14:paraId="16E44047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4970840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6</w:t>
            </w:r>
          </w:p>
        </w:tc>
        <w:tc>
          <w:tcPr>
            <w:tcW w:w="340" w:type="dxa"/>
            <w:gridSpan w:val="2"/>
            <w:vAlign w:val="bottom"/>
          </w:tcPr>
          <w:p w14:paraId="7C86E26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5DA96B87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554" w:type="dxa"/>
            <w:vAlign w:val="bottom"/>
          </w:tcPr>
          <w:p w14:paraId="478F04A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3,096,693,000</w:t>
            </w:r>
          </w:p>
        </w:tc>
        <w:tc>
          <w:tcPr>
            <w:tcW w:w="1413" w:type="dxa"/>
            <w:vAlign w:val="bottom"/>
          </w:tcPr>
          <w:p w14:paraId="54B2D9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2,548,427,398</w:t>
            </w:r>
          </w:p>
        </w:tc>
        <w:tc>
          <w:tcPr>
            <w:tcW w:w="1288" w:type="dxa"/>
            <w:vAlign w:val="bottom"/>
          </w:tcPr>
          <w:p w14:paraId="6C5A8AD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688CBC6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98" w:type="dxa"/>
            <w:vAlign w:val="bottom"/>
          </w:tcPr>
          <w:p w14:paraId="7A25CAD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2,548,427,398</w:t>
            </w:r>
          </w:p>
        </w:tc>
      </w:tr>
      <w:tr w:rsidR="00D02750" w:rsidRPr="00D02750" w14:paraId="660771C0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4D829C1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26A9FB77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6220BC0D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554" w:type="dxa"/>
            <w:vAlign w:val="bottom"/>
          </w:tcPr>
          <w:p w14:paraId="1CDB24E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3,096,693,000</w:t>
            </w:r>
          </w:p>
        </w:tc>
        <w:tc>
          <w:tcPr>
            <w:tcW w:w="1413" w:type="dxa"/>
            <w:vAlign w:val="bottom"/>
          </w:tcPr>
          <w:p w14:paraId="1E2468A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2,548,427,398</w:t>
            </w:r>
          </w:p>
        </w:tc>
        <w:tc>
          <w:tcPr>
            <w:tcW w:w="1288" w:type="dxa"/>
            <w:vAlign w:val="bottom"/>
          </w:tcPr>
          <w:p w14:paraId="75CF65E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3084E7D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vAlign w:val="bottom"/>
          </w:tcPr>
          <w:p w14:paraId="75C01C3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2,548,427,398</w:t>
            </w:r>
          </w:p>
        </w:tc>
      </w:tr>
      <w:tr w:rsidR="00D02750" w:rsidRPr="00D02750" w14:paraId="1352956D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46A3B1AF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40" w:type="dxa"/>
            <w:gridSpan w:val="2"/>
            <w:vAlign w:val="bottom"/>
          </w:tcPr>
          <w:p w14:paraId="10E465BD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vAlign w:val="bottom"/>
          </w:tcPr>
          <w:p w14:paraId="251FAB00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554" w:type="dxa"/>
            <w:vAlign w:val="bottom"/>
          </w:tcPr>
          <w:p w14:paraId="4AEFE05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930,000,000</w:t>
            </w:r>
          </w:p>
        </w:tc>
        <w:tc>
          <w:tcPr>
            <w:tcW w:w="1413" w:type="dxa"/>
            <w:vAlign w:val="bottom"/>
          </w:tcPr>
          <w:p w14:paraId="6F7E2C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635,715,096</w:t>
            </w:r>
          </w:p>
        </w:tc>
        <w:tc>
          <w:tcPr>
            <w:tcW w:w="1288" w:type="dxa"/>
            <w:vAlign w:val="bottom"/>
          </w:tcPr>
          <w:p w14:paraId="566D666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3DFF9DA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98" w:type="dxa"/>
            <w:vAlign w:val="bottom"/>
          </w:tcPr>
          <w:p w14:paraId="124F9D4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635,715,096</w:t>
            </w:r>
          </w:p>
        </w:tc>
      </w:tr>
      <w:tr w:rsidR="00D02750" w:rsidRPr="00D02750" w14:paraId="1243DFEB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623B332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1425BCEE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06CDA991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債務付息支出</w:t>
            </w:r>
          </w:p>
        </w:tc>
        <w:tc>
          <w:tcPr>
            <w:tcW w:w="1554" w:type="dxa"/>
            <w:vAlign w:val="bottom"/>
          </w:tcPr>
          <w:p w14:paraId="1AEECE8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930,000,000</w:t>
            </w:r>
          </w:p>
        </w:tc>
        <w:tc>
          <w:tcPr>
            <w:tcW w:w="1413" w:type="dxa"/>
            <w:vAlign w:val="bottom"/>
          </w:tcPr>
          <w:p w14:paraId="567518D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635,715,096</w:t>
            </w:r>
          </w:p>
        </w:tc>
        <w:tc>
          <w:tcPr>
            <w:tcW w:w="1288" w:type="dxa"/>
            <w:vAlign w:val="bottom"/>
          </w:tcPr>
          <w:p w14:paraId="65477C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vAlign w:val="bottom"/>
          </w:tcPr>
          <w:p w14:paraId="027766C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tcBorders>
              <w:bottom w:val="nil"/>
            </w:tcBorders>
            <w:vAlign w:val="bottom"/>
          </w:tcPr>
          <w:p w14:paraId="39AF39A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635,715,096</w:t>
            </w:r>
          </w:p>
        </w:tc>
      </w:tr>
      <w:tr w:rsidR="00D02750" w:rsidRPr="00D02750" w14:paraId="08F53D2C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tcBorders>
              <w:bottom w:val="nil"/>
            </w:tcBorders>
            <w:vAlign w:val="bottom"/>
          </w:tcPr>
          <w:p w14:paraId="50F1E47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8</w:t>
            </w:r>
          </w:p>
        </w:tc>
        <w:tc>
          <w:tcPr>
            <w:tcW w:w="340" w:type="dxa"/>
            <w:gridSpan w:val="2"/>
            <w:tcBorders>
              <w:bottom w:val="nil"/>
            </w:tcBorders>
            <w:vAlign w:val="bottom"/>
          </w:tcPr>
          <w:p w14:paraId="6AD71FAB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63" w:type="dxa"/>
            <w:tcBorders>
              <w:bottom w:val="nil"/>
            </w:tcBorders>
            <w:vAlign w:val="bottom"/>
          </w:tcPr>
          <w:p w14:paraId="59E6CCEB" w14:textId="77777777" w:rsidR="00D02750" w:rsidRPr="00D02750" w:rsidRDefault="00D02750" w:rsidP="00D02750">
            <w:pPr>
              <w:ind w:rightChars="10" w:right="24"/>
              <w:jc w:val="distribute"/>
              <w:rPr>
                <w:rFonts w:ascii="標楷體" w:eastAsia="標楷體"/>
                <w:b/>
                <w:sz w:val="20"/>
              </w:rPr>
            </w:pPr>
            <w:r w:rsidRPr="00D02750">
              <w:rPr>
                <w:rFonts w:ascii="標楷體" w:eastAsia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06503F7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2,412,258,000</w:t>
            </w: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FA0A2B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532,564,568</w:t>
            </w:r>
          </w:p>
        </w:tc>
        <w:tc>
          <w:tcPr>
            <w:tcW w:w="1288" w:type="dxa"/>
            <w:tcBorders>
              <w:bottom w:val="nil"/>
            </w:tcBorders>
            <w:vAlign w:val="bottom"/>
          </w:tcPr>
          <w:p w14:paraId="608FD79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13,255,122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4EBF2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333,746,460</w:t>
            </w:r>
          </w:p>
        </w:tc>
        <w:tc>
          <w:tcPr>
            <w:tcW w:w="1398" w:type="dxa"/>
            <w:tcBorders>
              <w:bottom w:val="nil"/>
            </w:tcBorders>
            <w:vAlign w:val="bottom"/>
          </w:tcPr>
          <w:p w14:paraId="2D0737D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879,566,150</w:t>
            </w:r>
          </w:p>
        </w:tc>
      </w:tr>
      <w:tr w:rsidR="00D02750" w:rsidRPr="00D02750" w14:paraId="6346C4BA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279" w:type="dxa"/>
            <w:vAlign w:val="bottom"/>
          </w:tcPr>
          <w:p w14:paraId="43387835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68685E12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63" w:type="dxa"/>
            <w:vAlign w:val="bottom"/>
          </w:tcPr>
          <w:p w14:paraId="06EDCA0F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其他支出</w:t>
            </w:r>
          </w:p>
        </w:tc>
        <w:tc>
          <w:tcPr>
            <w:tcW w:w="1554" w:type="dxa"/>
            <w:vAlign w:val="bottom"/>
          </w:tcPr>
          <w:p w14:paraId="6B6D5C0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2,302,629,000</w:t>
            </w:r>
          </w:p>
        </w:tc>
        <w:tc>
          <w:tcPr>
            <w:tcW w:w="1413" w:type="dxa"/>
            <w:vAlign w:val="bottom"/>
          </w:tcPr>
          <w:p w14:paraId="5D70ED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532,564,568</w:t>
            </w:r>
          </w:p>
        </w:tc>
        <w:tc>
          <w:tcPr>
            <w:tcW w:w="1288" w:type="dxa"/>
            <w:vAlign w:val="bottom"/>
          </w:tcPr>
          <w:p w14:paraId="50537FA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13,255,122</w:t>
            </w:r>
          </w:p>
        </w:tc>
        <w:tc>
          <w:tcPr>
            <w:tcW w:w="1260" w:type="dxa"/>
            <w:vAlign w:val="bottom"/>
          </w:tcPr>
          <w:p w14:paraId="2E54AF5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333,746,460</w:t>
            </w: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14:paraId="01D8552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879,566,150</w:t>
            </w:r>
          </w:p>
        </w:tc>
      </w:tr>
      <w:tr w:rsidR="00D02750" w:rsidRPr="00D02750" w14:paraId="66E91CEE" w14:textId="77777777" w:rsidTr="00FA58B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79" w:type="dxa"/>
            <w:tcBorders>
              <w:bottom w:val="single" w:sz="4" w:space="0" w:color="auto"/>
            </w:tcBorders>
            <w:vAlign w:val="bottom"/>
          </w:tcPr>
          <w:p w14:paraId="2CF60970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0" w:type="dxa"/>
            <w:gridSpan w:val="2"/>
            <w:tcBorders>
              <w:bottom w:val="single" w:sz="4" w:space="0" w:color="auto"/>
            </w:tcBorders>
            <w:vAlign w:val="bottom"/>
          </w:tcPr>
          <w:p w14:paraId="75D4CD73" w14:textId="77777777" w:rsidR="00D02750" w:rsidRPr="00D02750" w:rsidRDefault="00D02750" w:rsidP="00D02750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02750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14:paraId="7FDAA4B7" w14:textId="77777777" w:rsidR="00D02750" w:rsidRPr="00D02750" w:rsidRDefault="00D02750" w:rsidP="00D02750">
            <w:pPr>
              <w:ind w:leftChars="100" w:left="240" w:rightChars="10" w:right="24"/>
              <w:jc w:val="distribute"/>
              <w:rPr>
                <w:rFonts w:ascii="標楷體" w:eastAsia="標楷體"/>
                <w:noProof/>
                <w:sz w:val="20"/>
              </w:rPr>
            </w:pPr>
            <w:r w:rsidRPr="00D02750">
              <w:rPr>
                <w:rFonts w:ascii="標楷體" w:eastAsia="標楷體" w:hint="eastAsia"/>
                <w:noProof/>
                <w:sz w:val="20"/>
              </w:rPr>
              <w:t>第二預備金(註)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01EE0F1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109,629,000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4C4F27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297942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1B9E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AA995E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1807B805" w14:textId="77777777" w:rsidR="00D02750" w:rsidRPr="00D02750" w:rsidRDefault="00D02750" w:rsidP="00D02750">
      <w:pPr>
        <w:spacing w:line="20" w:lineRule="exact"/>
        <w:ind w:right="57"/>
        <w:jc w:val="both"/>
        <w:rPr>
          <w:rFonts w:ascii="細明體" w:eastAsia="細明體" w:hAnsi="Courier New"/>
        </w:rPr>
      </w:pPr>
    </w:p>
    <w:p w14:paraId="7B2B5E52" w14:textId="77777777" w:rsidR="00D02750" w:rsidRPr="00D02750" w:rsidRDefault="00D02750" w:rsidP="00D02750">
      <w:pPr>
        <w:spacing w:line="240" w:lineRule="exact"/>
        <w:ind w:left="180" w:hangingChars="100" w:hanging="18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D02750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D02750"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 w:rsidRPr="00D02750">
        <w:rPr>
          <w:rFonts w:ascii="標楷體" w:eastAsia="標楷體" w:hAnsi="標楷體" w:hint="eastAsia"/>
          <w:sz w:val="18"/>
        </w:rPr>
        <w:t>1</w:t>
      </w:r>
      <w:r w:rsidRPr="00D02750">
        <w:rPr>
          <w:rFonts w:ascii="標楷體" w:eastAsia="標楷體" w:hAnsi="標楷體"/>
          <w:sz w:val="18"/>
        </w:rPr>
        <w:t>1</w:t>
      </w:r>
      <w:r w:rsidRPr="00D02750">
        <w:rPr>
          <w:rFonts w:ascii="標楷體" w:eastAsia="標楷體" w:hAnsi="標楷體" w:hint="eastAsia"/>
          <w:sz w:val="18"/>
        </w:rPr>
        <w:t>1</w:t>
      </w:r>
      <w:proofErr w:type="gramEnd"/>
      <w:r w:rsidRPr="00D02750">
        <w:rPr>
          <w:rFonts w:ascii="標楷體" w:eastAsia="標楷體" w:hAnsi="標楷體" w:hint="eastAsia"/>
          <w:sz w:val="18"/>
        </w:rPr>
        <w:t>年度第二預備金原編列預算數5億元，經</w:t>
      </w:r>
      <w:proofErr w:type="gramStart"/>
      <w:r w:rsidRPr="00D02750">
        <w:rPr>
          <w:rFonts w:ascii="標楷體" w:eastAsia="標楷體" w:hAnsi="標楷體" w:hint="eastAsia"/>
          <w:sz w:val="18"/>
        </w:rPr>
        <w:t>臺</w:t>
      </w:r>
      <w:proofErr w:type="gramEnd"/>
      <w:r w:rsidRPr="00D02750">
        <w:rPr>
          <w:rFonts w:ascii="標楷體" w:eastAsia="標楷體" w:hAnsi="標楷體" w:hint="eastAsia"/>
          <w:sz w:val="18"/>
        </w:rPr>
        <w:t>中市政府核准動支3億9,037萬餘元，賸餘1億962萬餘元。</w:t>
      </w:r>
    </w:p>
    <w:p w14:paraId="49CE6D12" w14:textId="77777777" w:rsidR="00D02750" w:rsidRPr="00D02750" w:rsidRDefault="00D02750" w:rsidP="00D02750">
      <w:pPr>
        <w:spacing w:line="20" w:lineRule="exact"/>
        <w:ind w:right="57"/>
        <w:jc w:val="both"/>
        <w:rPr>
          <w:rFonts w:ascii="細明體" w:eastAsia="細明體" w:hAnsi="Courier New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2"/>
        <w:gridCol w:w="1200"/>
        <w:gridCol w:w="1276"/>
        <w:gridCol w:w="1417"/>
        <w:gridCol w:w="709"/>
        <w:gridCol w:w="1417"/>
        <w:gridCol w:w="567"/>
        <w:gridCol w:w="1276"/>
        <w:gridCol w:w="709"/>
      </w:tblGrid>
      <w:tr w:rsidR="00D02750" w:rsidRPr="00D02750" w14:paraId="6960DF91" w14:textId="77777777" w:rsidTr="004D35C8">
        <w:trPr>
          <w:cantSplit/>
          <w:trHeight w:val="512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19FE" w14:textId="77777777" w:rsidR="00D02750" w:rsidRPr="00D02750" w:rsidRDefault="00D02750" w:rsidP="00D02750">
            <w:pPr>
              <w:jc w:val="both"/>
              <w:rPr>
                <w:rFonts w:eastAsia="標楷體"/>
                <w:spacing w:val="20"/>
                <w:sz w:val="36"/>
                <w:szCs w:val="36"/>
              </w:rPr>
            </w:pPr>
            <w:r w:rsidRPr="00D02750">
              <w:lastRenderedPageBreak/>
              <w:br w:type="page"/>
            </w:r>
            <w:r w:rsidRPr="00D0275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總決算歲出政事別決算審定表</w:t>
            </w:r>
          </w:p>
        </w:tc>
      </w:tr>
      <w:tr w:rsidR="00D02750" w:rsidRPr="00D02750" w14:paraId="3D2C1FAD" w14:textId="77777777" w:rsidTr="004D35C8">
        <w:trPr>
          <w:cantSplit/>
          <w:trHeight w:val="526"/>
        </w:trPr>
        <w:tc>
          <w:tcPr>
            <w:tcW w:w="9923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446DA3A7" w14:textId="77777777" w:rsidR="00D02750" w:rsidRPr="00D02750" w:rsidRDefault="00D02750" w:rsidP="00D02750">
            <w:pPr>
              <w:ind w:rightChars="10" w:right="24"/>
              <w:jc w:val="right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D02750" w:rsidRPr="00D02750" w14:paraId="1CE12EAC" w14:textId="77777777" w:rsidTr="004D35C8">
        <w:trPr>
          <w:cantSplit/>
          <w:trHeight w:hRule="exact" w:val="454"/>
        </w:trPr>
        <w:tc>
          <w:tcPr>
            <w:tcW w:w="5954" w:type="dxa"/>
            <w:gridSpan w:val="5"/>
            <w:tcBorders>
              <w:left w:val="nil"/>
            </w:tcBorders>
            <w:vAlign w:val="center"/>
          </w:tcPr>
          <w:p w14:paraId="60C7F9CD" w14:textId="77777777" w:rsidR="00D02750" w:rsidRPr="00D02750" w:rsidRDefault="00D02750" w:rsidP="00D02750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1984" w:type="dxa"/>
            <w:gridSpan w:val="2"/>
            <w:vAlign w:val="center"/>
          </w:tcPr>
          <w:p w14:paraId="72C71206" w14:textId="77777777" w:rsidR="00D02750" w:rsidRPr="00D02750" w:rsidRDefault="00D02750" w:rsidP="00D0275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決算審定數與預算數</w:t>
            </w:r>
          </w:p>
          <w:p w14:paraId="5A0B673D" w14:textId="77777777" w:rsidR="00D02750" w:rsidRPr="00D02750" w:rsidRDefault="00D02750" w:rsidP="00D0275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比較增減</w:t>
            </w: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14:paraId="02848121" w14:textId="77777777" w:rsidR="00D02750" w:rsidRPr="00D02750" w:rsidRDefault="00D02750" w:rsidP="00D0275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決算審定數與決算數</w:t>
            </w:r>
          </w:p>
          <w:p w14:paraId="305A8D08" w14:textId="77777777" w:rsidR="00D02750" w:rsidRPr="00D02750" w:rsidRDefault="00D02750" w:rsidP="00D0275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D02750" w:rsidRPr="00D02750" w14:paraId="4E892A65" w14:textId="77777777" w:rsidTr="004D35C8">
        <w:trPr>
          <w:cantSplit/>
          <w:trHeight w:hRule="exact" w:val="454"/>
        </w:trPr>
        <w:tc>
          <w:tcPr>
            <w:tcW w:w="1352" w:type="dxa"/>
            <w:tcBorders>
              <w:left w:val="nil"/>
            </w:tcBorders>
            <w:vAlign w:val="center"/>
          </w:tcPr>
          <w:p w14:paraId="05C840E6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200" w:type="dxa"/>
            <w:vAlign w:val="center"/>
          </w:tcPr>
          <w:p w14:paraId="6E6E64CF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1C1E4E51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51AF294E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709" w:type="dxa"/>
            <w:vAlign w:val="center"/>
          </w:tcPr>
          <w:p w14:paraId="47D071CC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pacing w:val="-6"/>
                <w:sz w:val="20"/>
              </w:rPr>
            </w:pPr>
            <w:r w:rsidRPr="00D02750">
              <w:rPr>
                <w:rFonts w:ascii="標楷體" w:eastAsia="標楷體" w:hint="eastAsia"/>
                <w:spacing w:val="-6"/>
                <w:sz w:val="20"/>
              </w:rPr>
              <w:t>占總數％</w:t>
            </w:r>
          </w:p>
        </w:tc>
        <w:tc>
          <w:tcPr>
            <w:tcW w:w="1417" w:type="dxa"/>
            <w:vAlign w:val="center"/>
          </w:tcPr>
          <w:p w14:paraId="22AA7E7F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567" w:type="dxa"/>
            <w:vAlign w:val="center"/>
          </w:tcPr>
          <w:p w14:paraId="01C38A62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45A08693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3A579F5B" w14:textId="77777777" w:rsidR="00D02750" w:rsidRPr="00D02750" w:rsidRDefault="00D02750" w:rsidP="00D02750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D02750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D02750" w:rsidRPr="00D02750" w14:paraId="58B46354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352" w:type="dxa"/>
            <w:vAlign w:val="bottom"/>
          </w:tcPr>
          <w:p w14:paraId="7F2C315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137,352,955,710</w:t>
            </w:r>
          </w:p>
        </w:tc>
        <w:tc>
          <w:tcPr>
            <w:tcW w:w="1200" w:type="dxa"/>
            <w:vAlign w:val="bottom"/>
          </w:tcPr>
          <w:p w14:paraId="5D6DCF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1,377,536,601</w:t>
            </w:r>
          </w:p>
        </w:tc>
        <w:tc>
          <w:tcPr>
            <w:tcW w:w="1276" w:type="dxa"/>
            <w:vAlign w:val="bottom"/>
          </w:tcPr>
          <w:p w14:paraId="58CB41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14,755,738,558</w:t>
            </w:r>
          </w:p>
        </w:tc>
        <w:tc>
          <w:tcPr>
            <w:tcW w:w="1417" w:type="dxa"/>
            <w:vAlign w:val="bottom"/>
          </w:tcPr>
          <w:p w14:paraId="088B50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153,486,230,869</w:t>
            </w:r>
          </w:p>
        </w:tc>
        <w:tc>
          <w:tcPr>
            <w:tcW w:w="709" w:type="dxa"/>
            <w:vAlign w:val="bottom"/>
          </w:tcPr>
          <w:p w14:paraId="6394D69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vAlign w:val="bottom"/>
          </w:tcPr>
          <w:p w14:paraId="5FF859C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- 8,995,012,131</w:t>
            </w:r>
          </w:p>
        </w:tc>
        <w:tc>
          <w:tcPr>
            <w:tcW w:w="567" w:type="dxa"/>
            <w:vAlign w:val="bottom"/>
          </w:tcPr>
          <w:p w14:paraId="5599371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- 5.54</w:t>
            </w:r>
          </w:p>
        </w:tc>
        <w:tc>
          <w:tcPr>
            <w:tcW w:w="1276" w:type="dxa"/>
            <w:vAlign w:val="bottom"/>
          </w:tcPr>
          <w:p w14:paraId="71E2E9E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- 105,104,790</w:t>
            </w:r>
          </w:p>
        </w:tc>
        <w:tc>
          <w:tcPr>
            <w:tcW w:w="709" w:type="dxa"/>
            <w:vAlign w:val="bottom"/>
          </w:tcPr>
          <w:p w14:paraId="29345BD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- 0.07</w:t>
            </w:r>
          </w:p>
        </w:tc>
      </w:tr>
      <w:tr w:rsidR="00D02750" w:rsidRPr="00D02750" w14:paraId="695A0FD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352" w:type="dxa"/>
            <w:vAlign w:val="bottom"/>
          </w:tcPr>
          <w:p w14:paraId="1B53830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24,087,650,949</w:t>
            </w:r>
          </w:p>
        </w:tc>
        <w:tc>
          <w:tcPr>
            <w:tcW w:w="1200" w:type="dxa"/>
            <w:vAlign w:val="bottom"/>
          </w:tcPr>
          <w:p w14:paraId="6DD5900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41,266,637</w:t>
            </w:r>
          </w:p>
        </w:tc>
        <w:tc>
          <w:tcPr>
            <w:tcW w:w="1276" w:type="dxa"/>
            <w:vAlign w:val="bottom"/>
          </w:tcPr>
          <w:p w14:paraId="350283F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865,916,111</w:t>
            </w:r>
          </w:p>
        </w:tc>
        <w:tc>
          <w:tcPr>
            <w:tcW w:w="1417" w:type="dxa"/>
            <w:vAlign w:val="bottom"/>
          </w:tcPr>
          <w:p w14:paraId="3C8DF35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24,994,833,697</w:t>
            </w:r>
          </w:p>
        </w:tc>
        <w:tc>
          <w:tcPr>
            <w:tcW w:w="709" w:type="dxa"/>
            <w:vAlign w:val="bottom"/>
          </w:tcPr>
          <w:p w14:paraId="2CBD7BE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16.28</w:t>
            </w:r>
          </w:p>
        </w:tc>
        <w:tc>
          <w:tcPr>
            <w:tcW w:w="1417" w:type="dxa"/>
            <w:vAlign w:val="bottom"/>
          </w:tcPr>
          <w:p w14:paraId="7C46BC8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- 1,017,272,303</w:t>
            </w:r>
          </w:p>
        </w:tc>
        <w:tc>
          <w:tcPr>
            <w:tcW w:w="567" w:type="dxa"/>
            <w:vAlign w:val="bottom"/>
          </w:tcPr>
          <w:p w14:paraId="40BAA9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- 3.91</w:t>
            </w:r>
          </w:p>
        </w:tc>
        <w:tc>
          <w:tcPr>
            <w:tcW w:w="1276" w:type="dxa"/>
            <w:vAlign w:val="bottom"/>
          </w:tcPr>
          <w:p w14:paraId="5406AC3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1F0A4D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2231F143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3F1EB5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1,312,637,418</w:t>
            </w:r>
          </w:p>
        </w:tc>
        <w:tc>
          <w:tcPr>
            <w:tcW w:w="1200" w:type="dxa"/>
            <w:vAlign w:val="bottom"/>
          </w:tcPr>
          <w:p w14:paraId="181D162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1,915,092</w:t>
            </w:r>
          </w:p>
        </w:tc>
        <w:tc>
          <w:tcPr>
            <w:tcW w:w="1276" w:type="dxa"/>
            <w:vAlign w:val="bottom"/>
          </w:tcPr>
          <w:p w14:paraId="2EE8645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32,342,711</w:t>
            </w:r>
          </w:p>
        </w:tc>
        <w:tc>
          <w:tcPr>
            <w:tcW w:w="1417" w:type="dxa"/>
            <w:vAlign w:val="bottom"/>
          </w:tcPr>
          <w:p w14:paraId="245EF71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1,346,895,221</w:t>
            </w:r>
          </w:p>
        </w:tc>
        <w:tc>
          <w:tcPr>
            <w:tcW w:w="709" w:type="dxa"/>
            <w:vAlign w:val="bottom"/>
          </w:tcPr>
          <w:p w14:paraId="6A3AD74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0.88</w:t>
            </w:r>
          </w:p>
        </w:tc>
        <w:tc>
          <w:tcPr>
            <w:tcW w:w="1417" w:type="dxa"/>
            <w:vAlign w:val="bottom"/>
          </w:tcPr>
          <w:p w14:paraId="6E6153B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- 110,704,779</w:t>
            </w:r>
          </w:p>
        </w:tc>
        <w:tc>
          <w:tcPr>
            <w:tcW w:w="567" w:type="dxa"/>
            <w:vAlign w:val="bottom"/>
          </w:tcPr>
          <w:p w14:paraId="26D4C78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- 7.60</w:t>
            </w:r>
          </w:p>
        </w:tc>
        <w:tc>
          <w:tcPr>
            <w:tcW w:w="1276" w:type="dxa"/>
            <w:vAlign w:val="bottom"/>
          </w:tcPr>
          <w:p w14:paraId="4BF672C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489F4BF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1220501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7101697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713,873,183</w:t>
            </w:r>
          </w:p>
        </w:tc>
        <w:tc>
          <w:tcPr>
            <w:tcW w:w="1200" w:type="dxa"/>
            <w:vAlign w:val="bottom"/>
          </w:tcPr>
          <w:p w14:paraId="5E37B0B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1982C55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3,112,578</w:t>
            </w:r>
          </w:p>
        </w:tc>
        <w:tc>
          <w:tcPr>
            <w:tcW w:w="1417" w:type="dxa"/>
            <w:vAlign w:val="bottom"/>
          </w:tcPr>
          <w:p w14:paraId="48D8FC7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716,985,761</w:t>
            </w:r>
          </w:p>
        </w:tc>
        <w:tc>
          <w:tcPr>
            <w:tcW w:w="709" w:type="dxa"/>
            <w:vAlign w:val="bottom"/>
          </w:tcPr>
          <w:p w14:paraId="475AFA2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0.47</w:t>
            </w:r>
          </w:p>
        </w:tc>
        <w:tc>
          <w:tcPr>
            <w:tcW w:w="1417" w:type="dxa"/>
            <w:vAlign w:val="bottom"/>
          </w:tcPr>
          <w:p w14:paraId="083AE96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- 88,769,239</w:t>
            </w:r>
          </w:p>
        </w:tc>
        <w:tc>
          <w:tcPr>
            <w:tcW w:w="567" w:type="dxa"/>
            <w:vAlign w:val="bottom"/>
          </w:tcPr>
          <w:p w14:paraId="5719FD3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D02750">
              <w:rPr>
                <w:rFonts w:ascii="新細明體" w:hAnsi="新細明體"/>
                <w:bCs/>
                <w:spacing w:val="-6"/>
                <w:sz w:val="20"/>
              </w:rPr>
              <w:t>- 11.02</w:t>
            </w:r>
          </w:p>
        </w:tc>
        <w:tc>
          <w:tcPr>
            <w:tcW w:w="1276" w:type="dxa"/>
            <w:vAlign w:val="bottom"/>
          </w:tcPr>
          <w:p w14:paraId="1B13580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50240D5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2EEFBC2F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7CAD76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10,533,716,127</w:t>
            </w:r>
          </w:p>
        </w:tc>
        <w:tc>
          <w:tcPr>
            <w:tcW w:w="1200" w:type="dxa"/>
            <w:vAlign w:val="bottom"/>
          </w:tcPr>
          <w:p w14:paraId="25B60DC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20,666,645</w:t>
            </w:r>
          </w:p>
        </w:tc>
        <w:tc>
          <w:tcPr>
            <w:tcW w:w="1276" w:type="dxa"/>
            <w:vAlign w:val="bottom"/>
          </w:tcPr>
          <w:p w14:paraId="543C1B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782,355,976</w:t>
            </w:r>
          </w:p>
        </w:tc>
        <w:tc>
          <w:tcPr>
            <w:tcW w:w="1417" w:type="dxa"/>
            <w:vAlign w:val="bottom"/>
          </w:tcPr>
          <w:p w14:paraId="20F2608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11,336,738,748</w:t>
            </w:r>
          </w:p>
        </w:tc>
        <w:tc>
          <w:tcPr>
            <w:tcW w:w="709" w:type="dxa"/>
            <w:vAlign w:val="bottom"/>
          </w:tcPr>
          <w:p w14:paraId="0D6D04A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7.39</w:t>
            </w:r>
          </w:p>
        </w:tc>
        <w:tc>
          <w:tcPr>
            <w:tcW w:w="1417" w:type="dxa"/>
            <w:vAlign w:val="bottom"/>
          </w:tcPr>
          <w:p w14:paraId="2A58B26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- 487,266,252</w:t>
            </w:r>
          </w:p>
        </w:tc>
        <w:tc>
          <w:tcPr>
            <w:tcW w:w="567" w:type="dxa"/>
            <w:vAlign w:val="bottom"/>
          </w:tcPr>
          <w:p w14:paraId="27C08ED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- 4.12</w:t>
            </w:r>
          </w:p>
        </w:tc>
        <w:tc>
          <w:tcPr>
            <w:tcW w:w="1276" w:type="dxa"/>
            <w:vAlign w:val="bottom"/>
          </w:tcPr>
          <w:p w14:paraId="213529F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0F97003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57BCC365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3E13232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10,489,899,779</w:t>
            </w:r>
          </w:p>
        </w:tc>
        <w:tc>
          <w:tcPr>
            <w:tcW w:w="1200" w:type="dxa"/>
            <w:vAlign w:val="bottom"/>
          </w:tcPr>
          <w:p w14:paraId="7F376A7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18,684,900</w:t>
            </w:r>
          </w:p>
        </w:tc>
        <w:tc>
          <w:tcPr>
            <w:tcW w:w="1276" w:type="dxa"/>
            <w:vAlign w:val="bottom"/>
          </w:tcPr>
          <w:p w14:paraId="0BFC9AB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48,104,846</w:t>
            </w:r>
          </w:p>
        </w:tc>
        <w:tc>
          <w:tcPr>
            <w:tcW w:w="1417" w:type="dxa"/>
            <w:vAlign w:val="bottom"/>
          </w:tcPr>
          <w:p w14:paraId="74C85AE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10,556,689,525</w:t>
            </w:r>
          </w:p>
        </w:tc>
        <w:tc>
          <w:tcPr>
            <w:tcW w:w="709" w:type="dxa"/>
            <w:vAlign w:val="bottom"/>
          </w:tcPr>
          <w:p w14:paraId="455577B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6.88</w:t>
            </w:r>
          </w:p>
        </w:tc>
        <w:tc>
          <w:tcPr>
            <w:tcW w:w="1417" w:type="dxa"/>
            <w:vAlign w:val="bottom"/>
          </w:tcPr>
          <w:p w14:paraId="7ADE68B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- 302,810,475</w:t>
            </w:r>
          </w:p>
        </w:tc>
        <w:tc>
          <w:tcPr>
            <w:tcW w:w="567" w:type="dxa"/>
            <w:vAlign w:val="bottom"/>
          </w:tcPr>
          <w:p w14:paraId="416522E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- 2.79</w:t>
            </w:r>
          </w:p>
        </w:tc>
        <w:tc>
          <w:tcPr>
            <w:tcW w:w="1276" w:type="dxa"/>
            <w:vAlign w:val="bottom"/>
          </w:tcPr>
          <w:p w14:paraId="5FF7F44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4662CF7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1D738DA6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7FA0CD0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1,037,524,442</w:t>
            </w:r>
          </w:p>
        </w:tc>
        <w:tc>
          <w:tcPr>
            <w:tcW w:w="1200" w:type="dxa"/>
            <w:vAlign w:val="bottom"/>
          </w:tcPr>
          <w:p w14:paraId="56E5C55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47D00E3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13BF3B7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1,037,524,442</w:t>
            </w:r>
          </w:p>
        </w:tc>
        <w:tc>
          <w:tcPr>
            <w:tcW w:w="709" w:type="dxa"/>
            <w:vAlign w:val="bottom"/>
          </w:tcPr>
          <w:p w14:paraId="2A59F18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0.68</w:t>
            </w:r>
          </w:p>
        </w:tc>
        <w:tc>
          <w:tcPr>
            <w:tcW w:w="1417" w:type="dxa"/>
            <w:vAlign w:val="bottom"/>
          </w:tcPr>
          <w:p w14:paraId="57933D4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- 27,721,558</w:t>
            </w:r>
          </w:p>
        </w:tc>
        <w:tc>
          <w:tcPr>
            <w:tcW w:w="567" w:type="dxa"/>
            <w:vAlign w:val="bottom"/>
          </w:tcPr>
          <w:p w14:paraId="46A1BA7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- 2.60</w:t>
            </w:r>
          </w:p>
        </w:tc>
        <w:tc>
          <w:tcPr>
            <w:tcW w:w="1276" w:type="dxa"/>
            <w:vAlign w:val="bottom"/>
          </w:tcPr>
          <w:p w14:paraId="457AFE2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1A7534B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58EEC62D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750DCBE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58,884,805,634</w:t>
            </w:r>
          </w:p>
        </w:tc>
        <w:tc>
          <w:tcPr>
            <w:tcW w:w="1200" w:type="dxa"/>
            <w:vAlign w:val="bottom"/>
          </w:tcPr>
          <w:p w14:paraId="2D5367E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10,405,688</w:t>
            </w:r>
          </w:p>
        </w:tc>
        <w:tc>
          <w:tcPr>
            <w:tcW w:w="1276" w:type="dxa"/>
            <w:vAlign w:val="bottom"/>
          </w:tcPr>
          <w:p w14:paraId="73C5075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3,074,785,704</w:t>
            </w:r>
          </w:p>
        </w:tc>
        <w:tc>
          <w:tcPr>
            <w:tcW w:w="1417" w:type="dxa"/>
            <w:vAlign w:val="bottom"/>
          </w:tcPr>
          <w:p w14:paraId="68B878D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61,969,997,026</w:t>
            </w:r>
          </w:p>
        </w:tc>
        <w:tc>
          <w:tcPr>
            <w:tcW w:w="709" w:type="dxa"/>
            <w:vAlign w:val="bottom"/>
          </w:tcPr>
          <w:p w14:paraId="07FFB17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40.37</w:t>
            </w:r>
          </w:p>
        </w:tc>
        <w:tc>
          <w:tcPr>
            <w:tcW w:w="1417" w:type="dxa"/>
            <w:vAlign w:val="bottom"/>
          </w:tcPr>
          <w:p w14:paraId="7748A76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- 721,628,974</w:t>
            </w:r>
          </w:p>
        </w:tc>
        <w:tc>
          <w:tcPr>
            <w:tcW w:w="567" w:type="dxa"/>
            <w:vAlign w:val="bottom"/>
          </w:tcPr>
          <w:p w14:paraId="394C087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- 1.15</w:t>
            </w:r>
          </w:p>
        </w:tc>
        <w:tc>
          <w:tcPr>
            <w:tcW w:w="1276" w:type="dxa"/>
            <w:vAlign w:val="bottom"/>
          </w:tcPr>
          <w:p w14:paraId="34ECBD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791C978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42A05E93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5B3590F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56,535,521,774</w:t>
            </w:r>
          </w:p>
        </w:tc>
        <w:tc>
          <w:tcPr>
            <w:tcW w:w="1200" w:type="dxa"/>
            <w:vAlign w:val="bottom"/>
          </w:tcPr>
          <w:p w14:paraId="31079E7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0C57E8D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687,628,567</w:t>
            </w:r>
          </w:p>
        </w:tc>
        <w:tc>
          <w:tcPr>
            <w:tcW w:w="1417" w:type="dxa"/>
            <w:vAlign w:val="bottom"/>
          </w:tcPr>
          <w:p w14:paraId="238B77B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57,223,150,341</w:t>
            </w:r>
          </w:p>
        </w:tc>
        <w:tc>
          <w:tcPr>
            <w:tcW w:w="709" w:type="dxa"/>
            <w:vAlign w:val="bottom"/>
          </w:tcPr>
          <w:p w14:paraId="387D510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37.28</w:t>
            </w:r>
          </w:p>
        </w:tc>
        <w:tc>
          <w:tcPr>
            <w:tcW w:w="1417" w:type="dxa"/>
            <w:vAlign w:val="bottom"/>
          </w:tcPr>
          <w:p w14:paraId="3A9A11F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- 603,576,659</w:t>
            </w:r>
          </w:p>
        </w:tc>
        <w:tc>
          <w:tcPr>
            <w:tcW w:w="567" w:type="dxa"/>
            <w:vAlign w:val="bottom"/>
          </w:tcPr>
          <w:p w14:paraId="43B0392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- 1.04</w:t>
            </w:r>
          </w:p>
        </w:tc>
        <w:tc>
          <w:tcPr>
            <w:tcW w:w="1276" w:type="dxa"/>
            <w:vAlign w:val="bottom"/>
          </w:tcPr>
          <w:p w14:paraId="5A8E444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1EDDEB8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0FCA54F6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1D58F56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2,349,283,860</w:t>
            </w:r>
          </w:p>
        </w:tc>
        <w:tc>
          <w:tcPr>
            <w:tcW w:w="1200" w:type="dxa"/>
            <w:vAlign w:val="bottom"/>
          </w:tcPr>
          <w:p w14:paraId="78CB85F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10,405,688</w:t>
            </w:r>
          </w:p>
        </w:tc>
        <w:tc>
          <w:tcPr>
            <w:tcW w:w="1276" w:type="dxa"/>
            <w:vAlign w:val="bottom"/>
          </w:tcPr>
          <w:p w14:paraId="32DF909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2,387,157,137</w:t>
            </w:r>
          </w:p>
        </w:tc>
        <w:tc>
          <w:tcPr>
            <w:tcW w:w="1417" w:type="dxa"/>
            <w:vAlign w:val="bottom"/>
          </w:tcPr>
          <w:p w14:paraId="45BA3FA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4,746,846,685</w:t>
            </w:r>
          </w:p>
        </w:tc>
        <w:tc>
          <w:tcPr>
            <w:tcW w:w="709" w:type="dxa"/>
            <w:vAlign w:val="bottom"/>
          </w:tcPr>
          <w:p w14:paraId="1527D05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3.09</w:t>
            </w:r>
          </w:p>
        </w:tc>
        <w:tc>
          <w:tcPr>
            <w:tcW w:w="1417" w:type="dxa"/>
            <w:vAlign w:val="bottom"/>
          </w:tcPr>
          <w:p w14:paraId="3371679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- 118,052,315</w:t>
            </w:r>
          </w:p>
        </w:tc>
        <w:tc>
          <w:tcPr>
            <w:tcW w:w="567" w:type="dxa"/>
            <w:vAlign w:val="bottom"/>
          </w:tcPr>
          <w:p w14:paraId="209EC8B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- 2.43</w:t>
            </w:r>
          </w:p>
        </w:tc>
        <w:tc>
          <w:tcPr>
            <w:tcW w:w="1276" w:type="dxa"/>
            <w:vAlign w:val="bottom"/>
          </w:tcPr>
          <w:p w14:paraId="0687FB2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29BB417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5569EDF7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602A0AB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14,748,289,500</w:t>
            </w:r>
          </w:p>
        </w:tc>
        <w:tc>
          <w:tcPr>
            <w:tcW w:w="1200" w:type="dxa"/>
            <w:vAlign w:val="bottom"/>
          </w:tcPr>
          <w:p w14:paraId="47EA659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785,355,829</w:t>
            </w:r>
          </w:p>
        </w:tc>
        <w:tc>
          <w:tcPr>
            <w:tcW w:w="1276" w:type="dxa"/>
            <w:vAlign w:val="bottom"/>
          </w:tcPr>
          <w:p w14:paraId="06488B3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9,038,036,728</w:t>
            </w:r>
          </w:p>
        </w:tc>
        <w:tc>
          <w:tcPr>
            <w:tcW w:w="1417" w:type="dxa"/>
            <w:vAlign w:val="bottom"/>
          </w:tcPr>
          <w:p w14:paraId="2812187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24,571,682,057</w:t>
            </w:r>
          </w:p>
        </w:tc>
        <w:tc>
          <w:tcPr>
            <w:tcW w:w="709" w:type="dxa"/>
            <w:vAlign w:val="bottom"/>
          </w:tcPr>
          <w:p w14:paraId="5940A83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16.01</w:t>
            </w:r>
          </w:p>
        </w:tc>
        <w:tc>
          <w:tcPr>
            <w:tcW w:w="1417" w:type="dxa"/>
            <w:vAlign w:val="bottom"/>
          </w:tcPr>
          <w:p w14:paraId="2082989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- 1,715,122,943</w:t>
            </w:r>
          </w:p>
        </w:tc>
        <w:tc>
          <w:tcPr>
            <w:tcW w:w="567" w:type="dxa"/>
            <w:vAlign w:val="bottom"/>
          </w:tcPr>
          <w:p w14:paraId="4D253C7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- 6.52</w:t>
            </w:r>
          </w:p>
        </w:tc>
        <w:tc>
          <w:tcPr>
            <w:tcW w:w="1276" w:type="dxa"/>
            <w:vAlign w:val="bottom"/>
          </w:tcPr>
          <w:p w14:paraId="288E5A8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- 105,104,790</w:t>
            </w:r>
          </w:p>
        </w:tc>
        <w:tc>
          <w:tcPr>
            <w:tcW w:w="709" w:type="dxa"/>
            <w:vAlign w:val="bottom"/>
          </w:tcPr>
          <w:p w14:paraId="7832F18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- 0.43</w:t>
            </w:r>
          </w:p>
        </w:tc>
      </w:tr>
      <w:tr w:rsidR="00D02750" w:rsidRPr="00D02750" w14:paraId="2A4CAE62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5BDAEFA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1,809,231,640</w:t>
            </w:r>
          </w:p>
        </w:tc>
        <w:tc>
          <w:tcPr>
            <w:tcW w:w="1200" w:type="dxa"/>
            <w:vAlign w:val="bottom"/>
          </w:tcPr>
          <w:p w14:paraId="79299C9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35,391,408</w:t>
            </w:r>
          </w:p>
        </w:tc>
        <w:tc>
          <w:tcPr>
            <w:tcW w:w="1276" w:type="dxa"/>
            <w:vAlign w:val="bottom"/>
          </w:tcPr>
          <w:p w14:paraId="4C69E19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959,865,990</w:t>
            </w:r>
          </w:p>
        </w:tc>
        <w:tc>
          <w:tcPr>
            <w:tcW w:w="1417" w:type="dxa"/>
            <w:vAlign w:val="bottom"/>
          </w:tcPr>
          <w:p w14:paraId="14FF49E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2,804,489,038</w:t>
            </w:r>
          </w:p>
        </w:tc>
        <w:tc>
          <w:tcPr>
            <w:tcW w:w="709" w:type="dxa"/>
            <w:vAlign w:val="bottom"/>
          </w:tcPr>
          <w:p w14:paraId="20C1D3D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1.83</w:t>
            </w:r>
          </w:p>
        </w:tc>
        <w:tc>
          <w:tcPr>
            <w:tcW w:w="1417" w:type="dxa"/>
            <w:vAlign w:val="bottom"/>
          </w:tcPr>
          <w:p w14:paraId="46E7D0A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- 104,573,962</w:t>
            </w:r>
          </w:p>
        </w:tc>
        <w:tc>
          <w:tcPr>
            <w:tcW w:w="567" w:type="dxa"/>
            <w:vAlign w:val="bottom"/>
          </w:tcPr>
          <w:p w14:paraId="463CFE7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- 3.59</w:t>
            </w:r>
          </w:p>
        </w:tc>
        <w:tc>
          <w:tcPr>
            <w:tcW w:w="1276" w:type="dxa"/>
            <w:vAlign w:val="bottom"/>
          </w:tcPr>
          <w:p w14:paraId="2CFC27D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6090B3C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298A7ECD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5ACAB31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2,286,109,187</w:t>
            </w:r>
          </w:p>
        </w:tc>
        <w:tc>
          <w:tcPr>
            <w:tcW w:w="1200" w:type="dxa"/>
            <w:vAlign w:val="bottom"/>
          </w:tcPr>
          <w:p w14:paraId="2D44D9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61,517,431</w:t>
            </w:r>
          </w:p>
        </w:tc>
        <w:tc>
          <w:tcPr>
            <w:tcW w:w="1276" w:type="dxa"/>
            <w:vAlign w:val="bottom"/>
          </w:tcPr>
          <w:p w14:paraId="454809A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722,382,184</w:t>
            </w:r>
          </w:p>
        </w:tc>
        <w:tc>
          <w:tcPr>
            <w:tcW w:w="1417" w:type="dxa"/>
            <w:vAlign w:val="bottom"/>
          </w:tcPr>
          <w:p w14:paraId="77A68F5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3,070,008,802</w:t>
            </w:r>
          </w:p>
        </w:tc>
        <w:tc>
          <w:tcPr>
            <w:tcW w:w="709" w:type="dxa"/>
            <w:vAlign w:val="bottom"/>
          </w:tcPr>
          <w:p w14:paraId="4BD6411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2.00</w:t>
            </w:r>
          </w:p>
        </w:tc>
        <w:tc>
          <w:tcPr>
            <w:tcW w:w="1417" w:type="dxa"/>
            <w:vAlign w:val="bottom"/>
          </w:tcPr>
          <w:p w14:paraId="758B0D3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- 360,324,198</w:t>
            </w:r>
          </w:p>
        </w:tc>
        <w:tc>
          <w:tcPr>
            <w:tcW w:w="567" w:type="dxa"/>
            <w:vAlign w:val="bottom"/>
          </w:tcPr>
          <w:p w14:paraId="7286708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D02750">
              <w:rPr>
                <w:rFonts w:ascii="新細明體" w:hAnsi="新細明體"/>
                <w:bCs/>
                <w:spacing w:val="-6"/>
                <w:sz w:val="20"/>
              </w:rPr>
              <w:t>- 10.50</w:t>
            </w:r>
          </w:p>
        </w:tc>
        <w:tc>
          <w:tcPr>
            <w:tcW w:w="1276" w:type="dxa"/>
            <w:vAlign w:val="bottom"/>
          </w:tcPr>
          <w:p w14:paraId="2A98204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- 105,104,790</w:t>
            </w:r>
          </w:p>
        </w:tc>
        <w:tc>
          <w:tcPr>
            <w:tcW w:w="709" w:type="dxa"/>
            <w:vAlign w:val="bottom"/>
          </w:tcPr>
          <w:p w14:paraId="291BC61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- 3.31</w:t>
            </w:r>
          </w:p>
        </w:tc>
      </w:tr>
      <w:tr w:rsidR="00D02750" w:rsidRPr="00D02750" w14:paraId="01A0BF9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412F454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9,105,875,823</w:t>
            </w:r>
          </w:p>
        </w:tc>
        <w:tc>
          <w:tcPr>
            <w:tcW w:w="1200" w:type="dxa"/>
            <w:vAlign w:val="bottom"/>
          </w:tcPr>
          <w:p w14:paraId="4D81A79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625,179,462</w:t>
            </w:r>
          </w:p>
        </w:tc>
        <w:tc>
          <w:tcPr>
            <w:tcW w:w="1276" w:type="dxa"/>
            <w:vAlign w:val="bottom"/>
          </w:tcPr>
          <w:p w14:paraId="0206E37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6,810,014,278</w:t>
            </w:r>
          </w:p>
        </w:tc>
        <w:tc>
          <w:tcPr>
            <w:tcW w:w="1417" w:type="dxa"/>
            <w:vAlign w:val="bottom"/>
          </w:tcPr>
          <w:p w14:paraId="5D50E1A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16,541,069,563</w:t>
            </w:r>
          </w:p>
        </w:tc>
        <w:tc>
          <w:tcPr>
            <w:tcW w:w="709" w:type="dxa"/>
            <w:vAlign w:val="bottom"/>
          </w:tcPr>
          <w:p w14:paraId="02EDE84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10.78</w:t>
            </w:r>
          </w:p>
        </w:tc>
        <w:tc>
          <w:tcPr>
            <w:tcW w:w="1417" w:type="dxa"/>
            <w:vAlign w:val="bottom"/>
          </w:tcPr>
          <w:p w14:paraId="7BF52BD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- 1,049,419,437</w:t>
            </w:r>
          </w:p>
        </w:tc>
        <w:tc>
          <w:tcPr>
            <w:tcW w:w="567" w:type="dxa"/>
            <w:vAlign w:val="bottom"/>
          </w:tcPr>
          <w:p w14:paraId="079F792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- 5.97</w:t>
            </w:r>
          </w:p>
        </w:tc>
        <w:tc>
          <w:tcPr>
            <w:tcW w:w="1276" w:type="dxa"/>
            <w:vAlign w:val="bottom"/>
          </w:tcPr>
          <w:p w14:paraId="0BF69D0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0EF2548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14A690E0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0EE2DED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1,547,072,850</w:t>
            </w:r>
          </w:p>
        </w:tc>
        <w:tc>
          <w:tcPr>
            <w:tcW w:w="1200" w:type="dxa"/>
            <w:vAlign w:val="bottom"/>
          </w:tcPr>
          <w:p w14:paraId="308AE56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63,267,528</w:t>
            </w:r>
          </w:p>
        </w:tc>
        <w:tc>
          <w:tcPr>
            <w:tcW w:w="1276" w:type="dxa"/>
            <w:vAlign w:val="bottom"/>
          </w:tcPr>
          <w:p w14:paraId="5B8F477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545,774,276</w:t>
            </w:r>
          </w:p>
        </w:tc>
        <w:tc>
          <w:tcPr>
            <w:tcW w:w="1417" w:type="dxa"/>
            <w:vAlign w:val="bottom"/>
          </w:tcPr>
          <w:p w14:paraId="22B68F4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2,156,114,654</w:t>
            </w:r>
          </w:p>
        </w:tc>
        <w:tc>
          <w:tcPr>
            <w:tcW w:w="709" w:type="dxa"/>
            <w:vAlign w:val="bottom"/>
          </w:tcPr>
          <w:p w14:paraId="50A307C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1.40</w:t>
            </w:r>
          </w:p>
        </w:tc>
        <w:tc>
          <w:tcPr>
            <w:tcW w:w="1417" w:type="dxa"/>
            <w:vAlign w:val="bottom"/>
          </w:tcPr>
          <w:p w14:paraId="196F5D7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- 200,805,346</w:t>
            </w:r>
          </w:p>
        </w:tc>
        <w:tc>
          <w:tcPr>
            <w:tcW w:w="567" w:type="dxa"/>
            <w:vAlign w:val="bottom"/>
          </w:tcPr>
          <w:p w14:paraId="6060E90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- 8.52</w:t>
            </w:r>
          </w:p>
        </w:tc>
        <w:tc>
          <w:tcPr>
            <w:tcW w:w="1276" w:type="dxa"/>
            <w:vAlign w:val="bottom"/>
          </w:tcPr>
          <w:p w14:paraId="00D8B31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145B7BB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23A3F9F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55109B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27,830,870,200</w:t>
            </w:r>
          </w:p>
        </w:tc>
        <w:tc>
          <w:tcPr>
            <w:tcW w:w="1200" w:type="dxa"/>
            <w:vAlign w:val="bottom"/>
          </w:tcPr>
          <w:p w14:paraId="7929A56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277,890,838</w:t>
            </w:r>
          </w:p>
        </w:tc>
        <w:tc>
          <w:tcPr>
            <w:tcW w:w="1276" w:type="dxa"/>
            <w:vAlign w:val="bottom"/>
          </w:tcPr>
          <w:p w14:paraId="4DBBF96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545,004,857</w:t>
            </w:r>
          </w:p>
        </w:tc>
        <w:tc>
          <w:tcPr>
            <w:tcW w:w="1417" w:type="dxa"/>
            <w:vAlign w:val="bottom"/>
          </w:tcPr>
          <w:p w14:paraId="3F5B9DE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28,653,765,895</w:t>
            </w:r>
          </w:p>
        </w:tc>
        <w:tc>
          <w:tcPr>
            <w:tcW w:w="709" w:type="dxa"/>
            <w:vAlign w:val="bottom"/>
          </w:tcPr>
          <w:p w14:paraId="38C4F38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18.67</w:t>
            </w:r>
          </w:p>
        </w:tc>
        <w:tc>
          <w:tcPr>
            <w:tcW w:w="1417" w:type="dxa"/>
            <w:vAlign w:val="bottom"/>
          </w:tcPr>
          <w:p w14:paraId="76BEF7E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- 2,700,075,105</w:t>
            </w:r>
          </w:p>
        </w:tc>
        <w:tc>
          <w:tcPr>
            <w:tcW w:w="567" w:type="dxa"/>
            <w:vAlign w:val="bottom"/>
          </w:tcPr>
          <w:p w14:paraId="173A2B4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- 8.61</w:t>
            </w:r>
          </w:p>
        </w:tc>
        <w:tc>
          <w:tcPr>
            <w:tcW w:w="1276" w:type="dxa"/>
            <w:vAlign w:val="bottom"/>
          </w:tcPr>
          <w:p w14:paraId="2D9BC12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4B4EA88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1B18848B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64B9580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869,874,566</w:t>
            </w:r>
          </w:p>
        </w:tc>
        <w:tc>
          <w:tcPr>
            <w:tcW w:w="1200" w:type="dxa"/>
            <w:vAlign w:val="bottom"/>
          </w:tcPr>
          <w:p w14:paraId="3573534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244E5D8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6D66C74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869,874,566</w:t>
            </w:r>
          </w:p>
        </w:tc>
        <w:tc>
          <w:tcPr>
            <w:tcW w:w="709" w:type="dxa"/>
            <w:vAlign w:val="bottom"/>
          </w:tcPr>
          <w:p w14:paraId="1AF6DFD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0.57</w:t>
            </w:r>
          </w:p>
        </w:tc>
        <w:tc>
          <w:tcPr>
            <w:tcW w:w="1417" w:type="dxa"/>
            <w:vAlign w:val="bottom"/>
          </w:tcPr>
          <w:p w14:paraId="0BF5B25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- 81,371,434</w:t>
            </w:r>
          </w:p>
        </w:tc>
        <w:tc>
          <w:tcPr>
            <w:tcW w:w="567" w:type="dxa"/>
            <w:vAlign w:val="bottom"/>
          </w:tcPr>
          <w:p w14:paraId="6BC783C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- 8.55</w:t>
            </w:r>
          </w:p>
        </w:tc>
        <w:tc>
          <w:tcPr>
            <w:tcW w:w="1276" w:type="dxa"/>
            <w:vAlign w:val="bottom"/>
          </w:tcPr>
          <w:p w14:paraId="601750C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7982698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3170DEA3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16A18A1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2,260,965,145</w:t>
            </w:r>
          </w:p>
        </w:tc>
        <w:tc>
          <w:tcPr>
            <w:tcW w:w="1200" w:type="dxa"/>
            <w:vAlign w:val="bottom"/>
          </w:tcPr>
          <w:p w14:paraId="4E3A38D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600,000</w:t>
            </w:r>
          </w:p>
        </w:tc>
        <w:tc>
          <w:tcPr>
            <w:tcW w:w="1276" w:type="dxa"/>
            <w:vAlign w:val="bottom"/>
          </w:tcPr>
          <w:p w14:paraId="2AA27BD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3675159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2,261,565,145</w:t>
            </w:r>
          </w:p>
        </w:tc>
        <w:tc>
          <w:tcPr>
            <w:tcW w:w="709" w:type="dxa"/>
            <w:vAlign w:val="bottom"/>
          </w:tcPr>
          <w:p w14:paraId="44C9DD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1.47</w:t>
            </w:r>
          </w:p>
        </w:tc>
        <w:tc>
          <w:tcPr>
            <w:tcW w:w="1417" w:type="dxa"/>
            <w:vAlign w:val="bottom"/>
          </w:tcPr>
          <w:p w14:paraId="0F3DB8F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- 298,426,855</w:t>
            </w:r>
          </w:p>
        </w:tc>
        <w:tc>
          <w:tcPr>
            <w:tcW w:w="567" w:type="dxa"/>
            <w:vAlign w:val="bottom"/>
          </w:tcPr>
          <w:p w14:paraId="4DEC909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D02750">
              <w:rPr>
                <w:rFonts w:ascii="新細明體" w:hAnsi="新細明體"/>
                <w:bCs/>
                <w:spacing w:val="-6"/>
                <w:sz w:val="20"/>
              </w:rPr>
              <w:t>- 11.66</w:t>
            </w:r>
          </w:p>
        </w:tc>
        <w:tc>
          <w:tcPr>
            <w:tcW w:w="1276" w:type="dxa"/>
            <w:vAlign w:val="bottom"/>
          </w:tcPr>
          <w:p w14:paraId="07742D6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0EFD960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1996E112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5219DC1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16,838,596,656</w:t>
            </w:r>
          </w:p>
        </w:tc>
        <w:tc>
          <w:tcPr>
            <w:tcW w:w="1200" w:type="dxa"/>
            <w:vAlign w:val="bottom"/>
          </w:tcPr>
          <w:p w14:paraId="451E60F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165,161,984</w:t>
            </w:r>
          </w:p>
        </w:tc>
        <w:tc>
          <w:tcPr>
            <w:tcW w:w="1276" w:type="dxa"/>
            <w:vAlign w:val="bottom"/>
          </w:tcPr>
          <w:p w14:paraId="397B879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216,750,142</w:t>
            </w:r>
          </w:p>
        </w:tc>
        <w:tc>
          <w:tcPr>
            <w:tcW w:w="1417" w:type="dxa"/>
            <w:vAlign w:val="bottom"/>
          </w:tcPr>
          <w:p w14:paraId="530CFF0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17,220,508,782</w:t>
            </w:r>
          </w:p>
        </w:tc>
        <w:tc>
          <w:tcPr>
            <w:tcW w:w="709" w:type="dxa"/>
            <w:vAlign w:val="bottom"/>
          </w:tcPr>
          <w:p w14:paraId="34A157B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11.22</w:t>
            </w:r>
          </w:p>
        </w:tc>
        <w:tc>
          <w:tcPr>
            <w:tcW w:w="1417" w:type="dxa"/>
            <w:vAlign w:val="bottom"/>
          </w:tcPr>
          <w:p w14:paraId="2CAFA21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- 1,821,722,218</w:t>
            </w:r>
          </w:p>
        </w:tc>
        <w:tc>
          <w:tcPr>
            <w:tcW w:w="567" w:type="dxa"/>
            <w:vAlign w:val="bottom"/>
          </w:tcPr>
          <w:p w14:paraId="68EAEBB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- 9.57</w:t>
            </w:r>
          </w:p>
        </w:tc>
        <w:tc>
          <w:tcPr>
            <w:tcW w:w="1276" w:type="dxa"/>
            <w:vAlign w:val="bottom"/>
          </w:tcPr>
          <w:p w14:paraId="176148F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0A37CBE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31532D5E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4C453C3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18,906,062</w:t>
            </w:r>
          </w:p>
        </w:tc>
        <w:tc>
          <w:tcPr>
            <w:tcW w:w="1200" w:type="dxa"/>
            <w:vAlign w:val="bottom"/>
          </w:tcPr>
          <w:p w14:paraId="1722F6A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335DFA4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37574EC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18,906,062</w:t>
            </w:r>
          </w:p>
        </w:tc>
        <w:tc>
          <w:tcPr>
            <w:tcW w:w="709" w:type="dxa"/>
            <w:vAlign w:val="bottom"/>
          </w:tcPr>
          <w:p w14:paraId="2B772CF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0.01</w:t>
            </w:r>
          </w:p>
        </w:tc>
        <w:tc>
          <w:tcPr>
            <w:tcW w:w="1417" w:type="dxa"/>
            <w:vAlign w:val="bottom"/>
          </w:tcPr>
          <w:p w14:paraId="160420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- 1,586,938</w:t>
            </w:r>
          </w:p>
        </w:tc>
        <w:tc>
          <w:tcPr>
            <w:tcW w:w="567" w:type="dxa"/>
            <w:vAlign w:val="bottom"/>
          </w:tcPr>
          <w:p w14:paraId="3756E78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- 7.74</w:t>
            </w:r>
          </w:p>
        </w:tc>
        <w:tc>
          <w:tcPr>
            <w:tcW w:w="1276" w:type="dxa"/>
            <w:vAlign w:val="bottom"/>
          </w:tcPr>
          <w:p w14:paraId="1BFD3EE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5D62C60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00B87259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52" w:type="dxa"/>
            <w:vAlign w:val="bottom"/>
          </w:tcPr>
          <w:p w14:paraId="5F00458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7,842,527,771</w:t>
            </w:r>
          </w:p>
        </w:tc>
        <w:tc>
          <w:tcPr>
            <w:tcW w:w="1200" w:type="dxa"/>
            <w:vAlign w:val="bottom"/>
          </w:tcPr>
          <w:p w14:paraId="2878A9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112,128,854</w:t>
            </w:r>
          </w:p>
        </w:tc>
        <w:tc>
          <w:tcPr>
            <w:tcW w:w="1276" w:type="dxa"/>
            <w:vAlign w:val="bottom"/>
          </w:tcPr>
          <w:p w14:paraId="380C9D8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328,254,715</w:t>
            </w:r>
          </w:p>
        </w:tc>
        <w:tc>
          <w:tcPr>
            <w:tcW w:w="1417" w:type="dxa"/>
            <w:vAlign w:val="bottom"/>
          </w:tcPr>
          <w:p w14:paraId="5704E73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8,282,911,340</w:t>
            </w:r>
          </w:p>
        </w:tc>
        <w:tc>
          <w:tcPr>
            <w:tcW w:w="709" w:type="dxa"/>
            <w:vAlign w:val="bottom"/>
          </w:tcPr>
          <w:p w14:paraId="7226FD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5.40</w:t>
            </w:r>
          </w:p>
        </w:tc>
        <w:tc>
          <w:tcPr>
            <w:tcW w:w="1417" w:type="dxa"/>
            <w:vAlign w:val="bottom"/>
          </w:tcPr>
          <w:p w14:paraId="5CCF4D8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- 496,967,660</w:t>
            </w:r>
          </w:p>
        </w:tc>
        <w:tc>
          <w:tcPr>
            <w:tcW w:w="567" w:type="dxa"/>
            <w:vAlign w:val="bottom"/>
          </w:tcPr>
          <w:p w14:paraId="17DE31D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- 5.66</w:t>
            </w:r>
          </w:p>
        </w:tc>
        <w:tc>
          <w:tcPr>
            <w:tcW w:w="1276" w:type="dxa"/>
            <w:vAlign w:val="bottom"/>
          </w:tcPr>
          <w:p w14:paraId="422B2AB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0D11D8D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4F4520DA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3F07635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8,084,632,365</w:t>
            </w:r>
          </w:p>
        </w:tc>
        <w:tc>
          <w:tcPr>
            <w:tcW w:w="1200" w:type="dxa"/>
            <w:vAlign w:val="bottom"/>
          </w:tcPr>
          <w:p w14:paraId="197A3A5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249,362,487</w:t>
            </w:r>
          </w:p>
        </w:tc>
        <w:tc>
          <w:tcPr>
            <w:tcW w:w="1276" w:type="dxa"/>
            <w:vAlign w:val="bottom"/>
          </w:tcPr>
          <w:p w14:paraId="011C58E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898,248,698</w:t>
            </w:r>
          </w:p>
        </w:tc>
        <w:tc>
          <w:tcPr>
            <w:tcW w:w="1417" w:type="dxa"/>
            <w:vAlign w:val="bottom"/>
          </w:tcPr>
          <w:p w14:paraId="378C164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9,232,243,550</w:t>
            </w:r>
          </w:p>
        </w:tc>
        <w:tc>
          <w:tcPr>
            <w:tcW w:w="709" w:type="dxa"/>
            <w:vAlign w:val="bottom"/>
          </w:tcPr>
          <w:p w14:paraId="143E57C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6.02</w:t>
            </w:r>
          </w:p>
        </w:tc>
        <w:tc>
          <w:tcPr>
            <w:tcW w:w="1417" w:type="dxa"/>
            <w:vAlign w:val="bottom"/>
          </w:tcPr>
          <w:p w14:paraId="36BAAAB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- 465,670,450</w:t>
            </w:r>
          </w:p>
        </w:tc>
        <w:tc>
          <w:tcPr>
            <w:tcW w:w="567" w:type="dxa"/>
            <w:vAlign w:val="bottom"/>
          </w:tcPr>
          <w:p w14:paraId="3233E92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- 4.80</w:t>
            </w:r>
          </w:p>
        </w:tc>
        <w:tc>
          <w:tcPr>
            <w:tcW w:w="1276" w:type="dxa"/>
            <w:vAlign w:val="bottom"/>
          </w:tcPr>
          <w:p w14:paraId="0C84394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47958CB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2A178C9E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2A0A1E2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7,102,553,069</w:t>
            </w:r>
          </w:p>
        </w:tc>
        <w:tc>
          <w:tcPr>
            <w:tcW w:w="1200" w:type="dxa"/>
            <w:vAlign w:val="bottom"/>
          </w:tcPr>
          <w:p w14:paraId="613327D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145,125,755</w:t>
            </w:r>
          </w:p>
        </w:tc>
        <w:tc>
          <w:tcPr>
            <w:tcW w:w="1276" w:type="dxa"/>
            <w:vAlign w:val="bottom"/>
          </w:tcPr>
          <w:p w14:paraId="028C380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598,758,732</w:t>
            </w:r>
          </w:p>
        </w:tc>
        <w:tc>
          <w:tcPr>
            <w:tcW w:w="1417" w:type="dxa"/>
            <w:vAlign w:val="bottom"/>
          </w:tcPr>
          <w:p w14:paraId="584D2A1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7,846,437,556</w:t>
            </w:r>
          </w:p>
        </w:tc>
        <w:tc>
          <w:tcPr>
            <w:tcW w:w="709" w:type="dxa"/>
            <w:vAlign w:val="bottom"/>
          </w:tcPr>
          <w:p w14:paraId="2355C41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5.11</w:t>
            </w:r>
          </w:p>
        </w:tc>
        <w:tc>
          <w:tcPr>
            <w:tcW w:w="1417" w:type="dxa"/>
            <w:vAlign w:val="bottom"/>
          </w:tcPr>
          <w:p w14:paraId="2C50E5F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- 427,254,444</w:t>
            </w:r>
          </w:p>
        </w:tc>
        <w:tc>
          <w:tcPr>
            <w:tcW w:w="567" w:type="dxa"/>
            <w:vAlign w:val="bottom"/>
          </w:tcPr>
          <w:p w14:paraId="3692603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- 5.16</w:t>
            </w:r>
          </w:p>
        </w:tc>
        <w:tc>
          <w:tcPr>
            <w:tcW w:w="1276" w:type="dxa"/>
            <w:vAlign w:val="bottom"/>
          </w:tcPr>
          <w:p w14:paraId="2881D5A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17EE3FF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79E5E579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647A463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982,079,296</w:t>
            </w:r>
          </w:p>
        </w:tc>
        <w:tc>
          <w:tcPr>
            <w:tcW w:w="1200" w:type="dxa"/>
            <w:vAlign w:val="bottom"/>
          </w:tcPr>
          <w:p w14:paraId="41E57EE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104,236,732</w:t>
            </w:r>
          </w:p>
        </w:tc>
        <w:tc>
          <w:tcPr>
            <w:tcW w:w="1276" w:type="dxa"/>
            <w:vAlign w:val="bottom"/>
          </w:tcPr>
          <w:p w14:paraId="1C416D1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299,489,966</w:t>
            </w:r>
          </w:p>
        </w:tc>
        <w:tc>
          <w:tcPr>
            <w:tcW w:w="1417" w:type="dxa"/>
            <w:vAlign w:val="bottom"/>
          </w:tcPr>
          <w:p w14:paraId="1502955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1,385,805,994</w:t>
            </w:r>
          </w:p>
        </w:tc>
        <w:tc>
          <w:tcPr>
            <w:tcW w:w="709" w:type="dxa"/>
            <w:vAlign w:val="bottom"/>
          </w:tcPr>
          <w:p w14:paraId="1F274AB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0.90</w:t>
            </w:r>
          </w:p>
        </w:tc>
        <w:tc>
          <w:tcPr>
            <w:tcW w:w="1417" w:type="dxa"/>
            <w:vAlign w:val="bottom"/>
          </w:tcPr>
          <w:p w14:paraId="41697BA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- 38,416,006</w:t>
            </w:r>
          </w:p>
        </w:tc>
        <w:tc>
          <w:tcPr>
            <w:tcW w:w="567" w:type="dxa"/>
            <w:vAlign w:val="bottom"/>
          </w:tcPr>
          <w:p w14:paraId="06BACD6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/>
                <w:bCs/>
                <w:sz w:val="20"/>
              </w:rPr>
              <w:t>- 2.70</w:t>
            </w:r>
          </w:p>
        </w:tc>
        <w:tc>
          <w:tcPr>
            <w:tcW w:w="1276" w:type="dxa"/>
            <w:vAlign w:val="bottom"/>
          </w:tcPr>
          <w:p w14:paraId="4767BB2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7184420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7DF5AFB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03A1588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2,548,427,398</w:t>
            </w:r>
          </w:p>
        </w:tc>
        <w:tc>
          <w:tcPr>
            <w:tcW w:w="1200" w:type="dxa"/>
            <w:vAlign w:val="bottom"/>
          </w:tcPr>
          <w:p w14:paraId="5FCF145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264BC51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43D3DBE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2,548,427,398</w:t>
            </w:r>
          </w:p>
        </w:tc>
        <w:tc>
          <w:tcPr>
            <w:tcW w:w="709" w:type="dxa"/>
            <w:vAlign w:val="bottom"/>
          </w:tcPr>
          <w:p w14:paraId="31A794F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1.66</w:t>
            </w:r>
          </w:p>
        </w:tc>
        <w:tc>
          <w:tcPr>
            <w:tcW w:w="1417" w:type="dxa"/>
            <w:vAlign w:val="bottom"/>
          </w:tcPr>
          <w:p w14:paraId="0509B69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- 548,265,602</w:t>
            </w:r>
          </w:p>
        </w:tc>
        <w:tc>
          <w:tcPr>
            <w:tcW w:w="567" w:type="dxa"/>
            <w:vAlign w:val="bottom"/>
          </w:tcPr>
          <w:p w14:paraId="60AEC5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D02750">
              <w:rPr>
                <w:rFonts w:ascii="新細明體" w:hAnsi="新細明體"/>
                <w:b/>
                <w:spacing w:val="-4"/>
                <w:sz w:val="20"/>
              </w:rPr>
              <w:t>- 17.70</w:t>
            </w:r>
          </w:p>
        </w:tc>
        <w:tc>
          <w:tcPr>
            <w:tcW w:w="1276" w:type="dxa"/>
            <w:vAlign w:val="bottom"/>
          </w:tcPr>
          <w:p w14:paraId="2BD3096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5A1BF79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415F6B75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5563269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2,548,427,398</w:t>
            </w:r>
          </w:p>
        </w:tc>
        <w:tc>
          <w:tcPr>
            <w:tcW w:w="1200" w:type="dxa"/>
            <w:vAlign w:val="bottom"/>
          </w:tcPr>
          <w:p w14:paraId="57CB8B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36AAED4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565D5F0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2,548,427,398</w:t>
            </w:r>
          </w:p>
        </w:tc>
        <w:tc>
          <w:tcPr>
            <w:tcW w:w="709" w:type="dxa"/>
            <w:vAlign w:val="bottom"/>
          </w:tcPr>
          <w:p w14:paraId="5713B67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1.66</w:t>
            </w:r>
          </w:p>
        </w:tc>
        <w:tc>
          <w:tcPr>
            <w:tcW w:w="1417" w:type="dxa"/>
            <w:vAlign w:val="bottom"/>
          </w:tcPr>
          <w:p w14:paraId="2A4C813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- 548,265,602</w:t>
            </w:r>
          </w:p>
        </w:tc>
        <w:tc>
          <w:tcPr>
            <w:tcW w:w="567" w:type="dxa"/>
            <w:vAlign w:val="bottom"/>
          </w:tcPr>
          <w:p w14:paraId="5405465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4"/>
                <w:sz w:val="20"/>
              </w:rPr>
            </w:pPr>
            <w:r w:rsidRPr="00D02750">
              <w:rPr>
                <w:rFonts w:ascii="新細明體" w:hAnsi="新細明體"/>
                <w:bCs/>
                <w:spacing w:val="-4"/>
                <w:sz w:val="20"/>
              </w:rPr>
              <w:t>- 17.70</w:t>
            </w:r>
          </w:p>
        </w:tc>
        <w:tc>
          <w:tcPr>
            <w:tcW w:w="1276" w:type="dxa"/>
            <w:vAlign w:val="bottom"/>
          </w:tcPr>
          <w:p w14:paraId="69673B2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3855746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17FD203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04AA51C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635,715,096</w:t>
            </w:r>
          </w:p>
        </w:tc>
        <w:tc>
          <w:tcPr>
            <w:tcW w:w="1200" w:type="dxa"/>
            <w:vAlign w:val="bottom"/>
          </w:tcPr>
          <w:p w14:paraId="150F225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00A4690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3E5DDEBA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635,715,096</w:t>
            </w:r>
          </w:p>
        </w:tc>
        <w:tc>
          <w:tcPr>
            <w:tcW w:w="709" w:type="dxa"/>
            <w:vAlign w:val="bottom"/>
          </w:tcPr>
          <w:p w14:paraId="32364D5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0.41</w:t>
            </w:r>
          </w:p>
        </w:tc>
        <w:tc>
          <w:tcPr>
            <w:tcW w:w="1417" w:type="dxa"/>
            <w:vAlign w:val="bottom"/>
          </w:tcPr>
          <w:p w14:paraId="68425B7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- 294,284,904</w:t>
            </w:r>
          </w:p>
        </w:tc>
        <w:tc>
          <w:tcPr>
            <w:tcW w:w="567" w:type="dxa"/>
            <w:vAlign w:val="bottom"/>
          </w:tcPr>
          <w:p w14:paraId="54BB17E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D02750">
              <w:rPr>
                <w:rFonts w:ascii="新細明體" w:hAnsi="新細明體"/>
                <w:b/>
                <w:spacing w:val="-4"/>
                <w:sz w:val="20"/>
              </w:rPr>
              <w:t>- 31.64</w:t>
            </w:r>
          </w:p>
        </w:tc>
        <w:tc>
          <w:tcPr>
            <w:tcW w:w="1276" w:type="dxa"/>
            <w:vAlign w:val="bottom"/>
          </w:tcPr>
          <w:p w14:paraId="288FE90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33ECA18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46073837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vAlign w:val="bottom"/>
          </w:tcPr>
          <w:p w14:paraId="64C9C0F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635,715,096</w:t>
            </w:r>
          </w:p>
        </w:tc>
        <w:tc>
          <w:tcPr>
            <w:tcW w:w="1200" w:type="dxa"/>
            <w:vAlign w:val="bottom"/>
          </w:tcPr>
          <w:p w14:paraId="2AFC752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vAlign w:val="bottom"/>
          </w:tcPr>
          <w:p w14:paraId="3228616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vAlign w:val="bottom"/>
          </w:tcPr>
          <w:p w14:paraId="522E1B70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635,715,096</w:t>
            </w:r>
          </w:p>
        </w:tc>
        <w:tc>
          <w:tcPr>
            <w:tcW w:w="709" w:type="dxa"/>
            <w:vAlign w:val="bottom"/>
          </w:tcPr>
          <w:p w14:paraId="4DDF822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0.41</w:t>
            </w:r>
          </w:p>
        </w:tc>
        <w:tc>
          <w:tcPr>
            <w:tcW w:w="1417" w:type="dxa"/>
            <w:vAlign w:val="bottom"/>
          </w:tcPr>
          <w:p w14:paraId="12913D0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- 294,284,904</w:t>
            </w:r>
          </w:p>
        </w:tc>
        <w:tc>
          <w:tcPr>
            <w:tcW w:w="567" w:type="dxa"/>
            <w:vAlign w:val="bottom"/>
          </w:tcPr>
          <w:p w14:paraId="68DE2E9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4"/>
                <w:sz w:val="20"/>
              </w:rPr>
            </w:pPr>
            <w:r w:rsidRPr="00D02750">
              <w:rPr>
                <w:rFonts w:ascii="新細明體" w:hAnsi="新細明體"/>
                <w:bCs/>
                <w:spacing w:val="-4"/>
                <w:sz w:val="20"/>
              </w:rPr>
              <w:t>- 31.64</w:t>
            </w:r>
          </w:p>
        </w:tc>
        <w:tc>
          <w:tcPr>
            <w:tcW w:w="1276" w:type="dxa"/>
            <w:vAlign w:val="bottom"/>
          </w:tcPr>
          <w:p w14:paraId="2EAE784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vAlign w:val="bottom"/>
          </w:tcPr>
          <w:p w14:paraId="764812D4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D02750" w:rsidRPr="00D02750" w14:paraId="148133EC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tcBorders>
              <w:bottom w:val="nil"/>
            </w:tcBorders>
            <w:vAlign w:val="bottom"/>
          </w:tcPr>
          <w:p w14:paraId="1E0470B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532,564,568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14:paraId="2B651B69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13,255,122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0D9597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333,746,460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493D23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879,566,150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4DBB2F9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0.57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11CD54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/>
                <w:b/>
                <w:sz w:val="20"/>
              </w:rPr>
              <w:t>- 1,532,691,850</w:t>
            </w:r>
          </w:p>
        </w:tc>
        <w:tc>
          <w:tcPr>
            <w:tcW w:w="567" w:type="dxa"/>
            <w:tcBorders>
              <w:bottom w:val="nil"/>
            </w:tcBorders>
            <w:vAlign w:val="bottom"/>
          </w:tcPr>
          <w:p w14:paraId="6A2F959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D02750">
              <w:rPr>
                <w:rFonts w:ascii="新細明體" w:hAnsi="新細明體"/>
                <w:b/>
                <w:spacing w:val="-4"/>
                <w:sz w:val="20"/>
              </w:rPr>
              <w:t>- 63.54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E8B42B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7F8B0D1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275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D02750" w:rsidRPr="00D02750" w14:paraId="1D176925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52" w:type="dxa"/>
            <w:tcBorders>
              <w:bottom w:val="nil"/>
            </w:tcBorders>
            <w:vAlign w:val="bottom"/>
          </w:tcPr>
          <w:p w14:paraId="3BB1AA3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532,564,568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14:paraId="29DB024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13,255,122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1F2330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333,746,460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9C9551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879,566,150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39193558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0.57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720408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- 1,423,062,850</w:t>
            </w:r>
          </w:p>
        </w:tc>
        <w:tc>
          <w:tcPr>
            <w:tcW w:w="567" w:type="dxa"/>
            <w:tcBorders>
              <w:bottom w:val="nil"/>
            </w:tcBorders>
            <w:vAlign w:val="bottom"/>
          </w:tcPr>
          <w:p w14:paraId="4B58EA97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4"/>
                <w:sz w:val="20"/>
              </w:rPr>
            </w:pPr>
            <w:r w:rsidRPr="00D02750">
              <w:rPr>
                <w:rFonts w:ascii="新細明體" w:hAnsi="新細明體"/>
                <w:bCs/>
                <w:spacing w:val="-4"/>
                <w:sz w:val="20"/>
              </w:rPr>
              <w:t>- 61.80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D2C7162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1D067DD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D02750" w:rsidRPr="00D02750" w14:paraId="69E1B49E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6296C76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E32B14D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C8A6EC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B87E4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DD2569E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51D4E5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/>
                <w:sz w:val="20"/>
              </w:rPr>
              <w:t>- 109,629,000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03614BCF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bCs/>
                <w:spacing w:val="-10"/>
                <w:sz w:val="20"/>
              </w:rPr>
            </w:pPr>
            <w:r w:rsidRPr="00D02750">
              <w:rPr>
                <w:rFonts w:ascii="新細明體" w:hAnsi="新細明體" w:hint="eastAsia"/>
                <w:bCs/>
                <w:spacing w:val="-10"/>
                <w:sz w:val="20"/>
              </w:rPr>
              <w:t>-</w:t>
            </w:r>
            <w:r w:rsidRPr="00D02750">
              <w:rPr>
                <w:rFonts w:ascii="新細明體" w:hAnsi="新細明體"/>
                <w:bCs/>
                <w:spacing w:val="-10"/>
                <w:sz w:val="20"/>
              </w:rPr>
              <w:t>100.00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A5E5E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2382B" w14:textId="77777777" w:rsidR="00D02750" w:rsidRPr="00D02750" w:rsidRDefault="00D02750" w:rsidP="00D02750">
            <w:pPr>
              <w:jc w:val="right"/>
              <w:rPr>
                <w:rFonts w:ascii="新細明體" w:hAnsi="新細明體"/>
                <w:sz w:val="20"/>
              </w:rPr>
            </w:pPr>
            <w:r w:rsidRPr="00D02750">
              <w:rPr>
                <w:rFonts w:ascii="新細明體" w:hAnsi="新細明體" w:hint="eastAsia"/>
                <w:sz w:val="20"/>
              </w:rPr>
              <w:t>--</w:t>
            </w:r>
          </w:p>
        </w:tc>
      </w:tr>
    </w:tbl>
    <w:p w14:paraId="3D5AADB2" w14:textId="77777777" w:rsidR="00D02750" w:rsidRDefault="00D02750">
      <w:r>
        <w:br w:type="page"/>
      </w:r>
    </w:p>
    <w:tbl>
      <w:tblPr>
        <w:tblW w:w="4991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"/>
        <w:gridCol w:w="7"/>
        <w:gridCol w:w="417"/>
        <w:gridCol w:w="153"/>
        <w:gridCol w:w="36"/>
        <w:gridCol w:w="391"/>
        <w:gridCol w:w="36"/>
        <w:gridCol w:w="59"/>
        <w:gridCol w:w="1038"/>
        <w:gridCol w:w="120"/>
        <w:gridCol w:w="766"/>
        <w:gridCol w:w="226"/>
        <w:gridCol w:w="314"/>
        <w:gridCol w:w="821"/>
        <w:gridCol w:w="145"/>
        <w:gridCol w:w="427"/>
        <w:gridCol w:w="8"/>
        <w:gridCol w:w="733"/>
        <w:gridCol w:w="104"/>
        <w:gridCol w:w="1136"/>
        <w:gridCol w:w="29"/>
        <w:gridCol w:w="30"/>
        <w:gridCol w:w="60"/>
        <w:gridCol w:w="31"/>
        <w:gridCol w:w="760"/>
        <w:gridCol w:w="303"/>
        <w:gridCol w:w="23"/>
        <w:gridCol w:w="51"/>
        <w:gridCol w:w="7"/>
        <w:gridCol w:w="691"/>
        <w:gridCol w:w="38"/>
        <w:gridCol w:w="678"/>
      </w:tblGrid>
      <w:tr w:rsidR="00245AE9" w:rsidRPr="001742A6" w14:paraId="22AD9969" w14:textId="77777777" w:rsidTr="009479E4">
        <w:trPr>
          <w:cantSplit/>
          <w:trHeight w:val="454"/>
        </w:trPr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6BA54" w14:textId="76C6A2A6" w:rsidR="00245AE9" w:rsidRPr="00B05CE1" w:rsidRDefault="00245AE9" w:rsidP="006C5FB5">
            <w:pPr>
              <w:pStyle w:val="a6"/>
              <w:widowControl/>
              <w:snapToGrid w:val="0"/>
              <w:spacing w:line="500" w:lineRule="exact"/>
              <w:rPr>
                <w:rFonts w:eastAsia="標楷體"/>
                <w:sz w:val="36"/>
              </w:rPr>
            </w:pPr>
            <w:r w:rsidRPr="00B05CE1">
              <w:lastRenderedPageBreak/>
              <w:br w:type="page"/>
            </w:r>
            <w:r w:rsidRPr="00B05CE1">
              <w:br w:type="page"/>
            </w:r>
            <w:r w:rsidRPr="00B05CE1">
              <w:br w:type="page"/>
            </w:r>
          </w:p>
        </w:tc>
        <w:tc>
          <w:tcPr>
            <w:tcW w:w="906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E9A1" w14:textId="4623B514" w:rsidR="00245AE9" w:rsidRPr="001742A6" w:rsidRDefault="009A76E8" w:rsidP="006C5FB5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陸</w:t>
            </w:r>
            <w:r w:rsidR="00245AE9"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、中華民國</w:t>
            </w:r>
            <w:proofErr w:type="gramStart"/>
            <w:r w:rsidR="00245AE9" w:rsidRPr="001742A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 w:rsidR="00046CD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proofErr w:type="gramEnd"/>
            <w:r w:rsidR="00245AE9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="00245AE9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="00245AE9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041FED" w:rsidRPr="001742A6" w14:paraId="65BA385F" w14:textId="77777777" w:rsidTr="00081D2D">
        <w:trPr>
          <w:cantSplit/>
          <w:trHeight w:val="544"/>
        </w:trPr>
        <w:tc>
          <w:tcPr>
            <w:tcW w:w="9905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tbl>
            <w:tblPr>
              <w:tblStyle w:val="aff2"/>
              <w:tblW w:w="97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9210"/>
            </w:tblGrid>
            <w:tr w:rsidR="002B732C" w14:paraId="52590BF9" w14:textId="3D3EEE97" w:rsidTr="001B15D4">
              <w:tc>
                <w:tcPr>
                  <w:tcW w:w="513" w:type="dxa"/>
                </w:tcPr>
                <w:p w14:paraId="0F693669" w14:textId="43FAC20C" w:rsidR="002B732C" w:rsidRPr="002B732C" w:rsidRDefault="002B732C" w:rsidP="001B15D4">
                  <w:pPr>
                    <w:ind w:leftChars="-44" w:hangingChars="53" w:hanging="106"/>
                    <w:rPr>
                      <w:rFonts w:ascii="標楷體" w:eastAsia="標楷體"/>
                      <w:sz w:val="20"/>
                    </w:rPr>
                  </w:pPr>
                  <w:r w:rsidRPr="00D02750">
                    <w:rPr>
                      <w:rFonts w:ascii="標楷體" w:eastAsia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9210" w:type="dxa"/>
                  <w:vMerge w:val="restart"/>
                  <w:vAlign w:val="center"/>
                </w:tcPr>
                <w:p w14:paraId="3253EAB4" w14:textId="26B2F729" w:rsidR="002B732C" w:rsidRPr="00EF13E5" w:rsidRDefault="002B732C" w:rsidP="002B732C">
                  <w:pPr>
                    <w:adjustRightInd w:val="0"/>
                    <w:snapToGrid w:val="0"/>
                    <w:ind w:leftChars="-50" w:left="-120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eastAsia="標楷體" w:hint="eastAsia"/>
                      <w:sz w:val="20"/>
                    </w:rPr>
                    <w:t>門</w:t>
                  </w:r>
                  <w:proofErr w:type="gramStart"/>
                  <w:r w:rsidRPr="00350EE4">
                    <w:rPr>
                      <w:rFonts w:eastAsia="標楷體" w:hint="eastAsia"/>
                      <w:sz w:val="20"/>
                    </w:rPr>
                    <w:t>併</w:t>
                  </w:r>
                  <w:proofErr w:type="gramEnd"/>
                  <w:r w:rsidRPr="00350EE4">
                    <w:rPr>
                      <w:rFonts w:eastAsia="標楷體" w:hint="eastAsia"/>
                      <w:sz w:val="20"/>
                    </w:rPr>
                    <w:t>計</w:t>
                  </w:r>
                </w:p>
              </w:tc>
            </w:tr>
            <w:tr w:rsidR="002B732C" w14:paraId="0762881F" w14:textId="44DB9947" w:rsidTr="001B15D4">
              <w:tc>
                <w:tcPr>
                  <w:tcW w:w="513" w:type="dxa"/>
                </w:tcPr>
                <w:p w14:paraId="3D2D2147" w14:textId="5B38556C" w:rsidR="002B732C" w:rsidRPr="002B732C" w:rsidRDefault="002B732C" w:rsidP="001B15D4">
                  <w:pPr>
                    <w:ind w:leftChars="-50" w:hangingChars="60" w:hanging="120"/>
                    <w:rPr>
                      <w:rFonts w:ascii="標楷體" w:eastAsia="標楷體"/>
                      <w:sz w:val="20"/>
                    </w:rPr>
                  </w:pPr>
                  <w:r w:rsidRPr="00D02750">
                    <w:rPr>
                      <w:rFonts w:ascii="標楷體" w:eastAsia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9210" w:type="dxa"/>
                  <w:vMerge/>
                </w:tcPr>
                <w:p w14:paraId="37941D46" w14:textId="77777777" w:rsidR="002B732C" w:rsidRDefault="002B732C" w:rsidP="002B732C">
                  <w:pPr>
                    <w:ind w:right="80"/>
                    <w:rPr>
                      <w:rFonts w:ascii="標楷體" w:eastAsia="標楷體"/>
                      <w:spacing w:val="20"/>
                    </w:rPr>
                  </w:pPr>
                </w:p>
              </w:tc>
            </w:tr>
          </w:tbl>
          <w:p w14:paraId="3AB8FC77" w14:textId="0E0862B5" w:rsidR="00041FED" w:rsidRPr="001742A6" w:rsidRDefault="00041FED" w:rsidP="006C5FB5">
            <w:pPr>
              <w:ind w:left="-42" w:right="80"/>
              <w:rPr>
                <w:rFonts w:ascii="標楷體" w:eastAsia="標楷體"/>
                <w:spacing w:val="20"/>
              </w:rPr>
            </w:pPr>
          </w:p>
        </w:tc>
      </w:tr>
      <w:tr w:rsidR="00245AE9" w:rsidRPr="001742A6" w14:paraId="073D42A8" w14:textId="77777777" w:rsidTr="00AB28E7">
        <w:trPr>
          <w:cantSplit/>
          <w:trHeight w:hRule="exact" w:val="454"/>
        </w:trPr>
        <w:tc>
          <w:tcPr>
            <w:tcW w:w="3290" w:type="dxa"/>
            <w:gridSpan w:val="11"/>
            <w:tcBorders>
              <w:left w:val="nil"/>
            </w:tcBorders>
            <w:vAlign w:val="center"/>
          </w:tcPr>
          <w:p w14:paraId="47C47D1C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1361" w:type="dxa"/>
            <w:gridSpan w:val="3"/>
            <w:vMerge w:val="restart"/>
            <w:vAlign w:val="center"/>
          </w:tcPr>
          <w:p w14:paraId="58007409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5254" w:type="dxa"/>
            <w:gridSpan w:val="18"/>
            <w:vAlign w:val="center"/>
          </w:tcPr>
          <w:p w14:paraId="24706772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決算數</w:t>
            </w:r>
          </w:p>
        </w:tc>
      </w:tr>
      <w:tr w:rsidR="00245AE9" w:rsidRPr="001742A6" w14:paraId="0FC34489" w14:textId="77777777" w:rsidTr="009479E4">
        <w:trPr>
          <w:cantSplit/>
          <w:trHeight w:hRule="exact" w:val="425"/>
        </w:trPr>
        <w:tc>
          <w:tcPr>
            <w:tcW w:w="274" w:type="dxa"/>
            <w:gridSpan w:val="2"/>
            <w:tcBorders>
              <w:left w:val="nil"/>
            </w:tcBorders>
            <w:vAlign w:val="center"/>
          </w:tcPr>
          <w:p w14:paraId="5432CA06" w14:textId="77777777" w:rsidR="00245AE9" w:rsidRPr="001742A6" w:rsidRDefault="00245AE9" w:rsidP="00AB28E7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款</w:t>
            </w:r>
          </w:p>
        </w:tc>
        <w:tc>
          <w:tcPr>
            <w:tcW w:w="417" w:type="dxa"/>
            <w:vAlign w:val="center"/>
          </w:tcPr>
          <w:p w14:paraId="3B7D1B5A" w14:textId="77777777" w:rsidR="00245AE9" w:rsidRPr="001742A6" w:rsidRDefault="00245AE9" w:rsidP="006C5FB5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599" w:type="dxa"/>
            <w:gridSpan w:val="8"/>
            <w:vAlign w:val="center"/>
          </w:tcPr>
          <w:p w14:paraId="498F16FF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1361" w:type="dxa"/>
            <w:gridSpan w:val="3"/>
            <w:vMerge/>
            <w:vAlign w:val="center"/>
          </w:tcPr>
          <w:p w14:paraId="11722389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5"/>
            <w:vAlign w:val="center"/>
          </w:tcPr>
          <w:p w14:paraId="62C9EBA6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95" w:type="dxa"/>
            <w:gridSpan w:val="3"/>
            <w:vAlign w:val="center"/>
          </w:tcPr>
          <w:p w14:paraId="776237F0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235" w:type="dxa"/>
            <w:gridSpan w:val="7"/>
            <w:vAlign w:val="center"/>
          </w:tcPr>
          <w:p w14:paraId="0E08DCF7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07" w:type="dxa"/>
            <w:gridSpan w:val="3"/>
            <w:vAlign w:val="center"/>
          </w:tcPr>
          <w:p w14:paraId="05119D11" w14:textId="77777777" w:rsidR="00245AE9" w:rsidRPr="001742A6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6A24BB" w:rsidRPr="001742A6" w14:paraId="6AD00812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5128E774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17" w:type="dxa"/>
          </w:tcPr>
          <w:p w14:paraId="29442303" w14:textId="77777777" w:rsidR="006A24BB" w:rsidRPr="001742A6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35FFE3B6" w14:textId="77777777" w:rsidR="006A24BB" w:rsidRPr="001742A6" w:rsidRDefault="006A24BB" w:rsidP="006A24BB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61" w:type="dxa"/>
            <w:gridSpan w:val="3"/>
            <w:vAlign w:val="center"/>
          </w:tcPr>
          <w:p w14:paraId="34CF8ABE" w14:textId="5BB58B74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162,481,243,000</w:t>
            </w:r>
          </w:p>
        </w:tc>
        <w:tc>
          <w:tcPr>
            <w:tcW w:w="1417" w:type="dxa"/>
            <w:gridSpan w:val="5"/>
            <w:vAlign w:val="center"/>
          </w:tcPr>
          <w:p w14:paraId="190A7BC2" w14:textId="31E4EC2A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137,352,955,710</w:t>
            </w:r>
          </w:p>
        </w:tc>
        <w:tc>
          <w:tcPr>
            <w:tcW w:w="1195" w:type="dxa"/>
            <w:gridSpan w:val="3"/>
            <w:vAlign w:val="center"/>
          </w:tcPr>
          <w:p w14:paraId="423A880F" w14:textId="0A571AF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1,377,536,601</w:t>
            </w:r>
          </w:p>
        </w:tc>
        <w:tc>
          <w:tcPr>
            <w:tcW w:w="1235" w:type="dxa"/>
            <w:gridSpan w:val="7"/>
            <w:vAlign w:val="center"/>
          </w:tcPr>
          <w:p w14:paraId="5A828555" w14:textId="18943469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14,860,843,348</w:t>
            </w:r>
          </w:p>
        </w:tc>
        <w:tc>
          <w:tcPr>
            <w:tcW w:w="1407" w:type="dxa"/>
            <w:gridSpan w:val="3"/>
            <w:vAlign w:val="center"/>
          </w:tcPr>
          <w:p w14:paraId="5C41FE92" w14:textId="2FAE0CB2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153,591,335,659</w:t>
            </w:r>
          </w:p>
        </w:tc>
      </w:tr>
      <w:tr w:rsidR="006A24BB" w:rsidRPr="001742A6" w14:paraId="6F3D35E6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49D27CFF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417" w:type="dxa"/>
          </w:tcPr>
          <w:p w14:paraId="2B121030" w14:textId="77777777" w:rsidR="006A24BB" w:rsidRPr="001742A6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6F03DB33" w14:textId="77777777" w:rsidR="006A24BB" w:rsidRPr="00BC4DE3" w:rsidRDefault="006A24BB" w:rsidP="006A24BB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C4DE3">
              <w:rPr>
                <w:rFonts w:ascii="標楷體" w:eastAsia="標楷體" w:hAnsi="標楷體" w:hint="eastAsia"/>
                <w:b/>
                <w:noProof/>
                <w:sz w:val="20"/>
              </w:rPr>
              <w:t>臺中市議會主管</w:t>
            </w:r>
          </w:p>
        </w:tc>
        <w:tc>
          <w:tcPr>
            <w:tcW w:w="1361" w:type="dxa"/>
            <w:gridSpan w:val="3"/>
            <w:vAlign w:val="center"/>
          </w:tcPr>
          <w:p w14:paraId="01FD2499" w14:textId="344E754D" w:rsidR="006A24BB" w:rsidRPr="00BC4DE3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C4DE3">
              <w:rPr>
                <w:rFonts w:ascii="新細明體" w:hAnsi="新細明體"/>
                <w:b/>
                <w:noProof/>
                <w:sz w:val="20"/>
              </w:rPr>
              <w:t>805,755,000</w:t>
            </w:r>
          </w:p>
        </w:tc>
        <w:tc>
          <w:tcPr>
            <w:tcW w:w="1417" w:type="dxa"/>
            <w:gridSpan w:val="5"/>
            <w:vAlign w:val="center"/>
          </w:tcPr>
          <w:p w14:paraId="6771B8CD" w14:textId="59A69D64" w:rsidR="006A24BB" w:rsidRPr="00BC4DE3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C4DE3">
              <w:rPr>
                <w:rFonts w:ascii="新細明體" w:hAnsi="新細明體"/>
                <w:b/>
                <w:noProof/>
                <w:sz w:val="20"/>
              </w:rPr>
              <w:t>713,873,183</w:t>
            </w:r>
          </w:p>
        </w:tc>
        <w:tc>
          <w:tcPr>
            <w:tcW w:w="1195" w:type="dxa"/>
            <w:gridSpan w:val="3"/>
            <w:vAlign w:val="center"/>
          </w:tcPr>
          <w:p w14:paraId="10CB8BA9" w14:textId="1F2CC09B" w:rsidR="006A24BB" w:rsidRPr="00BC4DE3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C4D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6BB98E2F" w14:textId="11C9F85D" w:rsidR="006A24BB" w:rsidRPr="00BC4DE3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C4DE3">
              <w:rPr>
                <w:rFonts w:ascii="新細明體" w:hAnsi="新細明體"/>
                <w:b/>
                <w:noProof/>
                <w:sz w:val="20"/>
              </w:rPr>
              <w:t>3,112,578</w:t>
            </w:r>
          </w:p>
        </w:tc>
        <w:tc>
          <w:tcPr>
            <w:tcW w:w="1407" w:type="dxa"/>
            <w:gridSpan w:val="3"/>
            <w:vAlign w:val="center"/>
          </w:tcPr>
          <w:p w14:paraId="48909F54" w14:textId="070BA3B3" w:rsidR="006A24BB" w:rsidRPr="00BC4DE3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C4DE3">
              <w:rPr>
                <w:rFonts w:ascii="新細明體" w:hAnsi="新細明體"/>
                <w:b/>
                <w:noProof/>
                <w:sz w:val="20"/>
              </w:rPr>
              <w:t>716,985,761</w:t>
            </w:r>
          </w:p>
        </w:tc>
      </w:tr>
      <w:tr w:rsidR="006A24BB" w:rsidRPr="001742A6" w14:paraId="031F022B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A49B756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</w:tcPr>
          <w:p w14:paraId="190B1E9C" w14:textId="77777777" w:rsidR="006A24BB" w:rsidRPr="001742A6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1742A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5AA1FB45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臺中市議會</w:t>
            </w:r>
          </w:p>
        </w:tc>
        <w:tc>
          <w:tcPr>
            <w:tcW w:w="1361" w:type="dxa"/>
            <w:gridSpan w:val="3"/>
            <w:vAlign w:val="center"/>
          </w:tcPr>
          <w:p w14:paraId="1331738A" w14:textId="14C2798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805,755,000</w:t>
            </w:r>
          </w:p>
        </w:tc>
        <w:tc>
          <w:tcPr>
            <w:tcW w:w="1417" w:type="dxa"/>
            <w:gridSpan w:val="5"/>
            <w:vAlign w:val="center"/>
          </w:tcPr>
          <w:p w14:paraId="6B2A3711" w14:textId="271CF99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713,873,183</w:t>
            </w:r>
          </w:p>
        </w:tc>
        <w:tc>
          <w:tcPr>
            <w:tcW w:w="1195" w:type="dxa"/>
            <w:gridSpan w:val="3"/>
            <w:vAlign w:val="center"/>
          </w:tcPr>
          <w:p w14:paraId="4D8F8162" w14:textId="1BE38F8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15637056" w14:textId="73725CE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3,112,578</w:t>
            </w:r>
          </w:p>
        </w:tc>
        <w:tc>
          <w:tcPr>
            <w:tcW w:w="1407" w:type="dxa"/>
            <w:gridSpan w:val="3"/>
            <w:vAlign w:val="center"/>
          </w:tcPr>
          <w:p w14:paraId="22D93DA7" w14:textId="51073D8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716,985,761</w:t>
            </w:r>
          </w:p>
        </w:tc>
      </w:tr>
      <w:tr w:rsidR="006A24BB" w:rsidRPr="001742A6" w14:paraId="7DBF51FA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57A2DE92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417" w:type="dxa"/>
          </w:tcPr>
          <w:p w14:paraId="1E4174AA" w14:textId="77777777" w:rsidR="006A24BB" w:rsidRPr="001742A6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50255E45" w14:textId="77777777" w:rsidR="006A24BB" w:rsidRPr="006A24BB" w:rsidRDefault="006A24BB" w:rsidP="006A24BB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A24BB">
              <w:rPr>
                <w:rFonts w:ascii="標楷體" w:eastAsia="標楷體" w:hAnsi="標楷體" w:hint="eastAsia"/>
                <w:b/>
                <w:noProof/>
                <w:sz w:val="20"/>
              </w:rPr>
              <w:t>臺中市政府主管</w:t>
            </w:r>
          </w:p>
        </w:tc>
        <w:tc>
          <w:tcPr>
            <w:tcW w:w="1361" w:type="dxa"/>
            <w:gridSpan w:val="3"/>
            <w:vAlign w:val="center"/>
          </w:tcPr>
          <w:p w14:paraId="449E65F7" w14:textId="0728A3D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noProof/>
                <w:sz w:val="20"/>
              </w:rPr>
              <w:t>8,134,100,000</w:t>
            </w:r>
          </w:p>
        </w:tc>
        <w:tc>
          <w:tcPr>
            <w:tcW w:w="1417" w:type="dxa"/>
            <w:gridSpan w:val="5"/>
            <w:vAlign w:val="center"/>
          </w:tcPr>
          <w:p w14:paraId="0BBA99F6" w14:textId="4C54149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noProof/>
                <w:sz w:val="20"/>
              </w:rPr>
              <w:t>7,101,956,812</w:t>
            </w:r>
          </w:p>
        </w:tc>
        <w:tc>
          <w:tcPr>
            <w:tcW w:w="1195" w:type="dxa"/>
            <w:gridSpan w:val="3"/>
            <w:vAlign w:val="center"/>
          </w:tcPr>
          <w:p w14:paraId="10B1350E" w14:textId="4C5E40AC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noProof/>
                <w:sz w:val="20"/>
              </w:rPr>
              <w:t>15,961,024</w:t>
            </w:r>
          </w:p>
        </w:tc>
        <w:tc>
          <w:tcPr>
            <w:tcW w:w="1235" w:type="dxa"/>
            <w:gridSpan w:val="7"/>
            <w:vAlign w:val="center"/>
          </w:tcPr>
          <w:p w14:paraId="794D26E2" w14:textId="0174A70F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noProof/>
                <w:sz w:val="20"/>
              </w:rPr>
              <w:t>572,023,585</w:t>
            </w:r>
          </w:p>
        </w:tc>
        <w:tc>
          <w:tcPr>
            <w:tcW w:w="1407" w:type="dxa"/>
            <w:gridSpan w:val="3"/>
            <w:vAlign w:val="center"/>
          </w:tcPr>
          <w:p w14:paraId="1FD9B346" w14:textId="02FF4F3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noProof/>
                <w:sz w:val="20"/>
              </w:rPr>
              <w:t>7,689,941,421</w:t>
            </w:r>
          </w:p>
        </w:tc>
      </w:tr>
      <w:tr w:rsidR="006A24BB" w:rsidRPr="001742A6" w14:paraId="6F8FB03E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2FB8E3F3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30DAC21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1E915970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</w:t>
            </w:r>
          </w:p>
        </w:tc>
        <w:tc>
          <w:tcPr>
            <w:tcW w:w="1361" w:type="dxa"/>
            <w:gridSpan w:val="3"/>
            <w:vAlign w:val="center"/>
          </w:tcPr>
          <w:p w14:paraId="4920E34C" w14:textId="3EE73B6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75,753,000</w:t>
            </w:r>
          </w:p>
        </w:tc>
        <w:tc>
          <w:tcPr>
            <w:tcW w:w="1417" w:type="dxa"/>
            <w:gridSpan w:val="5"/>
            <w:vAlign w:val="center"/>
          </w:tcPr>
          <w:p w14:paraId="0DBCAAA3" w14:textId="75AF0C0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68,915,121</w:t>
            </w:r>
          </w:p>
        </w:tc>
        <w:tc>
          <w:tcPr>
            <w:tcW w:w="1195" w:type="dxa"/>
            <w:gridSpan w:val="3"/>
            <w:vAlign w:val="center"/>
          </w:tcPr>
          <w:p w14:paraId="19EAE265" w14:textId="0E8E2C5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62FBF27D" w14:textId="2209A862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76928F48" w14:textId="386B6344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68,915,121</w:t>
            </w:r>
          </w:p>
        </w:tc>
      </w:tr>
      <w:tr w:rsidR="006A24BB" w:rsidRPr="001742A6" w14:paraId="73D89F16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76693AB9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DFEC351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9" w:type="dxa"/>
            <w:gridSpan w:val="8"/>
          </w:tcPr>
          <w:p w14:paraId="7197DADB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臺中市政府秘書處</w:t>
            </w:r>
          </w:p>
        </w:tc>
        <w:tc>
          <w:tcPr>
            <w:tcW w:w="1361" w:type="dxa"/>
            <w:gridSpan w:val="3"/>
            <w:vAlign w:val="center"/>
          </w:tcPr>
          <w:p w14:paraId="69B3FAFE" w14:textId="4C4AA6D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460,459,000</w:t>
            </w:r>
          </w:p>
        </w:tc>
        <w:tc>
          <w:tcPr>
            <w:tcW w:w="1417" w:type="dxa"/>
            <w:gridSpan w:val="5"/>
            <w:vAlign w:val="center"/>
          </w:tcPr>
          <w:p w14:paraId="38B0D0CB" w14:textId="28A8635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377,404,695</w:t>
            </w:r>
          </w:p>
        </w:tc>
        <w:tc>
          <w:tcPr>
            <w:tcW w:w="1195" w:type="dxa"/>
            <w:gridSpan w:val="3"/>
            <w:vAlign w:val="center"/>
          </w:tcPr>
          <w:p w14:paraId="7246D283" w14:textId="76955482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1,915,092</w:t>
            </w:r>
          </w:p>
        </w:tc>
        <w:tc>
          <w:tcPr>
            <w:tcW w:w="1235" w:type="dxa"/>
            <w:gridSpan w:val="7"/>
            <w:vAlign w:val="center"/>
          </w:tcPr>
          <w:p w14:paraId="2206D278" w14:textId="4CBFC41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23,146,498</w:t>
            </w:r>
          </w:p>
        </w:tc>
        <w:tc>
          <w:tcPr>
            <w:tcW w:w="1407" w:type="dxa"/>
            <w:gridSpan w:val="3"/>
            <w:vAlign w:val="center"/>
          </w:tcPr>
          <w:p w14:paraId="7AC50834" w14:textId="062C943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402,466,285</w:t>
            </w:r>
          </w:p>
        </w:tc>
      </w:tr>
      <w:tr w:rsidR="006A24BB" w:rsidRPr="001742A6" w14:paraId="2A1D7162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585BF3EB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AA971FC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9" w:type="dxa"/>
            <w:gridSpan w:val="8"/>
          </w:tcPr>
          <w:p w14:paraId="3186B4CD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臺中市政府主計處</w:t>
            </w:r>
          </w:p>
        </w:tc>
        <w:tc>
          <w:tcPr>
            <w:tcW w:w="1361" w:type="dxa"/>
            <w:gridSpan w:val="3"/>
            <w:vAlign w:val="center"/>
          </w:tcPr>
          <w:p w14:paraId="17D2F7AA" w14:textId="4F64B91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128,464,000</w:t>
            </w:r>
          </w:p>
        </w:tc>
        <w:tc>
          <w:tcPr>
            <w:tcW w:w="1417" w:type="dxa"/>
            <w:gridSpan w:val="5"/>
            <w:vAlign w:val="center"/>
          </w:tcPr>
          <w:p w14:paraId="1373EA69" w14:textId="38B2911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121,713,765</w:t>
            </w:r>
          </w:p>
        </w:tc>
        <w:tc>
          <w:tcPr>
            <w:tcW w:w="1195" w:type="dxa"/>
            <w:gridSpan w:val="3"/>
            <w:vAlign w:val="center"/>
          </w:tcPr>
          <w:p w14:paraId="60F473B7" w14:textId="3B0B573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1D082ED1" w14:textId="0B696E6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5DF8BAA7" w14:textId="0330EFA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121,713,765</w:t>
            </w:r>
          </w:p>
        </w:tc>
      </w:tr>
      <w:tr w:rsidR="006A24BB" w:rsidRPr="001742A6" w14:paraId="5FB17305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469398D7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75B3A96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99" w:type="dxa"/>
            <w:gridSpan w:val="8"/>
          </w:tcPr>
          <w:p w14:paraId="71E35518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臺中市政府人事處</w:t>
            </w:r>
          </w:p>
        </w:tc>
        <w:tc>
          <w:tcPr>
            <w:tcW w:w="1361" w:type="dxa"/>
            <w:gridSpan w:val="3"/>
            <w:vAlign w:val="center"/>
          </w:tcPr>
          <w:p w14:paraId="39447A4C" w14:textId="21A143C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90,627,000</w:t>
            </w:r>
          </w:p>
        </w:tc>
        <w:tc>
          <w:tcPr>
            <w:tcW w:w="1417" w:type="dxa"/>
            <w:gridSpan w:val="5"/>
            <w:vAlign w:val="center"/>
          </w:tcPr>
          <w:p w14:paraId="131483C3" w14:textId="6237941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86,547,654</w:t>
            </w:r>
          </w:p>
        </w:tc>
        <w:tc>
          <w:tcPr>
            <w:tcW w:w="1195" w:type="dxa"/>
            <w:gridSpan w:val="3"/>
            <w:vAlign w:val="center"/>
          </w:tcPr>
          <w:p w14:paraId="150F94A1" w14:textId="61F7810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11C58E3A" w14:textId="6B5AA203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62EE0136" w14:textId="7C0473B4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86,547,654</w:t>
            </w:r>
          </w:p>
        </w:tc>
      </w:tr>
      <w:tr w:rsidR="006A24BB" w:rsidRPr="001742A6" w14:paraId="4D0BE3E1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5967111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77C6261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599" w:type="dxa"/>
            <w:gridSpan w:val="8"/>
          </w:tcPr>
          <w:p w14:paraId="29D70ED6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臺中市政府政風處</w:t>
            </w:r>
          </w:p>
        </w:tc>
        <w:tc>
          <w:tcPr>
            <w:tcW w:w="1361" w:type="dxa"/>
            <w:gridSpan w:val="3"/>
            <w:vAlign w:val="center"/>
          </w:tcPr>
          <w:p w14:paraId="3A60FB4A" w14:textId="5A04DB6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71,856,000</w:t>
            </w:r>
          </w:p>
        </w:tc>
        <w:tc>
          <w:tcPr>
            <w:tcW w:w="1417" w:type="dxa"/>
            <w:gridSpan w:val="5"/>
            <w:vAlign w:val="center"/>
          </w:tcPr>
          <w:p w14:paraId="35950DAA" w14:textId="6A8B186E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69,640,924</w:t>
            </w:r>
          </w:p>
        </w:tc>
        <w:tc>
          <w:tcPr>
            <w:tcW w:w="1195" w:type="dxa"/>
            <w:gridSpan w:val="3"/>
            <w:vAlign w:val="center"/>
          </w:tcPr>
          <w:p w14:paraId="323A0D0C" w14:textId="103119B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78135A7A" w14:textId="7FBB6746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1982E159" w14:textId="6C67AC3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69,640,924</w:t>
            </w:r>
          </w:p>
        </w:tc>
      </w:tr>
      <w:tr w:rsidR="006A24BB" w:rsidRPr="001742A6" w14:paraId="67C8D89D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5C3212B1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803F5FB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599" w:type="dxa"/>
            <w:gridSpan w:val="8"/>
          </w:tcPr>
          <w:p w14:paraId="1B006452" w14:textId="77777777" w:rsidR="006A24BB" w:rsidRPr="003C58E1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C58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臺中市政府研究發展考核委員會</w:t>
            </w:r>
          </w:p>
        </w:tc>
        <w:tc>
          <w:tcPr>
            <w:tcW w:w="1361" w:type="dxa"/>
            <w:gridSpan w:val="3"/>
            <w:vAlign w:val="center"/>
          </w:tcPr>
          <w:p w14:paraId="791551DC" w14:textId="30318E6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179,776,000</w:t>
            </w:r>
          </w:p>
        </w:tc>
        <w:tc>
          <w:tcPr>
            <w:tcW w:w="1417" w:type="dxa"/>
            <w:gridSpan w:val="5"/>
            <w:vAlign w:val="center"/>
          </w:tcPr>
          <w:p w14:paraId="41F26E57" w14:textId="0B249CC6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168,570,278</w:t>
            </w:r>
          </w:p>
        </w:tc>
        <w:tc>
          <w:tcPr>
            <w:tcW w:w="1195" w:type="dxa"/>
            <w:gridSpan w:val="3"/>
            <w:vAlign w:val="center"/>
          </w:tcPr>
          <w:p w14:paraId="0C7FDE8B" w14:textId="6FFB15A3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2089334B" w14:textId="7BAA6F1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602,000</w:t>
            </w:r>
          </w:p>
        </w:tc>
        <w:tc>
          <w:tcPr>
            <w:tcW w:w="1407" w:type="dxa"/>
            <w:gridSpan w:val="3"/>
            <w:vAlign w:val="center"/>
          </w:tcPr>
          <w:p w14:paraId="4A8191F2" w14:textId="75DE482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169,172,278</w:t>
            </w:r>
          </w:p>
        </w:tc>
      </w:tr>
      <w:tr w:rsidR="006A24BB" w:rsidRPr="001742A6" w14:paraId="3D6DB0DE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F2AE7DD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C0DC12E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599" w:type="dxa"/>
            <w:gridSpan w:val="8"/>
          </w:tcPr>
          <w:p w14:paraId="46B8EEE2" w14:textId="77777777" w:rsidR="006A24BB" w:rsidRPr="003C58E1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C58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臺中市政府原住民族事務委員會</w:t>
            </w:r>
          </w:p>
        </w:tc>
        <w:tc>
          <w:tcPr>
            <w:tcW w:w="1361" w:type="dxa"/>
            <w:gridSpan w:val="3"/>
            <w:vAlign w:val="center"/>
          </w:tcPr>
          <w:p w14:paraId="3FB12087" w14:textId="26A4B03E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614,408,000</w:t>
            </w:r>
          </w:p>
        </w:tc>
        <w:tc>
          <w:tcPr>
            <w:tcW w:w="1417" w:type="dxa"/>
            <w:gridSpan w:val="5"/>
            <w:vAlign w:val="center"/>
          </w:tcPr>
          <w:p w14:paraId="0939BF60" w14:textId="76889EC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503,652,898</w:t>
            </w:r>
          </w:p>
        </w:tc>
        <w:tc>
          <w:tcPr>
            <w:tcW w:w="1195" w:type="dxa"/>
            <w:gridSpan w:val="3"/>
            <w:vAlign w:val="center"/>
          </w:tcPr>
          <w:p w14:paraId="076F81AC" w14:textId="4781E1C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1,190,000</w:t>
            </w:r>
          </w:p>
        </w:tc>
        <w:tc>
          <w:tcPr>
            <w:tcW w:w="1235" w:type="dxa"/>
            <w:gridSpan w:val="7"/>
            <w:vAlign w:val="center"/>
          </w:tcPr>
          <w:p w14:paraId="5BCE5503" w14:textId="0CD92B34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43,213,907</w:t>
            </w:r>
          </w:p>
        </w:tc>
        <w:tc>
          <w:tcPr>
            <w:tcW w:w="1407" w:type="dxa"/>
            <w:gridSpan w:val="3"/>
            <w:vAlign w:val="center"/>
          </w:tcPr>
          <w:p w14:paraId="15A03068" w14:textId="7F794EA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548,056,805</w:t>
            </w:r>
          </w:p>
        </w:tc>
      </w:tr>
      <w:tr w:rsidR="006A24BB" w:rsidRPr="001742A6" w14:paraId="42762510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426F922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63067F0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599" w:type="dxa"/>
            <w:gridSpan w:val="8"/>
          </w:tcPr>
          <w:p w14:paraId="1A10532F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臺中市政府客家事務委員會</w:t>
            </w:r>
          </w:p>
        </w:tc>
        <w:tc>
          <w:tcPr>
            <w:tcW w:w="1361" w:type="dxa"/>
            <w:gridSpan w:val="3"/>
            <w:vAlign w:val="center"/>
          </w:tcPr>
          <w:p w14:paraId="7F53E240" w14:textId="14130AF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107,629,000</w:t>
            </w:r>
          </w:p>
        </w:tc>
        <w:tc>
          <w:tcPr>
            <w:tcW w:w="1417" w:type="dxa"/>
            <w:gridSpan w:val="5"/>
            <w:vAlign w:val="center"/>
          </w:tcPr>
          <w:p w14:paraId="501BA996" w14:textId="311408A2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94,030,518</w:t>
            </w:r>
          </w:p>
        </w:tc>
        <w:tc>
          <w:tcPr>
            <w:tcW w:w="1195" w:type="dxa"/>
            <w:gridSpan w:val="3"/>
            <w:vAlign w:val="center"/>
          </w:tcPr>
          <w:p w14:paraId="5045AE8A" w14:textId="44D2824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1C45D62D" w14:textId="02890B6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3,120,000</w:t>
            </w:r>
          </w:p>
        </w:tc>
        <w:tc>
          <w:tcPr>
            <w:tcW w:w="1407" w:type="dxa"/>
            <w:gridSpan w:val="3"/>
            <w:vAlign w:val="center"/>
          </w:tcPr>
          <w:p w14:paraId="3E36415B" w14:textId="0E4F488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97,150,518</w:t>
            </w:r>
          </w:p>
        </w:tc>
      </w:tr>
      <w:tr w:rsidR="006A24BB" w:rsidRPr="001742A6" w14:paraId="1DEA8941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4978AAF5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543522B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599" w:type="dxa"/>
            <w:gridSpan w:val="8"/>
          </w:tcPr>
          <w:p w14:paraId="72B41B4D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臺中市政府公務人力訓練中心</w:t>
            </w:r>
          </w:p>
        </w:tc>
        <w:tc>
          <w:tcPr>
            <w:tcW w:w="1361" w:type="dxa"/>
            <w:gridSpan w:val="3"/>
            <w:vAlign w:val="center"/>
          </w:tcPr>
          <w:p w14:paraId="02885775" w14:textId="0343D29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16,894,000</w:t>
            </w:r>
          </w:p>
        </w:tc>
        <w:tc>
          <w:tcPr>
            <w:tcW w:w="1417" w:type="dxa"/>
            <w:gridSpan w:val="5"/>
            <w:vAlign w:val="center"/>
          </w:tcPr>
          <w:p w14:paraId="438FC7FE" w14:textId="23E278C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15,656,543</w:t>
            </w:r>
          </w:p>
        </w:tc>
        <w:tc>
          <w:tcPr>
            <w:tcW w:w="1195" w:type="dxa"/>
            <w:gridSpan w:val="3"/>
            <w:vAlign w:val="center"/>
          </w:tcPr>
          <w:p w14:paraId="7DF846B8" w14:textId="51B4A4C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38BE03D2" w14:textId="4AADEB5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6CA5563E" w14:textId="4D7CFFE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15,656,543</w:t>
            </w:r>
          </w:p>
        </w:tc>
      </w:tr>
      <w:tr w:rsidR="006A24BB" w:rsidRPr="001742A6" w14:paraId="38C350BF" w14:textId="77777777" w:rsidTr="00AB28E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49A0387D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</w:tcPr>
          <w:p w14:paraId="22A3DDE4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599" w:type="dxa"/>
            <w:gridSpan w:val="8"/>
          </w:tcPr>
          <w:p w14:paraId="5061A9D8" w14:textId="77777777" w:rsidR="006A24BB" w:rsidRPr="006F5D47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F5D47">
              <w:rPr>
                <w:rFonts w:ascii="標楷體" w:eastAsia="標楷體" w:hAnsi="標楷體" w:hint="eastAsia"/>
                <w:noProof/>
                <w:sz w:val="20"/>
              </w:rPr>
              <w:t>臺中市政府資訊中心</w:t>
            </w:r>
          </w:p>
          <w:p w14:paraId="03843C70" w14:textId="7E8A9197" w:rsidR="006A24BB" w:rsidRPr="006F5D47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6F5D47">
              <w:rPr>
                <w:rFonts w:ascii="標楷體" w:eastAsia="標楷體" w:hAnsi="標楷體" w:hint="eastAsia"/>
                <w:noProof/>
                <w:sz w:val="20"/>
              </w:rPr>
              <w:t>(臺中市政府數位治理局</w:t>
            </w:r>
            <w:r w:rsidRPr="006F5D47">
              <w:rPr>
                <w:rFonts w:ascii="標楷體" w:eastAsia="標楷體" w:hAnsi="標楷體"/>
                <w:noProof/>
                <w:sz w:val="20"/>
              </w:rPr>
              <w:t>)</w:t>
            </w:r>
          </w:p>
        </w:tc>
        <w:tc>
          <w:tcPr>
            <w:tcW w:w="1361" w:type="dxa"/>
            <w:gridSpan w:val="3"/>
          </w:tcPr>
          <w:p w14:paraId="030F488B" w14:textId="4F7145A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212,722,000</w:t>
            </w:r>
          </w:p>
        </w:tc>
        <w:tc>
          <w:tcPr>
            <w:tcW w:w="1417" w:type="dxa"/>
            <w:gridSpan w:val="5"/>
          </w:tcPr>
          <w:p w14:paraId="7C5EA448" w14:textId="1EAA682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199,773,328</w:t>
            </w:r>
          </w:p>
        </w:tc>
        <w:tc>
          <w:tcPr>
            <w:tcW w:w="1195" w:type="dxa"/>
            <w:gridSpan w:val="3"/>
          </w:tcPr>
          <w:p w14:paraId="55D1494E" w14:textId="2BA797A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</w:tcPr>
          <w:p w14:paraId="58F61C83" w14:textId="47F88DE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5,474,213</w:t>
            </w:r>
          </w:p>
        </w:tc>
        <w:tc>
          <w:tcPr>
            <w:tcW w:w="1407" w:type="dxa"/>
            <w:gridSpan w:val="3"/>
          </w:tcPr>
          <w:p w14:paraId="74B0ABFF" w14:textId="4ECA5F6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205,247,541</w:t>
            </w:r>
          </w:p>
        </w:tc>
      </w:tr>
      <w:tr w:rsidR="006A24BB" w:rsidRPr="001742A6" w14:paraId="62F15BFF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7FD73A6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14A6CFE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599" w:type="dxa"/>
            <w:gridSpan w:val="8"/>
            <w:vAlign w:val="center"/>
          </w:tcPr>
          <w:p w14:paraId="6F43FCE6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臺中市中區區公所</w:t>
            </w:r>
          </w:p>
        </w:tc>
        <w:tc>
          <w:tcPr>
            <w:tcW w:w="1361" w:type="dxa"/>
            <w:gridSpan w:val="3"/>
            <w:vAlign w:val="center"/>
          </w:tcPr>
          <w:p w14:paraId="1E49FF57" w14:textId="54959CF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69,421,000</w:t>
            </w:r>
          </w:p>
        </w:tc>
        <w:tc>
          <w:tcPr>
            <w:tcW w:w="1417" w:type="dxa"/>
            <w:gridSpan w:val="5"/>
            <w:vAlign w:val="center"/>
          </w:tcPr>
          <w:p w14:paraId="17D562C8" w14:textId="000DFDB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66,547,209</w:t>
            </w:r>
          </w:p>
        </w:tc>
        <w:tc>
          <w:tcPr>
            <w:tcW w:w="1195" w:type="dxa"/>
            <w:gridSpan w:val="3"/>
            <w:vAlign w:val="center"/>
          </w:tcPr>
          <w:p w14:paraId="703B52A4" w14:textId="00CCB5D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2EDE626D" w14:textId="6471E5E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2472CB63" w14:textId="6A4A3D6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66,547,209</w:t>
            </w:r>
          </w:p>
        </w:tc>
      </w:tr>
      <w:tr w:rsidR="006A24BB" w:rsidRPr="001742A6" w14:paraId="6AA443EE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606326F8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6DAD00F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599" w:type="dxa"/>
            <w:gridSpan w:val="8"/>
            <w:vAlign w:val="center"/>
          </w:tcPr>
          <w:p w14:paraId="236CB2BB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臺中市東區區公所</w:t>
            </w:r>
          </w:p>
        </w:tc>
        <w:tc>
          <w:tcPr>
            <w:tcW w:w="1361" w:type="dxa"/>
            <w:gridSpan w:val="3"/>
            <w:vAlign w:val="center"/>
          </w:tcPr>
          <w:p w14:paraId="1C117D43" w14:textId="7CF9792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129,850,000</w:t>
            </w:r>
          </w:p>
        </w:tc>
        <w:tc>
          <w:tcPr>
            <w:tcW w:w="1417" w:type="dxa"/>
            <w:gridSpan w:val="5"/>
            <w:vAlign w:val="center"/>
          </w:tcPr>
          <w:p w14:paraId="65FF3832" w14:textId="57C7675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122,665,071</w:t>
            </w:r>
          </w:p>
        </w:tc>
        <w:tc>
          <w:tcPr>
            <w:tcW w:w="1195" w:type="dxa"/>
            <w:gridSpan w:val="3"/>
            <w:vAlign w:val="center"/>
          </w:tcPr>
          <w:p w14:paraId="0B1BD399" w14:textId="25595E9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45914A9B" w14:textId="42EFE76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71E7F4B9" w14:textId="0B3A145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122,665,071</w:t>
            </w:r>
          </w:p>
        </w:tc>
      </w:tr>
      <w:tr w:rsidR="006A24BB" w:rsidRPr="001742A6" w14:paraId="438A9D1B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ACF02DD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2ADA65D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599" w:type="dxa"/>
            <w:gridSpan w:val="8"/>
            <w:vAlign w:val="center"/>
          </w:tcPr>
          <w:p w14:paraId="4AD3FB9A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臺中市西區區公所</w:t>
            </w:r>
          </w:p>
        </w:tc>
        <w:tc>
          <w:tcPr>
            <w:tcW w:w="1361" w:type="dxa"/>
            <w:gridSpan w:val="3"/>
            <w:vAlign w:val="center"/>
          </w:tcPr>
          <w:p w14:paraId="4168172A" w14:textId="43537F3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178,639,000</w:t>
            </w:r>
          </w:p>
        </w:tc>
        <w:tc>
          <w:tcPr>
            <w:tcW w:w="1417" w:type="dxa"/>
            <w:gridSpan w:val="5"/>
            <w:vAlign w:val="center"/>
          </w:tcPr>
          <w:p w14:paraId="514D8664" w14:textId="2FB4900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169,261,451</w:t>
            </w:r>
          </w:p>
        </w:tc>
        <w:tc>
          <w:tcPr>
            <w:tcW w:w="1195" w:type="dxa"/>
            <w:gridSpan w:val="3"/>
            <w:vAlign w:val="center"/>
          </w:tcPr>
          <w:p w14:paraId="262985E4" w14:textId="5061C5B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22025452" w14:textId="3913F94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4E69951F" w14:textId="70029BB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169,261,451</w:t>
            </w:r>
          </w:p>
        </w:tc>
      </w:tr>
      <w:tr w:rsidR="006A24BB" w:rsidRPr="001742A6" w14:paraId="5A94FAC9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7B9DC4B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044E7A9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599" w:type="dxa"/>
            <w:gridSpan w:val="8"/>
            <w:vAlign w:val="center"/>
          </w:tcPr>
          <w:p w14:paraId="1E782400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臺中市南區區公所</w:t>
            </w:r>
          </w:p>
        </w:tc>
        <w:tc>
          <w:tcPr>
            <w:tcW w:w="1361" w:type="dxa"/>
            <w:gridSpan w:val="3"/>
            <w:vAlign w:val="center"/>
          </w:tcPr>
          <w:p w14:paraId="0209D32B" w14:textId="1CD7C40E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188,441,000</w:t>
            </w:r>
          </w:p>
        </w:tc>
        <w:tc>
          <w:tcPr>
            <w:tcW w:w="1417" w:type="dxa"/>
            <w:gridSpan w:val="5"/>
            <w:vAlign w:val="center"/>
          </w:tcPr>
          <w:p w14:paraId="4DF6D0D1" w14:textId="5093B2B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178,971,222</w:t>
            </w:r>
          </w:p>
        </w:tc>
        <w:tc>
          <w:tcPr>
            <w:tcW w:w="1195" w:type="dxa"/>
            <w:gridSpan w:val="3"/>
            <w:vAlign w:val="center"/>
          </w:tcPr>
          <w:p w14:paraId="10B5C49D" w14:textId="0F656CA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2844679F" w14:textId="7A002B6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1,906,640</w:t>
            </w:r>
          </w:p>
        </w:tc>
        <w:tc>
          <w:tcPr>
            <w:tcW w:w="1407" w:type="dxa"/>
            <w:gridSpan w:val="3"/>
            <w:vAlign w:val="center"/>
          </w:tcPr>
          <w:p w14:paraId="6347F528" w14:textId="00794EE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180,877,862</w:t>
            </w:r>
          </w:p>
        </w:tc>
      </w:tr>
      <w:tr w:rsidR="006A24BB" w:rsidRPr="001742A6" w14:paraId="3E40D38D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2065E982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0BBD6B4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599" w:type="dxa"/>
            <w:gridSpan w:val="8"/>
            <w:vAlign w:val="center"/>
          </w:tcPr>
          <w:p w14:paraId="41286CE4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臺中市北區區公所</w:t>
            </w:r>
          </w:p>
        </w:tc>
        <w:tc>
          <w:tcPr>
            <w:tcW w:w="1361" w:type="dxa"/>
            <w:gridSpan w:val="3"/>
            <w:vAlign w:val="center"/>
          </w:tcPr>
          <w:p w14:paraId="46E634D4" w14:textId="3306D17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228,907,000</w:t>
            </w:r>
          </w:p>
        </w:tc>
        <w:tc>
          <w:tcPr>
            <w:tcW w:w="1417" w:type="dxa"/>
            <w:gridSpan w:val="5"/>
            <w:vAlign w:val="center"/>
          </w:tcPr>
          <w:p w14:paraId="088591B2" w14:textId="1DA4F79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210,669,609</w:t>
            </w:r>
          </w:p>
        </w:tc>
        <w:tc>
          <w:tcPr>
            <w:tcW w:w="1195" w:type="dxa"/>
            <w:gridSpan w:val="3"/>
            <w:vAlign w:val="center"/>
          </w:tcPr>
          <w:p w14:paraId="073303A1" w14:textId="155B1B9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4B1EE02D" w14:textId="61236DF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5,939,621</w:t>
            </w:r>
          </w:p>
        </w:tc>
        <w:tc>
          <w:tcPr>
            <w:tcW w:w="1407" w:type="dxa"/>
            <w:gridSpan w:val="3"/>
            <w:vAlign w:val="center"/>
          </w:tcPr>
          <w:p w14:paraId="7A8AEA06" w14:textId="16ACF715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216,609,230</w:t>
            </w:r>
          </w:p>
        </w:tc>
      </w:tr>
      <w:tr w:rsidR="006A24BB" w:rsidRPr="001742A6" w14:paraId="5D2FB608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5800AD4D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D053E16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599" w:type="dxa"/>
            <w:gridSpan w:val="8"/>
            <w:vAlign w:val="center"/>
          </w:tcPr>
          <w:p w14:paraId="3D2BA709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臺中市西屯區公所</w:t>
            </w:r>
          </w:p>
        </w:tc>
        <w:tc>
          <w:tcPr>
            <w:tcW w:w="1361" w:type="dxa"/>
            <w:gridSpan w:val="3"/>
            <w:vAlign w:val="center"/>
          </w:tcPr>
          <w:p w14:paraId="4EB3E454" w14:textId="16A419C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297,603,000</w:t>
            </w:r>
          </w:p>
        </w:tc>
        <w:tc>
          <w:tcPr>
            <w:tcW w:w="1417" w:type="dxa"/>
            <w:gridSpan w:val="5"/>
            <w:vAlign w:val="center"/>
          </w:tcPr>
          <w:p w14:paraId="664B3F1C" w14:textId="6375666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271,781,495</w:t>
            </w:r>
          </w:p>
        </w:tc>
        <w:tc>
          <w:tcPr>
            <w:tcW w:w="1195" w:type="dxa"/>
            <w:gridSpan w:val="3"/>
            <w:vAlign w:val="center"/>
          </w:tcPr>
          <w:p w14:paraId="6FC0F1C8" w14:textId="5F08224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580872FA" w14:textId="6CB80803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9,497,630</w:t>
            </w:r>
          </w:p>
        </w:tc>
        <w:tc>
          <w:tcPr>
            <w:tcW w:w="1407" w:type="dxa"/>
            <w:gridSpan w:val="3"/>
            <w:vAlign w:val="center"/>
          </w:tcPr>
          <w:p w14:paraId="572FBB42" w14:textId="1D28E3F6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281,279,125</w:t>
            </w:r>
          </w:p>
        </w:tc>
      </w:tr>
      <w:tr w:rsidR="006A24BB" w:rsidRPr="001742A6" w14:paraId="4A5AED13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0A672FB2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39D6A86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599" w:type="dxa"/>
            <w:gridSpan w:val="8"/>
            <w:vAlign w:val="center"/>
          </w:tcPr>
          <w:p w14:paraId="390C6CA0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臺中市南屯區公所</w:t>
            </w:r>
          </w:p>
        </w:tc>
        <w:tc>
          <w:tcPr>
            <w:tcW w:w="1361" w:type="dxa"/>
            <w:gridSpan w:val="3"/>
            <w:vAlign w:val="center"/>
          </w:tcPr>
          <w:p w14:paraId="2CAFF6B7" w14:textId="4E02844E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271,222,000</w:t>
            </w:r>
          </w:p>
        </w:tc>
        <w:tc>
          <w:tcPr>
            <w:tcW w:w="1417" w:type="dxa"/>
            <w:gridSpan w:val="5"/>
            <w:vAlign w:val="center"/>
          </w:tcPr>
          <w:p w14:paraId="759893FB" w14:textId="3170F8C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258,610,274</w:t>
            </w:r>
          </w:p>
        </w:tc>
        <w:tc>
          <w:tcPr>
            <w:tcW w:w="1195" w:type="dxa"/>
            <w:gridSpan w:val="3"/>
            <w:vAlign w:val="center"/>
          </w:tcPr>
          <w:p w14:paraId="79720BA7" w14:textId="253AA84E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2735EF18" w14:textId="77E8E184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1,305,260</w:t>
            </w:r>
          </w:p>
        </w:tc>
        <w:tc>
          <w:tcPr>
            <w:tcW w:w="1407" w:type="dxa"/>
            <w:gridSpan w:val="3"/>
            <w:vAlign w:val="center"/>
          </w:tcPr>
          <w:p w14:paraId="5B223512" w14:textId="47E312C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259,915,534</w:t>
            </w:r>
          </w:p>
        </w:tc>
      </w:tr>
      <w:tr w:rsidR="006A24BB" w:rsidRPr="001742A6" w14:paraId="141C012A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D45BD35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77862CA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599" w:type="dxa"/>
            <w:gridSpan w:val="8"/>
            <w:vAlign w:val="center"/>
          </w:tcPr>
          <w:p w14:paraId="00728C45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臺中市北屯區公所</w:t>
            </w:r>
          </w:p>
        </w:tc>
        <w:tc>
          <w:tcPr>
            <w:tcW w:w="1361" w:type="dxa"/>
            <w:gridSpan w:val="3"/>
            <w:vAlign w:val="center"/>
          </w:tcPr>
          <w:p w14:paraId="457BDEF9" w14:textId="6A7895F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310,800,000</w:t>
            </w:r>
          </w:p>
        </w:tc>
        <w:tc>
          <w:tcPr>
            <w:tcW w:w="1417" w:type="dxa"/>
            <w:gridSpan w:val="5"/>
            <w:vAlign w:val="center"/>
          </w:tcPr>
          <w:p w14:paraId="3C25E13B" w14:textId="45D197C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298,743,339</w:t>
            </w:r>
          </w:p>
        </w:tc>
        <w:tc>
          <w:tcPr>
            <w:tcW w:w="1195" w:type="dxa"/>
            <w:gridSpan w:val="3"/>
            <w:vAlign w:val="center"/>
          </w:tcPr>
          <w:p w14:paraId="143E7385" w14:textId="22EF296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3AE27C0D" w14:textId="68B3B72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1DBDC42F" w14:textId="2AC0239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298,743,339</w:t>
            </w:r>
          </w:p>
        </w:tc>
      </w:tr>
      <w:tr w:rsidR="006A24BB" w:rsidRPr="001742A6" w14:paraId="6B697F22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16563AE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9ADBF42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599" w:type="dxa"/>
            <w:gridSpan w:val="8"/>
            <w:vAlign w:val="center"/>
          </w:tcPr>
          <w:p w14:paraId="198F37E5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臺中市豐原區公所</w:t>
            </w:r>
          </w:p>
        </w:tc>
        <w:tc>
          <w:tcPr>
            <w:tcW w:w="1361" w:type="dxa"/>
            <w:gridSpan w:val="3"/>
            <w:vAlign w:val="center"/>
          </w:tcPr>
          <w:p w14:paraId="26601BD8" w14:textId="4AC6B00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309,552,000</w:t>
            </w:r>
          </w:p>
        </w:tc>
        <w:tc>
          <w:tcPr>
            <w:tcW w:w="1417" w:type="dxa"/>
            <w:gridSpan w:val="5"/>
            <w:vAlign w:val="center"/>
          </w:tcPr>
          <w:p w14:paraId="5018E42A" w14:textId="3BD6733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295,607,416</w:t>
            </w:r>
          </w:p>
        </w:tc>
        <w:tc>
          <w:tcPr>
            <w:tcW w:w="1195" w:type="dxa"/>
            <w:gridSpan w:val="3"/>
            <w:vAlign w:val="center"/>
          </w:tcPr>
          <w:p w14:paraId="65F61006" w14:textId="448332BE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2BD19E2F" w14:textId="0E4F12B9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1407" w:type="dxa"/>
            <w:gridSpan w:val="3"/>
            <w:vAlign w:val="center"/>
          </w:tcPr>
          <w:p w14:paraId="23AE290C" w14:textId="02A7EFF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296,607,416</w:t>
            </w:r>
          </w:p>
        </w:tc>
      </w:tr>
      <w:tr w:rsidR="006A24BB" w:rsidRPr="001742A6" w14:paraId="4C366034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493F2A05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73BE699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599" w:type="dxa"/>
            <w:gridSpan w:val="8"/>
            <w:vAlign w:val="center"/>
          </w:tcPr>
          <w:p w14:paraId="700A3AD2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臺中市大里區公所</w:t>
            </w:r>
          </w:p>
        </w:tc>
        <w:tc>
          <w:tcPr>
            <w:tcW w:w="1361" w:type="dxa"/>
            <w:gridSpan w:val="3"/>
            <w:vAlign w:val="center"/>
          </w:tcPr>
          <w:p w14:paraId="537F6FD1" w14:textId="4E687A7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313,537,000</w:t>
            </w:r>
          </w:p>
        </w:tc>
        <w:tc>
          <w:tcPr>
            <w:tcW w:w="1417" w:type="dxa"/>
            <w:gridSpan w:val="5"/>
            <w:vAlign w:val="center"/>
          </w:tcPr>
          <w:p w14:paraId="5AF1838F" w14:textId="4C939A0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278,559,091</w:t>
            </w:r>
          </w:p>
        </w:tc>
        <w:tc>
          <w:tcPr>
            <w:tcW w:w="1195" w:type="dxa"/>
            <w:gridSpan w:val="3"/>
            <w:vAlign w:val="center"/>
          </w:tcPr>
          <w:p w14:paraId="7E50EE98" w14:textId="1DD6C93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01DE41C5" w14:textId="060FA69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11,075,000</w:t>
            </w:r>
          </w:p>
        </w:tc>
        <w:tc>
          <w:tcPr>
            <w:tcW w:w="1407" w:type="dxa"/>
            <w:gridSpan w:val="3"/>
            <w:vAlign w:val="center"/>
          </w:tcPr>
          <w:p w14:paraId="468DE27B" w14:textId="616C0F76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289,634,091</w:t>
            </w:r>
          </w:p>
        </w:tc>
      </w:tr>
      <w:tr w:rsidR="006A24BB" w:rsidRPr="001742A6" w14:paraId="0537D14E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5D157B5D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C2A7BC6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599" w:type="dxa"/>
            <w:gridSpan w:val="8"/>
            <w:vAlign w:val="center"/>
          </w:tcPr>
          <w:p w14:paraId="24DB1E5E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臺中市太平區公所</w:t>
            </w:r>
          </w:p>
        </w:tc>
        <w:tc>
          <w:tcPr>
            <w:tcW w:w="1361" w:type="dxa"/>
            <w:gridSpan w:val="3"/>
            <w:vAlign w:val="center"/>
          </w:tcPr>
          <w:p w14:paraId="0528C1E9" w14:textId="74349698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421,192,000</w:t>
            </w:r>
          </w:p>
        </w:tc>
        <w:tc>
          <w:tcPr>
            <w:tcW w:w="1417" w:type="dxa"/>
            <w:gridSpan w:val="5"/>
            <w:vAlign w:val="center"/>
          </w:tcPr>
          <w:p w14:paraId="07A3BF3F" w14:textId="3FAB5D9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295,072,738</w:t>
            </w:r>
          </w:p>
        </w:tc>
        <w:tc>
          <w:tcPr>
            <w:tcW w:w="1195" w:type="dxa"/>
            <w:gridSpan w:val="3"/>
            <w:vAlign w:val="center"/>
          </w:tcPr>
          <w:p w14:paraId="2FEC7ED2" w14:textId="4C6B2E5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1ECA1B34" w14:textId="4F06DBC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117,192,683</w:t>
            </w:r>
          </w:p>
        </w:tc>
        <w:tc>
          <w:tcPr>
            <w:tcW w:w="1407" w:type="dxa"/>
            <w:gridSpan w:val="3"/>
            <w:vAlign w:val="center"/>
          </w:tcPr>
          <w:p w14:paraId="4A82565C" w14:textId="519E285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412,265,421</w:t>
            </w:r>
          </w:p>
        </w:tc>
      </w:tr>
      <w:tr w:rsidR="006A24BB" w:rsidRPr="001742A6" w14:paraId="20B34968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4965548F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F69C6C4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599" w:type="dxa"/>
            <w:gridSpan w:val="8"/>
            <w:vAlign w:val="center"/>
          </w:tcPr>
          <w:p w14:paraId="27FB3EB9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臺中市清水區公所</w:t>
            </w:r>
          </w:p>
        </w:tc>
        <w:tc>
          <w:tcPr>
            <w:tcW w:w="1361" w:type="dxa"/>
            <w:gridSpan w:val="3"/>
            <w:vAlign w:val="center"/>
          </w:tcPr>
          <w:p w14:paraId="6CA1F9CC" w14:textId="7CAD5D6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225,545,000</w:t>
            </w:r>
          </w:p>
        </w:tc>
        <w:tc>
          <w:tcPr>
            <w:tcW w:w="1417" w:type="dxa"/>
            <w:gridSpan w:val="5"/>
            <w:vAlign w:val="center"/>
          </w:tcPr>
          <w:p w14:paraId="1CF908F6" w14:textId="0785626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208,757,845</w:t>
            </w:r>
          </w:p>
        </w:tc>
        <w:tc>
          <w:tcPr>
            <w:tcW w:w="1195" w:type="dxa"/>
            <w:gridSpan w:val="3"/>
            <w:vAlign w:val="center"/>
          </w:tcPr>
          <w:p w14:paraId="18D996F8" w14:textId="348CA84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6E815426" w14:textId="5E916D9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7,981,083</w:t>
            </w:r>
          </w:p>
        </w:tc>
        <w:tc>
          <w:tcPr>
            <w:tcW w:w="1407" w:type="dxa"/>
            <w:gridSpan w:val="3"/>
            <w:vAlign w:val="center"/>
          </w:tcPr>
          <w:p w14:paraId="72862E83" w14:textId="4290FF3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216,738,928</w:t>
            </w:r>
          </w:p>
        </w:tc>
      </w:tr>
      <w:tr w:rsidR="006A24BB" w:rsidRPr="001742A6" w14:paraId="299F5556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913F153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D1DCF20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599" w:type="dxa"/>
            <w:gridSpan w:val="8"/>
            <w:vAlign w:val="center"/>
          </w:tcPr>
          <w:p w14:paraId="6B9FCD86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臺中市沙鹿區公所</w:t>
            </w:r>
          </w:p>
        </w:tc>
        <w:tc>
          <w:tcPr>
            <w:tcW w:w="1361" w:type="dxa"/>
            <w:gridSpan w:val="3"/>
            <w:vAlign w:val="center"/>
          </w:tcPr>
          <w:p w14:paraId="6C9C71C8" w14:textId="0343B91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191,429,000</w:t>
            </w:r>
          </w:p>
        </w:tc>
        <w:tc>
          <w:tcPr>
            <w:tcW w:w="1417" w:type="dxa"/>
            <w:gridSpan w:val="5"/>
            <w:vAlign w:val="center"/>
          </w:tcPr>
          <w:p w14:paraId="48C5F945" w14:textId="69C2AC26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177,182,755</w:t>
            </w:r>
          </w:p>
        </w:tc>
        <w:tc>
          <w:tcPr>
            <w:tcW w:w="1195" w:type="dxa"/>
            <w:gridSpan w:val="3"/>
            <w:vAlign w:val="center"/>
          </w:tcPr>
          <w:p w14:paraId="6DF8B065" w14:textId="4CB4646F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4,185,254</w:t>
            </w:r>
          </w:p>
        </w:tc>
        <w:tc>
          <w:tcPr>
            <w:tcW w:w="1235" w:type="dxa"/>
            <w:gridSpan w:val="7"/>
            <w:vAlign w:val="center"/>
          </w:tcPr>
          <w:p w14:paraId="7893F4D8" w14:textId="5A73983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5F2500DF" w14:textId="78933CDC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181,368,009</w:t>
            </w:r>
          </w:p>
        </w:tc>
      </w:tr>
      <w:tr w:rsidR="006A24BB" w:rsidRPr="001742A6" w14:paraId="05861BB7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6099946A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EDF8DFB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599" w:type="dxa"/>
            <w:gridSpan w:val="8"/>
            <w:vAlign w:val="center"/>
          </w:tcPr>
          <w:p w14:paraId="6156D077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臺中市大甲區公所</w:t>
            </w:r>
          </w:p>
        </w:tc>
        <w:tc>
          <w:tcPr>
            <w:tcW w:w="1361" w:type="dxa"/>
            <w:gridSpan w:val="3"/>
            <w:vAlign w:val="center"/>
          </w:tcPr>
          <w:p w14:paraId="5A884FDA" w14:textId="3EC44C44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192,861,000</w:t>
            </w:r>
          </w:p>
        </w:tc>
        <w:tc>
          <w:tcPr>
            <w:tcW w:w="1417" w:type="dxa"/>
            <w:gridSpan w:val="5"/>
            <w:vAlign w:val="center"/>
          </w:tcPr>
          <w:p w14:paraId="3A6C4A3E" w14:textId="44E7A34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185,082,906</w:t>
            </w:r>
          </w:p>
        </w:tc>
        <w:tc>
          <w:tcPr>
            <w:tcW w:w="1195" w:type="dxa"/>
            <w:gridSpan w:val="3"/>
            <w:vAlign w:val="center"/>
          </w:tcPr>
          <w:p w14:paraId="67690383" w14:textId="49636C97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42B8B45F" w14:textId="5717A3A2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42EC7D0C" w14:textId="6EFEB3CD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185,082,906</w:t>
            </w:r>
          </w:p>
        </w:tc>
      </w:tr>
      <w:tr w:rsidR="006A24BB" w:rsidRPr="001742A6" w14:paraId="7D1A18C4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04E1F39B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B4B36A8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599" w:type="dxa"/>
            <w:gridSpan w:val="8"/>
            <w:vAlign w:val="center"/>
          </w:tcPr>
          <w:p w14:paraId="3F7CB175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臺中市東勢區公所</w:t>
            </w:r>
          </w:p>
        </w:tc>
        <w:tc>
          <w:tcPr>
            <w:tcW w:w="1361" w:type="dxa"/>
            <w:gridSpan w:val="3"/>
            <w:vAlign w:val="center"/>
          </w:tcPr>
          <w:p w14:paraId="2DB0BB08" w14:textId="350CBB13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194,279,000</w:t>
            </w:r>
          </w:p>
        </w:tc>
        <w:tc>
          <w:tcPr>
            <w:tcW w:w="1417" w:type="dxa"/>
            <w:gridSpan w:val="5"/>
            <w:vAlign w:val="center"/>
          </w:tcPr>
          <w:p w14:paraId="70040077" w14:textId="559BF01A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183,127,520</w:t>
            </w:r>
          </w:p>
        </w:tc>
        <w:tc>
          <w:tcPr>
            <w:tcW w:w="1195" w:type="dxa"/>
            <w:gridSpan w:val="3"/>
            <w:vAlign w:val="center"/>
          </w:tcPr>
          <w:p w14:paraId="6492B7E9" w14:textId="53FB7721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6BA64806" w14:textId="78833CFB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1,050,000</w:t>
            </w:r>
          </w:p>
        </w:tc>
        <w:tc>
          <w:tcPr>
            <w:tcW w:w="1407" w:type="dxa"/>
            <w:gridSpan w:val="3"/>
            <w:vAlign w:val="center"/>
          </w:tcPr>
          <w:p w14:paraId="6525FAF9" w14:textId="46340BF0" w:rsidR="006A24BB" w:rsidRPr="0079619F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184,177,520</w:t>
            </w:r>
          </w:p>
        </w:tc>
      </w:tr>
      <w:tr w:rsidR="006A24BB" w:rsidRPr="001742A6" w14:paraId="6325C6F6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6D351023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7B8EF26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26</w:t>
            </w:r>
          </w:p>
        </w:tc>
        <w:tc>
          <w:tcPr>
            <w:tcW w:w="2599" w:type="dxa"/>
            <w:gridSpan w:val="8"/>
            <w:vAlign w:val="center"/>
          </w:tcPr>
          <w:p w14:paraId="7CBB55F3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臺中市梧棲區公所</w:t>
            </w:r>
          </w:p>
        </w:tc>
        <w:tc>
          <w:tcPr>
            <w:tcW w:w="1361" w:type="dxa"/>
            <w:gridSpan w:val="3"/>
            <w:vAlign w:val="center"/>
          </w:tcPr>
          <w:p w14:paraId="39DD409E" w14:textId="7810EDA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178,026,000</w:t>
            </w:r>
          </w:p>
        </w:tc>
        <w:tc>
          <w:tcPr>
            <w:tcW w:w="1417" w:type="dxa"/>
            <w:gridSpan w:val="5"/>
            <w:vAlign w:val="center"/>
          </w:tcPr>
          <w:p w14:paraId="7804B241" w14:textId="1DADA29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168,102,973</w:t>
            </w:r>
          </w:p>
        </w:tc>
        <w:tc>
          <w:tcPr>
            <w:tcW w:w="1195" w:type="dxa"/>
            <w:gridSpan w:val="3"/>
            <w:vAlign w:val="center"/>
          </w:tcPr>
          <w:p w14:paraId="6737650B" w14:textId="3B51010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1,892,343</w:t>
            </w:r>
          </w:p>
        </w:tc>
        <w:tc>
          <w:tcPr>
            <w:tcW w:w="1235" w:type="dxa"/>
            <w:gridSpan w:val="7"/>
            <w:vAlign w:val="center"/>
          </w:tcPr>
          <w:p w14:paraId="532C3388" w14:textId="7855F16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2,505,137</w:t>
            </w:r>
          </w:p>
        </w:tc>
        <w:tc>
          <w:tcPr>
            <w:tcW w:w="1407" w:type="dxa"/>
            <w:gridSpan w:val="3"/>
            <w:vAlign w:val="center"/>
          </w:tcPr>
          <w:p w14:paraId="61C1CEC2" w14:textId="66ED790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172,500,453</w:t>
            </w:r>
          </w:p>
        </w:tc>
      </w:tr>
      <w:tr w:rsidR="006A24BB" w:rsidRPr="001742A6" w14:paraId="5164D3C7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B4EA714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36C90B1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27</w:t>
            </w:r>
          </w:p>
        </w:tc>
        <w:tc>
          <w:tcPr>
            <w:tcW w:w="2599" w:type="dxa"/>
            <w:gridSpan w:val="8"/>
            <w:vAlign w:val="center"/>
          </w:tcPr>
          <w:p w14:paraId="06F7BBC2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臺中市烏日區公所</w:t>
            </w:r>
          </w:p>
        </w:tc>
        <w:tc>
          <w:tcPr>
            <w:tcW w:w="1361" w:type="dxa"/>
            <w:gridSpan w:val="3"/>
            <w:vAlign w:val="center"/>
          </w:tcPr>
          <w:p w14:paraId="68EAB2B4" w14:textId="69BEA8A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238,289,000</w:t>
            </w:r>
          </w:p>
        </w:tc>
        <w:tc>
          <w:tcPr>
            <w:tcW w:w="1417" w:type="dxa"/>
            <w:gridSpan w:val="5"/>
            <w:vAlign w:val="center"/>
          </w:tcPr>
          <w:p w14:paraId="0ED68A32" w14:textId="2A5A907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231,810,513</w:t>
            </w:r>
          </w:p>
        </w:tc>
        <w:tc>
          <w:tcPr>
            <w:tcW w:w="1195" w:type="dxa"/>
            <w:gridSpan w:val="3"/>
            <w:vAlign w:val="center"/>
          </w:tcPr>
          <w:p w14:paraId="57805BBB" w14:textId="2318723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724BFE48" w14:textId="363D24C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6866F8D4" w14:textId="669E13C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231,810,513</w:t>
            </w:r>
          </w:p>
        </w:tc>
      </w:tr>
      <w:tr w:rsidR="006A24BB" w:rsidRPr="001742A6" w14:paraId="0CF0F51F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241D4F50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378779F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28</w:t>
            </w:r>
          </w:p>
        </w:tc>
        <w:tc>
          <w:tcPr>
            <w:tcW w:w="2599" w:type="dxa"/>
            <w:gridSpan w:val="8"/>
            <w:vAlign w:val="center"/>
          </w:tcPr>
          <w:p w14:paraId="0F91D426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臺中市神岡區公所</w:t>
            </w:r>
          </w:p>
        </w:tc>
        <w:tc>
          <w:tcPr>
            <w:tcW w:w="1361" w:type="dxa"/>
            <w:gridSpan w:val="3"/>
            <w:vAlign w:val="center"/>
          </w:tcPr>
          <w:p w14:paraId="688470EC" w14:textId="452F6F2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168,326,000</w:t>
            </w:r>
          </w:p>
        </w:tc>
        <w:tc>
          <w:tcPr>
            <w:tcW w:w="1417" w:type="dxa"/>
            <w:gridSpan w:val="5"/>
            <w:vAlign w:val="center"/>
          </w:tcPr>
          <w:p w14:paraId="3BECF3A3" w14:textId="4D4FC06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139,252,013</w:t>
            </w:r>
          </w:p>
        </w:tc>
        <w:tc>
          <w:tcPr>
            <w:tcW w:w="1195" w:type="dxa"/>
            <w:gridSpan w:val="3"/>
            <w:vAlign w:val="center"/>
          </w:tcPr>
          <w:p w14:paraId="0C4B8F42" w14:textId="67EA9CF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49C37EB0" w14:textId="190BB70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19,401,315</w:t>
            </w:r>
          </w:p>
        </w:tc>
        <w:tc>
          <w:tcPr>
            <w:tcW w:w="1407" w:type="dxa"/>
            <w:gridSpan w:val="3"/>
            <w:vAlign w:val="center"/>
          </w:tcPr>
          <w:p w14:paraId="6BE00A1D" w14:textId="76F0A0D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158,653,328</w:t>
            </w:r>
          </w:p>
        </w:tc>
      </w:tr>
      <w:tr w:rsidR="006A24BB" w:rsidRPr="001742A6" w14:paraId="7C23134D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2F86009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D88EE78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29</w:t>
            </w:r>
          </w:p>
        </w:tc>
        <w:tc>
          <w:tcPr>
            <w:tcW w:w="2599" w:type="dxa"/>
            <w:gridSpan w:val="8"/>
            <w:vAlign w:val="center"/>
          </w:tcPr>
          <w:p w14:paraId="69314A15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臺中市大肚區公所</w:t>
            </w:r>
          </w:p>
        </w:tc>
        <w:tc>
          <w:tcPr>
            <w:tcW w:w="1361" w:type="dxa"/>
            <w:gridSpan w:val="3"/>
            <w:vAlign w:val="center"/>
          </w:tcPr>
          <w:p w14:paraId="22F3F553" w14:textId="0CDD367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169,445,000</w:t>
            </w:r>
          </w:p>
        </w:tc>
        <w:tc>
          <w:tcPr>
            <w:tcW w:w="1417" w:type="dxa"/>
            <w:gridSpan w:val="5"/>
            <w:vAlign w:val="center"/>
          </w:tcPr>
          <w:p w14:paraId="04174800" w14:textId="3677ABD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161,255,670</w:t>
            </w:r>
          </w:p>
        </w:tc>
        <w:tc>
          <w:tcPr>
            <w:tcW w:w="1195" w:type="dxa"/>
            <w:gridSpan w:val="3"/>
            <w:vAlign w:val="center"/>
          </w:tcPr>
          <w:p w14:paraId="0C31C91F" w14:textId="4706660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6CFD68AD" w14:textId="27E7FE3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gridSpan w:val="3"/>
            <w:vAlign w:val="center"/>
          </w:tcPr>
          <w:p w14:paraId="50A59A73" w14:textId="573EB99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161,255,670</w:t>
            </w:r>
          </w:p>
        </w:tc>
      </w:tr>
      <w:tr w:rsidR="006A24BB" w:rsidRPr="001742A6" w14:paraId="2E5F3ABA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68A875E5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1BFB506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30</w:t>
            </w:r>
          </w:p>
        </w:tc>
        <w:tc>
          <w:tcPr>
            <w:tcW w:w="2599" w:type="dxa"/>
            <w:gridSpan w:val="8"/>
            <w:vAlign w:val="center"/>
          </w:tcPr>
          <w:p w14:paraId="5290710F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臺中市大雅區公所</w:t>
            </w:r>
          </w:p>
        </w:tc>
        <w:tc>
          <w:tcPr>
            <w:tcW w:w="1361" w:type="dxa"/>
            <w:gridSpan w:val="3"/>
            <w:vAlign w:val="center"/>
          </w:tcPr>
          <w:p w14:paraId="0A4E2A0A" w14:textId="764A64B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194,732,000</w:t>
            </w:r>
          </w:p>
        </w:tc>
        <w:tc>
          <w:tcPr>
            <w:tcW w:w="1417" w:type="dxa"/>
            <w:gridSpan w:val="5"/>
            <w:vAlign w:val="center"/>
          </w:tcPr>
          <w:p w14:paraId="73AF7016" w14:textId="057F081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155,627,360</w:t>
            </w:r>
          </w:p>
        </w:tc>
        <w:tc>
          <w:tcPr>
            <w:tcW w:w="1195" w:type="dxa"/>
            <w:gridSpan w:val="3"/>
            <w:vAlign w:val="center"/>
          </w:tcPr>
          <w:p w14:paraId="2C6BED83" w14:textId="7D38182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43837542" w14:textId="08B6C6B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32,389,441</w:t>
            </w:r>
          </w:p>
        </w:tc>
        <w:tc>
          <w:tcPr>
            <w:tcW w:w="1407" w:type="dxa"/>
            <w:gridSpan w:val="3"/>
            <w:vAlign w:val="center"/>
          </w:tcPr>
          <w:p w14:paraId="2536476F" w14:textId="147DD28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188,016,801</w:t>
            </w:r>
          </w:p>
        </w:tc>
      </w:tr>
      <w:tr w:rsidR="006A24BB" w:rsidRPr="001742A6" w14:paraId="0411937D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165CBD67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EDAC4FF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31</w:t>
            </w:r>
          </w:p>
        </w:tc>
        <w:tc>
          <w:tcPr>
            <w:tcW w:w="2599" w:type="dxa"/>
            <w:gridSpan w:val="8"/>
            <w:vAlign w:val="center"/>
          </w:tcPr>
          <w:p w14:paraId="29C46DC3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臺中市后里區公所</w:t>
            </w:r>
          </w:p>
        </w:tc>
        <w:tc>
          <w:tcPr>
            <w:tcW w:w="1361" w:type="dxa"/>
            <w:gridSpan w:val="3"/>
            <w:vAlign w:val="center"/>
          </w:tcPr>
          <w:p w14:paraId="6FB3A6E2" w14:textId="649A6D6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339,838,000</w:t>
            </w:r>
          </w:p>
        </w:tc>
        <w:tc>
          <w:tcPr>
            <w:tcW w:w="1417" w:type="dxa"/>
            <w:gridSpan w:val="5"/>
            <w:vAlign w:val="center"/>
          </w:tcPr>
          <w:p w14:paraId="5A160C29" w14:textId="030426E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309,221,556</w:t>
            </w:r>
          </w:p>
        </w:tc>
        <w:tc>
          <w:tcPr>
            <w:tcW w:w="1195" w:type="dxa"/>
            <w:gridSpan w:val="3"/>
            <w:vAlign w:val="center"/>
          </w:tcPr>
          <w:p w14:paraId="1ADD55A4" w14:textId="43BFFB2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860,018</w:t>
            </w:r>
          </w:p>
        </w:tc>
        <w:tc>
          <w:tcPr>
            <w:tcW w:w="1235" w:type="dxa"/>
            <w:gridSpan w:val="7"/>
            <w:vAlign w:val="center"/>
          </w:tcPr>
          <w:p w14:paraId="382B38C4" w14:textId="4CDB0E9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12,497,197</w:t>
            </w:r>
          </w:p>
        </w:tc>
        <w:tc>
          <w:tcPr>
            <w:tcW w:w="1407" w:type="dxa"/>
            <w:gridSpan w:val="3"/>
            <w:vAlign w:val="center"/>
          </w:tcPr>
          <w:p w14:paraId="6D2D75EA" w14:textId="6B116CC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322,578,771</w:t>
            </w:r>
          </w:p>
        </w:tc>
      </w:tr>
      <w:tr w:rsidR="006A24BB" w:rsidRPr="001742A6" w14:paraId="289CE9CB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3153D117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7893F69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32</w:t>
            </w:r>
          </w:p>
        </w:tc>
        <w:tc>
          <w:tcPr>
            <w:tcW w:w="2599" w:type="dxa"/>
            <w:gridSpan w:val="8"/>
            <w:vAlign w:val="center"/>
          </w:tcPr>
          <w:p w14:paraId="67529A1A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臺中市石岡區公所</w:t>
            </w:r>
          </w:p>
        </w:tc>
        <w:tc>
          <w:tcPr>
            <w:tcW w:w="1361" w:type="dxa"/>
            <w:gridSpan w:val="3"/>
            <w:vAlign w:val="center"/>
          </w:tcPr>
          <w:p w14:paraId="66EEB421" w14:textId="58A8344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138,751,000</w:t>
            </w:r>
          </w:p>
        </w:tc>
        <w:tc>
          <w:tcPr>
            <w:tcW w:w="1417" w:type="dxa"/>
            <w:gridSpan w:val="5"/>
            <w:vAlign w:val="center"/>
          </w:tcPr>
          <w:p w14:paraId="6E814A46" w14:textId="6F4F774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105,548,187</w:t>
            </w:r>
          </w:p>
        </w:tc>
        <w:tc>
          <w:tcPr>
            <w:tcW w:w="1195" w:type="dxa"/>
            <w:gridSpan w:val="3"/>
            <w:vAlign w:val="center"/>
          </w:tcPr>
          <w:p w14:paraId="710B5C08" w14:textId="3D714FA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1,832,270</w:t>
            </w:r>
          </w:p>
        </w:tc>
        <w:tc>
          <w:tcPr>
            <w:tcW w:w="1235" w:type="dxa"/>
            <w:gridSpan w:val="7"/>
            <w:vAlign w:val="center"/>
          </w:tcPr>
          <w:p w14:paraId="5BD6A1CE" w14:textId="6B086F7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21,475,488</w:t>
            </w:r>
          </w:p>
        </w:tc>
        <w:tc>
          <w:tcPr>
            <w:tcW w:w="1407" w:type="dxa"/>
            <w:gridSpan w:val="3"/>
            <w:vAlign w:val="center"/>
          </w:tcPr>
          <w:p w14:paraId="540A4243" w14:textId="7A41F1F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128,855,945</w:t>
            </w:r>
          </w:p>
        </w:tc>
      </w:tr>
      <w:tr w:rsidR="006A24BB" w:rsidRPr="001742A6" w14:paraId="1838091B" w14:textId="77777777" w:rsidTr="008D1AD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20"/>
        </w:trPr>
        <w:tc>
          <w:tcPr>
            <w:tcW w:w="274" w:type="dxa"/>
            <w:gridSpan w:val="2"/>
            <w:vAlign w:val="center"/>
          </w:tcPr>
          <w:p w14:paraId="26C1E857" w14:textId="77777777" w:rsidR="006A24BB" w:rsidRPr="001742A6" w:rsidRDefault="006A24BB" w:rsidP="00AB28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7FB120A" w14:textId="77777777" w:rsidR="006A24BB" w:rsidRPr="00317A2F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317A2F">
              <w:rPr>
                <w:rFonts w:ascii="新細明體" w:hAnsi="新細明體"/>
                <w:noProof/>
                <w:sz w:val="20"/>
              </w:rPr>
              <w:t>33</w:t>
            </w:r>
          </w:p>
        </w:tc>
        <w:tc>
          <w:tcPr>
            <w:tcW w:w="2599" w:type="dxa"/>
            <w:gridSpan w:val="8"/>
            <w:vAlign w:val="center"/>
          </w:tcPr>
          <w:p w14:paraId="75F011ED" w14:textId="77777777" w:rsidR="006A24BB" w:rsidRPr="00317A2F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17A2F">
              <w:rPr>
                <w:rFonts w:ascii="標楷體" w:eastAsia="標楷體" w:hAnsi="標楷體" w:hint="eastAsia"/>
                <w:noProof/>
                <w:sz w:val="20"/>
              </w:rPr>
              <w:t>臺中市霧峰區公所</w:t>
            </w:r>
          </w:p>
        </w:tc>
        <w:tc>
          <w:tcPr>
            <w:tcW w:w="1361" w:type="dxa"/>
            <w:gridSpan w:val="3"/>
            <w:vAlign w:val="center"/>
          </w:tcPr>
          <w:p w14:paraId="15EC9A86" w14:textId="48D3516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363,548,000</w:t>
            </w:r>
          </w:p>
        </w:tc>
        <w:tc>
          <w:tcPr>
            <w:tcW w:w="1417" w:type="dxa"/>
            <w:gridSpan w:val="5"/>
            <w:vAlign w:val="center"/>
          </w:tcPr>
          <w:p w14:paraId="30F0D009" w14:textId="75C0583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166,213,928</w:t>
            </w:r>
          </w:p>
        </w:tc>
        <w:tc>
          <w:tcPr>
            <w:tcW w:w="1195" w:type="dxa"/>
            <w:gridSpan w:val="3"/>
            <w:vAlign w:val="center"/>
          </w:tcPr>
          <w:p w14:paraId="2169BC71" w14:textId="46D9F89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5" w:type="dxa"/>
            <w:gridSpan w:val="7"/>
            <w:vAlign w:val="center"/>
          </w:tcPr>
          <w:p w14:paraId="706F065A" w14:textId="3860DCD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191,371,540</w:t>
            </w:r>
          </w:p>
        </w:tc>
        <w:tc>
          <w:tcPr>
            <w:tcW w:w="1407" w:type="dxa"/>
            <w:gridSpan w:val="3"/>
            <w:vAlign w:val="center"/>
          </w:tcPr>
          <w:p w14:paraId="6E539996" w14:textId="0DD5579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357,585,468</w:t>
            </w:r>
          </w:p>
        </w:tc>
      </w:tr>
      <w:tr w:rsidR="0079619F" w:rsidRPr="001742A6" w14:paraId="050BC321" w14:textId="77777777" w:rsidTr="009479E4">
        <w:trPr>
          <w:cantSplit/>
          <w:trHeight w:hRule="exact" w:val="454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CB" w14:textId="77777777" w:rsidR="0079619F" w:rsidRPr="001742A6" w:rsidRDefault="0079619F" w:rsidP="0079619F">
            <w:pPr>
              <w:jc w:val="both"/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</w:pPr>
            <w:r w:rsidRPr="001742A6">
              <w:rPr>
                <w:sz w:val="36"/>
                <w:szCs w:val="36"/>
              </w:rPr>
              <w:lastRenderedPageBreak/>
              <w:br w:type="page"/>
            </w:r>
            <w:r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總決算歲出機關別決算審定表</w:t>
            </w:r>
          </w:p>
        </w:tc>
      </w:tr>
      <w:tr w:rsidR="0079619F" w:rsidRPr="001742A6" w14:paraId="2FAC04C0" w14:textId="77777777" w:rsidTr="00081D2D">
        <w:trPr>
          <w:cantSplit/>
          <w:trHeight w:val="556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7220" w14:textId="77777777" w:rsidR="0079619F" w:rsidRPr="001742A6" w:rsidRDefault="0079619F" w:rsidP="0079619F">
            <w:pPr>
              <w:ind w:rightChars="10" w:right="24"/>
              <w:jc w:val="right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9619F" w:rsidRPr="001742A6" w14:paraId="4305852F" w14:textId="77777777" w:rsidTr="00AB28E7">
        <w:trPr>
          <w:cantSplit/>
          <w:trHeight w:hRule="exact" w:val="454"/>
        </w:trPr>
        <w:tc>
          <w:tcPr>
            <w:tcW w:w="5964" w:type="dxa"/>
            <w:gridSpan w:val="18"/>
            <w:tcBorders>
              <w:left w:val="nil"/>
            </w:tcBorders>
            <w:vAlign w:val="center"/>
          </w:tcPr>
          <w:p w14:paraId="753F0C65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150" w:type="dxa"/>
            <w:gridSpan w:val="7"/>
            <w:vAlign w:val="center"/>
          </w:tcPr>
          <w:p w14:paraId="0ECB65F2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決算審定數與預算數</w:t>
            </w:r>
          </w:p>
          <w:p w14:paraId="2C12B415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  <w:tc>
          <w:tcPr>
            <w:tcW w:w="1791" w:type="dxa"/>
            <w:gridSpan w:val="7"/>
            <w:tcBorders>
              <w:right w:val="nil"/>
            </w:tcBorders>
            <w:vAlign w:val="center"/>
          </w:tcPr>
          <w:p w14:paraId="649341D3" w14:textId="77777777" w:rsidR="0079619F" w:rsidRPr="001F030C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1F030C">
              <w:rPr>
                <w:rFonts w:ascii="標楷體" w:eastAsia="標楷體" w:hint="eastAsia"/>
                <w:spacing w:val="-10"/>
                <w:sz w:val="20"/>
              </w:rPr>
              <w:t>決算審定數與決算數</w:t>
            </w:r>
          </w:p>
          <w:p w14:paraId="00511E56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79619F" w:rsidRPr="001742A6" w14:paraId="2A528214" w14:textId="77777777" w:rsidTr="009479E4">
        <w:trPr>
          <w:cantSplit/>
          <w:trHeight w:hRule="exact" w:val="425"/>
        </w:trPr>
        <w:tc>
          <w:tcPr>
            <w:tcW w:w="1366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14:paraId="45D341E7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58" w:type="dxa"/>
            <w:gridSpan w:val="2"/>
            <w:tcBorders>
              <w:left w:val="nil"/>
            </w:tcBorders>
            <w:vAlign w:val="center"/>
          </w:tcPr>
          <w:p w14:paraId="54941D5F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306" w:type="dxa"/>
            <w:gridSpan w:val="3"/>
            <w:vAlign w:val="center"/>
          </w:tcPr>
          <w:p w14:paraId="5137B946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93" w:type="dxa"/>
            <w:gridSpan w:val="3"/>
            <w:vAlign w:val="center"/>
          </w:tcPr>
          <w:p w14:paraId="61CBA49E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741" w:type="dxa"/>
            <w:gridSpan w:val="2"/>
            <w:vAlign w:val="center"/>
          </w:tcPr>
          <w:p w14:paraId="5C773AB5" w14:textId="77777777" w:rsidR="0079619F" w:rsidRPr="00B5795E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5795E">
              <w:rPr>
                <w:rFonts w:ascii="標楷體" w:eastAsia="標楷體" w:hint="eastAsia"/>
                <w:sz w:val="20"/>
              </w:rPr>
              <w:t>占總數</w:t>
            </w:r>
          </w:p>
          <w:p w14:paraId="65140E83" w14:textId="77777777" w:rsidR="0079619F" w:rsidRPr="003C58E1" w:rsidRDefault="0079619F" w:rsidP="0079619F">
            <w:pPr>
              <w:spacing w:line="220" w:lineRule="exact"/>
              <w:ind w:leftChars="10" w:left="24" w:rightChars="10" w:right="24"/>
              <w:jc w:val="center"/>
              <w:rPr>
                <w:rFonts w:ascii="標楷體" w:eastAsia="標楷體"/>
                <w:spacing w:val="-10"/>
                <w:sz w:val="20"/>
              </w:rPr>
            </w:pPr>
            <w:r w:rsidRPr="00B5795E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390" w:type="dxa"/>
            <w:gridSpan w:val="6"/>
            <w:vAlign w:val="center"/>
          </w:tcPr>
          <w:p w14:paraId="4D7DB2D9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60" w:type="dxa"/>
            <w:vAlign w:val="center"/>
          </w:tcPr>
          <w:p w14:paraId="6A4300F4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113" w:type="dxa"/>
            <w:gridSpan w:val="6"/>
            <w:vAlign w:val="center"/>
          </w:tcPr>
          <w:p w14:paraId="27886D7B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678" w:type="dxa"/>
            <w:tcBorders>
              <w:right w:val="nil"/>
            </w:tcBorders>
            <w:vAlign w:val="center"/>
          </w:tcPr>
          <w:p w14:paraId="37DCBD2F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EC344C" w:rsidRPr="00317A2F" w14:paraId="6C73AED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3A54F01D" w14:textId="11D2476B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137,352,955,710</w:t>
            </w:r>
          </w:p>
        </w:tc>
        <w:tc>
          <w:tcPr>
            <w:tcW w:w="1158" w:type="dxa"/>
            <w:gridSpan w:val="2"/>
            <w:vAlign w:val="center"/>
          </w:tcPr>
          <w:p w14:paraId="678C60E0" w14:textId="71A8E87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1,377,536,601</w:t>
            </w:r>
          </w:p>
        </w:tc>
        <w:tc>
          <w:tcPr>
            <w:tcW w:w="1306" w:type="dxa"/>
            <w:gridSpan w:val="3"/>
            <w:vAlign w:val="center"/>
          </w:tcPr>
          <w:p w14:paraId="0F6D5123" w14:textId="7E8D7B32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14,755,738,558</w:t>
            </w:r>
          </w:p>
        </w:tc>
        <w:tc>
          <w:tcPr>
            <w:tcW w:w="1393" w:type="dxa"/>
            <w:gridSpan w:val="3"/>
            <w:vAlign w:val="center"/>
          </w:tcPr>
          <w:p w14:paraId="6FCE646F" w14:textId="10FA4E59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153,486,230,869</w:t>
            </w:r>
          </w:p>
        </w:tc>
        <w:tc>
          <w:tcPr>
            <w:tcW w:w="741" w:type="dxa"/>
            <w:gridSpan w:val="2"/>
            <w:vAlign w:val="center"/>
          </w:tcPr>
          <w:p w14:paraId="5BEFE36B" w14:textId="250B633E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390" w:type="dxa"/>
            <w:gridSpan w:val="6"/>
            <w:vAlign w:val="center"/>
          </w:tcPr>
          <w:p w14:paraId="1CF46BB2" w14:textId="11DF8600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- 8,995,012,131</w:t>
            </w:r>
          </w:p>
        </w:tc>
        <w:tc>
          <w:tcPr>
            <w:tcW w:w="760" w:type="dxa"/>
            <w:vAlign w:val="center"/>
          </w:tcPr>
          <w:p w14:paraId="67D44DC0" w14:textId="5C62B878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- 5.54</w:t>
            </w:r>
          </w:p>
        </w:tc>
        <w:tc>
          <w:tcPr>
            <w:tcW w:w="1113" w:type="dxa"/>
            <w:gridSpan w:val="6"/>
            <w:vAlign w:val="center"/>
          </w:tcPr>
          <w:p w14:paraId="56B7A088" w14:textId="3FF262D6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- 105,104,790</w:t>
            </w:r>
          </w:p>
        </w:tc>
        <w:tc>
          <w:tcPr>
            <w:tcW w:w="678" w:type="dxa"/>
            <w:vAlign w:val="center"/>
          </w:tcPr>
          <w:p w14:paraId="5D965CD1" w14:textId="6AD178DE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- 0.07</w:t>
            </w:r>
          </w:p>
        </w:tc>
      </w:tr>
      <w:tr w:rsidR="00EC344C" w:rsidRPr="00317A2F" w14:paraId="1A1D2F2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2D07640B" w14:textId="63743C5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713,873,183</w:t>
            </w:r>
          </w:p>
        </w:tc>
        <w:tc>
          <w:tcPr>
            <w:tcW w:w="1158" w:type="dxa"/>
            <w:gridSpan w:val="2"/>
            <w:vAlign w:val="center"/>
          </w:tcPr>
          <w:p w14:paraId="0F95D03E" w14:textId="776752CB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016290A0" w14:textId="22AD6F9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3,112,578</w:t>
            </w:r>
          </w:p>
        </w:tc>
        <w:tc>
          <w:tcPr>
            <w:tcW w:w="1393" w:type="dxa"/>
            <w:gridSpan w:val="3"/>
            <w:vAlign w:val="center"/>
          </w:tcPr>
          <w:p w14:paraId="3D530325" w14:textId="3A442053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716,985,761</w:t>
            </w:r>
          </w:p>
        </w:tc>
        <w:tc>
          <w:tcPr>
            <w:tcW w:w="741" w:type="dxa"/>
            <w:gridSpan w:val="2"/>
            <w:vAlign w:val="center"/>
          </w:tcPr>
          <w:p w14:paraId="34AC850D" w14:textId="1FE5407B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0.47</w:t>
            </w:r>
          </w:p>
        </w:tc>
        <w:tc>
          <w:tcPr>
            <w:tcW w:w="1390" w:type="dxa"/>
            <w:gridSpan w:val="6"/>
            <w:vAlign w:val="center"/>
          </w:tcPr>
          <w:p w14:paraId="59790429" w14:textId="2339E7B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- 88,769,239</w:t>
            </w:r>
          </w:p>
        </w:tc>
        <w:tc>
          <w:tcPr>
            <w:tcW w:w="760" w:type="dxa"/>
            <w:vAlign w:val="center"/>
          </w:tcPr>
          <w:p w14:paraId="12A17AD4" w14:textId="1D602E7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- 11.02</w:t>
            </w:r>
          </w:p>
        </w:tc>
        <w:tc>
          <w:tcPr>
            <w:tcW w:w="1113" w:type="dxa"/>
            <w:gridSpan w:val="6"/>
            <w:vAlign w:val="center"/>
          </w:tcPr>
          <w:p w14:paraId="57F1DA00" w14:textId="76C08765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4451AAC" w14:textId="390F558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598BD38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CA77A08" w14:textId="027B6AD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713,873,183</w:t>
            </w:r>
          </w:p>
        </w:tc>
        <w:tc>
          <w:tcPr>
            <w:tcW w:w="1158" w:type="dxa"/>
            <w:gridSpan w:val="2"/>
            <w:vAlign w:val="center"/>
          </w:tcPr>
          <w:p w14:paraId="700176F2" w14:textId="2DB4B5E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033D0D71" w14:textId="61E815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3,112,578</w:t>
            </w:r>
          </w:p>
        </w:tc>
        <w:tc>
          <w:tcPr>
            <w:tcW w:w="1393" w:type="dxa"/>
            <w:gridSpan w:val="3"/>
            <w:vAlign w:val="center"/>
          </w:tcPr>
          <w:p w14:paraId="58394E57" w14:textId="3627A36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716,985,761</w:t>
            </w:r>
          </w:p>
        </w:tc>
        <w:tc>
          <w:tcPr>
            <w:tcW w:w="741" w:type="dxa"/>
            <w:gridSpan w:val="2"/>
            <w:vAlign w:val="center"/>
          </w:tcPr>
          <w:p w14:paraId="297F327B" w14:textId="150F54E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0.47</w:t>
            </w:r>
          </w:p>
        </w:tc>
        <w:tc>
          <w:tcPr>
            <w:tcW w:w="1390" w:type="dxa"/>
            <w:gridSpan w:val="6"/>
            <w:vAlign w:val="center"/>
          </w:tcPr>
          <w:p w14:paraId="0FC05F1F" w14:textId="1C47A49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- 88,769,239</w:t>
            </w:r>
          </w:p>
        </w:tc>
        <w:tc>
          <w:tcPr>
            <w:tcW w:w="760" w:type="dxa"/>
            <w:vAlign w:val="center"/>
          </w:tcPr>
          <w:p w14:paraId="620DD1D8" w14:textId="014EA82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- 11.02</w:t>
            </w:r>
          </w:p>
        </w:tc>
        <w:tc>
          <w:tcPr>
            <w:tcW w:w="1113" w:type="dxa"/>
            <w:gridSpan w:val="6"/>
            <w:vAlign w:val="center"/>
          </w:tcPr>
          <w:p w14:paraId="47384467" w14:textId="7E20534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4A503B3" w14:textId="65AF64B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317A2F" w14:paraId="7F0F019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43EB24A" w14:textId="6DF6AB3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7,101,956,812</w:t>
            </w:r>
          </w:p>
        </w:tc>
        <w:tc>
          <w:tcPr>
            <w:tcW w:w="1158" w:type="dxa"/>
            <w:gridSpan w:val="2"/>
            <w:vAlign w:val="center"/>
          </w:tcPr>
          <w:p w14:paraId="544AAF54" w14:textId="3118CB6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15,961,024</w:t>
            </w:r>
          </w:p>
        </w:tc>
        <w:tc>
          <w:tcPr>
            <w:tcW w:w="1306" w:type="dxa"/>
            <w:gridSpan w:val="3"/>
            <w:vAlign w:val="center"/>
          </w:tcPr>
          <w:p w14:paraId="5034F950" w14:textId="60A739B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572,023,585</w:t>
            </w:r>
          </w:p>
        </w:tc>
        <w:tc>
          <w:tcPr>
            <w:tcW w:w="1393" w:type="dxa"/>
            <w:gridSpan w:val="3"/>
            <w:vAlign w:val="center"/>
          </w:tcPr>
          <w:p w14:paraId="1B4D5D10" w14:textId="434859B3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7,689,941,421</w:t>
            </w:r>
          </w:p>
        </w:tc>
        <w:tc>
          <w:tcPr>
            <w:tcW w:w="741" w:type="dxa"/>
            <w:gridSpan w:val="2"/>
            <w:vAlign w:val="center"/>
          </w:tcPr>
          <w:p w14:paraId="01F7F0FA" w14:textId="7E04B173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5.01</w:t>
            </w:r>
          </w:p>
        </w:tc>
        <w:tc>
          <w:tcPr>
            <w:tcW w:w="1390" w:type="dxa"/>
            <w:gridSpan w:val="6"/>
            <w:vAlign w:val="center"/>
          </w:tcPr>
          <w:p w14:paraId="1FE46936" w14:textId="6965B5B0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- 444,158,579</w:t>
            </w:r>
          </w:p>
        </w:tc>
        <w:tc>
          <w:tcPr>
            <w:tcW w:w="760" w:type="dxa"/>
            <w:vAlign w:val="center"/>
          </w:tcPr>
          <w:p w14:paraId="18A4ED8D" w14:textId="333BD25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- 5.46</w:t>
            </w:r>
          </w:p>
        </w:tc>
        <w:tc>
          <w:tcPr>
            <w:tcW w:w="1113" w:type="dxa"/>
            <w:gridSpan w:val="6"/>
            <w:vAlign w:val="center"/>
          </w:tcPr>
          <w:p w14:paraId="0A39F5CB" w14:textId="4AE0536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C972FBB" w14:textId="7E924381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EC344C" w14:paraId="2DDAC69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7DBD8E11" w14:textId="1997B27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68,915,121</w:t>
            </w:r>
          </w:p>
        </w:tc>
        <w:tc>
          <w:tcPr>
            <w:tcW w:w="1158" w:type="dxa"/>
            <w:gridSpan w:val="2"/>
            <w:vAlign w:val="center"/>
          </w:tcPr>
          <w:p w14:paraId="6C001EA1" w14:textId="1347C34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5BA3FB73" w14:textId="27C7CBC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CF25972" w14:textId="659A42C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68,915,121</w:t>
            </w:r>
          </w:p>
        </w:tc>
        <w:tc>
          <w:tcPr>
            <w:tcW w:w="741" w:type="dxa"/>
            <w:gridSpan w:val="2"/>
            <w:vAlign w:val="center"/>
          </w:tcPr>
          <w:p w14:paraId="385E4F1E" w14:textId="281CD75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90" w:type="dxa"/>
            <w:gridSpan w:val="6"/>
            <w:vAlign w:val="center"/>
          </w:tcPr>
          <w:p w14:paraId="150E1089" w14:textId="10BF107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- 6,837,879</w:t>
            </w:r>
          </w:p>
        </w:tc>
        <w:tc>
          <w:tcPr>
            <w:tcW w:w="760" w:type="dxa"/>
            <w:vAlign w:val="center"/>
          </w:tcPr>
          <w:p w14:paraId="579D1B0E" w14:textId="1AF0BDC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- 9.03</w:t>
            </w:r>
          </w:p>
        </w:tc>
        <w:tc>
          <w:tcPr>
            <w:tcW w:w="1113" w:type="dxa"/>
            <w:gridSpan w:val="6"/>
            <w:vAlign w:val="center"/>
          </w:tcPr>
          <w:p w14:paraId="4123C645" w14:textId="06D21AE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47A2B46" w14:textId="1041999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B9CAC6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3D0258FD" w14:textId="78DDE56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377,404,695</w:t>
            </w:r>
          </w:p>
        </w:tc>
        <w:tc>
          <w:tcPr>
            <w:tcW w:w="1158" w:type="dxa"/>
            <w:gridSpan w:val="2"/>
            <w:vAlign w:val="center"/>
          </w:tcPr>
          <w:p w14:paraId="1E1CC797" w14:textId="287A572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1,915,092</w:t>
            </w:r>
          </w:p>
        </w:tc>
        <w:tc>
          <w:tcPr>
            <w:tcW w:w="1306" w:type="dxa"/>
            <w:gridSpan w:val="3"/>
            <w:vAlign w:val="center"/>
          </w:tcPr>
          <w:p w14:paraId="5121B1FD" w14:textId="48C9F36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23,146,498</w:t>
            </w:r>
          </w:p>
        </w:tc>
        <w:tc>
          <w:tcPr>
            <w:tcW w:w="1393" w:type="dxa"/>
            <w:gridSpan w:val="3"/>
            <w:vAlign w:val="center"/>
          </w:tcPr>
          <w:p w14:paraId="14B6115A" w14:textId="43274D7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402,466,285</w:t>
            </w:r>
          </w:p>
        </w:tc>
        <w:tc>
          <w:tcPr>
            <w:tcW w:w="741" w:type="dxa"/>
            <w:gridSpan w:val="2"/>
            <w:vAlign w:val="center"/>
          </w:tcPr>
          <w:p w14:paraId="27C46664" w14:textId="567EBDA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0.26</w:t>
            </w:r>
          </w:p>
        </w:tc>
        <w:tc>
          <w:tcPr>
            <w:tcW w:w="1390" w:type="dxa"/>
            <w:gridSpan w:val="6"/>
            <w:vAlign w:val="center"/>
          </w:tcPr>
          <w:p w14:paraId="3498C2C0" w14:textId="723124E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- 57,992,715</w:t>
            </w:r>
          </w:p>
        </w:tc>
        <w:tc>
          <w:tcPr>
            <w:tcW w:w="760" w:type="dxa"/>
            <w:vAlign w:val="center"/>
          </w:tcPr>
          <w:p w14:paraId="637410F8" w14:textId="2F19436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- 12.59</w:t>
            </w:r>
          </w:p>
        </w:tc>
        <w:tc>
          <w:tcPr>
            <w:tcW w:w="1113" w:type="dxa"/>
            <w:gridSpan w:val="6"/>
            <w:vAlign w:val="center"/>
          </w:tcPr>
          <w:p w14:paraId="76BBF666" w14:textId="3928C3C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3E88E02" w14:textId="45577DE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10B20BD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348DF448" w14:textId="6C6C9FD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121,713,765</w:t>
            </w:r>
          </w:p>
        </w:tc>
        <w:tc>
          <w:tcPr>
            <w:tcW w:w="1158" w:type="dxa"/>
            <w:gridSpan w:val="2"/>
            <w:vAlign w:val="center"/>
          </w:tcPr>
          <w:p w14:paraId="44E14F57" w14:textId="4DFC39B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12AD86A3" w14:textId="6D44930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2612E060" w14:textId="3D4AE90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121,713,765</w:t>
            </w:r>
          </w:p>
        </w:tc>
        <w:tc>
          <w:tcPr>
            <w:tcW w:w="741" w:type="dxa"/>
            <w:gridSpan w:val="2"/>
            <w:vAlign w:val="center"/>
          </w:tcPr>
          <w:p w14:paraId="3D368F74" w14:textId="68D3D9A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90" w:type="dxa"/>
            <w:gridSpan w:val="6"/>
            <w:vAlign w:val="center"/>
          </w:tcPr>
          <w:p w14:paraId="712A210A" w14:textId="1C521AE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- 6,750,235</w:t>
            </w:r>
          </w:p>
        </w:tc>
        <w:tc>
          <w:tcPr>
            <w:tcW w:w="760" w:type="dxa"/>
            <w:vAlign w:val="center"/>
          </w:tcPr>
          <w:p w14:paraId="78427CE8" w14:textId="3DADB16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- 5.25</w:t>
            </w:r>
          </w:p>
        </w:tc>
        <w:tc>
          <w:tcPr>
            <w:tcW w:w="1113" w:type="dxa"/>
            <w:gridSpan w:val="6"/>
            <w:vAlign w:val="center"/>
          </w:tcPr>
          <w:p w14:paraId="29BECF49" w14:textId="45C8D8F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822F8DE" w14:textId="154A2F0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232BBD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97D94AC" w14:textId="7A01C84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86,547,654</w:t>
            </w:r>
          </w:p>
        </w:tc>
        <w:tc>
          <w:tcPr>
            <w:tcW w:w="1158" w:type="dxa"/>
            <w:gridSpan w:val="2"/>
            <w:vAlign w:val="center"/>
          </w:tcPr>
          <w:p w14:paraId="01BD423C" w14:textId="6291E14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54A2B0AB" w14:textId="0202C6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06064CC" w14:textId="6CABBCB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86,547,654</w:t>
            </w:r>
          </w:p>
        </w:tc>
        <w:tc>
          <w:tcPr>
            <w:tcW w:w="741" w:type="dxa"/>
            <w:gridSpan w:val="2"/>
            <w:vAlign w:val="center"/>
          </w:tcPr>
          <w:p w14:paraId="0D0793F8" w14:textId="38A05DF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90" w:type="dxa"/>
            <w:gridSpan w:val="6"/>
            <w:vAlign w:val="center"/>
          </w:tcPr>
          <w:p w14:paraId="76C44ADD" w14:textId="4166A73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- 4,079,346</w:t>
            </w:r>
          </w:p>
        </w:tc>
        <w:tc>
          <w:tcPr>
            <w:tcW w:w="760" w:type="dxa"/>
            <w:vAlign w:val="center"/>
          </w:tcPr>
          <w:p w14:paraId="6378EA39" w14:textId="4616EC3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- 4.50</w:t>
            </w:r>
          </w:p>
        </w:tc>
        <w:tc>
          <w:tcPr>
            <w:tcW w:w="1113" w:type="dxa"/>
            <w:gridSpan w:val="6"/>
            <w:vAlign w:val="center"/>
          </w:tcPr>
          <w:p w14:paraId="30BE77A2" w14:textId="0203964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6003D0C" w14:textId="0BE2A29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17B2DC1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0F5E0A92" w14:textId="242C9F5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69,640,924</w:t>
            </w:r>
          </w:p>
        </w:tc>
        <w:tc>
          <w:tcPr>
            <w:tcW w:w="1158" w:type="dxa"/>
            <w:gridSpan w:val="2"/>
            <w:vAlign w:val="center"/>
          </w:tcPr>
          <w:p w14:paraId="25C82B21" w14:textId="1E00121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0B2B4B49" w14:textId="6DFA821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6F3EF23" w14:textId="3ED973A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69,640,924</w:t>
            </w:r>
          </w:p>
        </w:tc>
        <w:tc>
          <w:tcPr>
            <w:tcW w:w="741" w:type="dxa"/>
            <w:gridSpan w:val="2"/>
            <w:vAlign w:val="center"/>
          </w:tcPr>
          <w:p w14:paraId="2729CD5C" w14:textId="2751822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390" w:type="dxa"/>
            <w:gridSpan w:val="6"/>
            <w:vAlign w:val="center"/>
          </w:tcPr>
          <w:p w14:paraId="09B80C61" w14:textId="2F48893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- 2,215,076</w:t>
            </w:r>
          </w:p>
        </w:tc>
        <w:tc>
          <w:tcPr>
            <w:tcW w:w="760" w:type="dxa"/>
            <w:vAlign w:val="center"/>
          </w:tcPr>
          <w:p w14:paraId="74BFA36D" w14:textId="537553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- 3.08</w:t>
            </w:r>
          </w:p>
        </w:tc>
        <w:tc>
          <w:tcPr>
            <w:tcW w:w="1113" w:type="dxa"/>
            <w:gridSpan w:val="6"/>
            <w:vAlign w:val="center"/>
          </w:tcPr>
          <w:p w14:paraId="76ED83A8" w14:textId="0EE653A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0E0B600" w14:textId="4DD7526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6BD62C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43B334A1" w14:textId="1988426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168,570,278</w:t>
            </w:r>
          </w:p>
        </w:tc>
        <w:tc>
          <w:tcPr>
            <w:tcW w:w="1158" w:type="dxa"/>
            <w:gridSpan w:val="2"/>
            <w:vAlign w:val="center"/>
          </w:tcPr>
          <w:p w14:paraId="4CF6D423" w14:textId="7DD417C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34351FC7" w14:textId="7E6701C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602,000</w:t>
            </w:r>
          </w:p>
        </w:tc>
        <w:tc>
          <w:tcPr>
            <w:tcW w:w="1393" w:type="dxa"/>
            <w:gridSpan w:val="3"/>
            <w:vAlign w:val="center"/>
          </w:tcPr>
          <w:p w14:paraId="7510DFB2" w14:textId="6797E3A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169,172,278</w:t>
            </w:r>
          </w:p>
        </w:tc>
        <w:tc>
          <w:tcPr>
            <w:tcW w:w="741" w:type="dxa"/>
            <w:gridSpan w:val="2"/>
            <w:vAlign w:val="center"/>
          </w:tcPr>
          <w:p w14:paraId="236297AB" w14:textId="01FD15E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90" w:type="dxa"/>
            <w:gridSpan w:val="6"/>
            <w:vAlign w:val="center"/>
          </w:tcPr>
          <w:p w14:paraId="18613318" w14:textId="4289AC8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- 10,603,722</w:t>
            </w:r>
          </w:p>
        </w:tc>
        <w:tc>
          <w:tcPr>
            <w:tcW w:w="760" w:type="dxa"/>
            <w:vAlign w:val="center"/>
          </w:tcPr>
          <w:p w14:paraId="63F1ED7E" w14:textId="06C2E69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- 5.90</w:t>
            </w:r>
          </w:p>
        </w:tc>
        <w:tc>
          <w:tcPr>
            <w:tcW w:w="1113" w:type="dxa"/>
            <w:gridSpan w:val="6"/>
            <w:vAlign w:val="center"/>
          </w:tcPr>
          <w:p w14:paraId="5330E971" w14:textId="1C767A7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67878C2" w14:textId="3DD8A8A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0233B05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4A822309" w14:textId="03690F8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503,652,898</w:t>
            </w:r>
          </w:p>
        </w:tc>
        <w:tc>
          <w:tcPr>
            <w:tcW w:w="1158" w:type="dxa"/>
            <w:gridSpan w:val="2"/>
            <w:vAlign w:val="center"/>
          </w:tcPr>
          <w:p w14:paraId="7D86EE73" w14:textId="6AD56B8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1,190,000</w:t>
            </w:r>
          </w:p>
        </w:tc>
        <w:tc>
          <w:tcPr>
            <w:tcW w:w="1306" w:type="dxa"/>
            <w:gridSpan w:val="3"/>
            <w:vAlign w:val="center"/>
          </w:tcPr>
          <w:p w14:paraId="3C76BE58" w14:textId="56E9406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43,213,907</w:t>
            </w:r>
          </w:p>
        </w:tc>
        <w:tc>
          <w:tcPr>
            <w:tcW w:w="1393" w:type="dxa"/>
            <w:gridSpan w:val="3"/>
            <w:vAlign w:val="center"/>
          </w:tcPr>
          <w:p w14:paraId="32710685" w14:textId="56A5310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548,056,805</w:t>
            </w:r>
          </w:p>
        </w:tc>
        <w:tc>
          <w:tcPr>
            <w:tcW w:w="741" w:type="dxa"/>
            <w:gridSpan w:val="2"/>
            <w:vAlign w:val="center"/>
          </w:tcPr>
          <w:p w14:paraId="3513D9E9" w14:textId="02F746D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0.36</w:t>
            </w:r>
          </w:p>
        </w:tc>
        <w:tc>
          <w:tcPr>
            <w:tcW w:w="1390" w:type="dxa"/>
            <w:gridSpan w:val="6"/>
            <w:vAlign w:val="center"/>
          </w:tcPr>
          <w:p w14:paraId="559B7EF5" w14:textId="1CE0484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- 66,351,195</w:t>
            </w:r>
          </w:p>
        </w:tc>
        <w:tc>
          <w:tcPr>
            <w:tcW w:w="760" w:type="dxa"/>
            <w:vAlign w:val="center"/>
          </w:tcPr>
          <w:p w14:paraId="49626980" w14:textId="01696A6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- 10.80</w:t>
            </w:r>
          </w:p>
        </w:tc>
        <w:tc>
          <w:tcPr>
            <w:tcW w:w="1113" w:type="dxa"/>
            <w:gridSpan w:val="6"/>
            <w:vAlign w:val="center"/>
          </w:tcPr>
          <w:p w14:paraId="5F762DF0" w14:textId="462989E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3CD333E" w14:textId="0565447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8BF2CC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3FF97ED" w14:textId="67FB42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94,030,518</w:t>
            </w:r>
          </w:p>
        </w:tc>
        <w:tc>
          <w:tcPr>
            <w:tcW w:w="1158" w:type="dxa"/>
            <w:gridSpan w:val="2"/>
            <w:vAlign w:val="center"/>
          </w:tcPr>
          <w:p w14:paraId="4F740EAE" w14:textId="442990E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326400CE" w14:textId="01532F5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3,120,000</w:t>
            </w:r>
          </w:p>
        </w:tc>
        <w:tc>
          <w:tcPr>
            <w:tcW w:w="1393" w:type="dxa"/>
            <w:gridSpan w:val="3"/>
            <w:vAlign w:val="center"/>
          </w:tcPr>
          <w:p w14:paraId="417F9F46" w14:textId="4997718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97,150,518</w:t>
            </w:r>
          </w:p>
        </w:tc>
        <w:tc>
          <w:tcPr>
            <w:tcW w:w="741" w:type="dxa"/>
            <w:gridSpan w:val="2"/>
            <w:vAlign w:val="center"/>
          </w:tcPr>
          <w:p w14:paraId="580E225C" w14:textId="37B87FF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90" w:type="dxa"/>
            <w:gridSpan w:val="6"/>
            <w:vAlign w:val="center"/>
          </w:tcPr>
          <w:p w14:paraId="31490CC6" w14:textId="7E46EE4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- 10,478,482</w:t>
            </w:r>
          </w:p>
        </w:tc>
        <w:tc>
          <w:tcPr>
            <w:tcW w:w="760" w:type="dxa"/>
            <w:vAlign w:val="center"/>
          </w:tcPr>
          <w:p w14:paraId="5A7BCA3D" w14:textId="73F2DFC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- 9.74</w:t>
            </w:r>
          </w:p>
        </w:tc>
        <w:tc>
          <w:tcPr>
            <w:tcW w:w="1113" w:type="dxa"/>
            <w:gridSpan w:val="6"/>
            <w:vAlign w:val="center"/>
          </w:tcPr>
          <w:p w14:paraId="5A0A7CD8" w14:textId="0746816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F645FE1" w14:textId="468758B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7E010A5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9F2CDDA" w14:textId="77777777" w:rsid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15,656,543</w:t>
            </w:r>
          </w:p>
          <w:p w14:paraId="4925B9AA" w14:textId="56A841C4" w:rsidR="00E306A8" w:rsidRPr="00EC344C" w:rsidRDefault="00E306A8" w:rsidP="00E306A8">
            <w:pPr>
              <w:ind w:right="20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158" w:type="dxa"/>
            <w:gridSpan w:val="2"/>
          </w:tcPr>
          <w:p w14:paraId="475093C3" w14:textId="031DA5B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</w:tcPr>
          <w:p w14:paraId="794173FB" w14:textId="3BBE3D0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</w:tcPr>
          <w:p w14:paraId="5F0B63B6" w14:textId="75B49FC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15,656,543</w:t>
            </w:r>
          </w:p>
        </w:tc>
        <w:tc>
          <w:tcPr>
            <w:tcW w:w="741" w:type="dxa"/>
            <w:gridSpan w:val="2"/>
          </w:tcPr>
          <w:p w14:paraId="52FD1CF3" w14:textId="3065EA1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</w:tcPr>
          <w:p w14:paraId="534C7C54" w14:textId="437B5A9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- 1,237,457</w:t>
            </w:r>
          </w:p>
        </w:tc>
        <w:tc>
          <w:tcPr>
            <w:tcW w:w="760" w:type="dxa"/>
          </w:tcPr>
          <w:p w14:paraId="384A8B7E" w14:textId="71D3B36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- 7.32</w:t>
            </w:r>
          </w:p>
        </w:tc>
        <w:tc>
          <w:tcPr>
            <w:tcW w:w="1113" w:type="dxa"/>
            <w:gridSpan w:val="6"/>
          </w:tcPr>
          <w:p w14:paraId="1ED6269C" w14:textId="6817580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</w:tcPr>
          <w:p w14:paraId="1893ED3D" w14:textId="464672B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3BC82081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08F66288" w14:textId="40AF322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199,773,328</w:t>
            </w:r>
          </w:p>
        </w:tc>
        <w:tc>
          <w:tcPr>
            <w:tcW w:w="1158" w:type="dxa"/>
            <w:gridSpan w:val="2"/>
            <w:vAlign w:val="center"/>
          </w:tcPr>
          <w:p w14:paraId="6F2EB46D" w14:textId="100AAFC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6DCC9C33" w14:textId="4AF2EDD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5,474,213</w:t>
            </w:r>
          </w:p>
        </w:tc>
        <w:tc>
          <w:tcPr>
            <w:tcW w:w="1393" w:type="dxa"/>
            <w:gridSpan w:val="3"/>
            <w:vAlign w:val="center"/>
          </w:tcPr>
          <w:p w14:paraId="5D91523A" w14:textId="3C2DE8F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205,247,541</w:t>
            </w:r>
          </w:p>
        </w:tc>
        <w:tc>
          <w:tcPr>
            <w:tcW w:w="741" w:type="dxa"/>
            <w:gridSpan w:val="2"/>
            <w:vAlign w:val="center"/>
          </w:tcPr>
          <w:p w14:paraId="2B0C6518" w14:textId="7A05B1F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1390" w:type="dxa"/>
            <w:gridSpan w:val="6"/>
            <w:vAlign w:val="center"/>
          </w:tcPr>
          <w:p w14:paraId="158F2463" w14:textId="07A2B50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- 7,474,459</w:t>
            </w:r>
          </w:p>
        </w:tc>
        <w:tc>
          <w:tcPr>
            <w:tcW w:w="760" w:type="dxa"/>
            <w:vAlign w:val="center"/>
          </w:tcPr>
          <w:p w14:paraId="2F739533" w14:textId="7D02433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- 3.51</w:t>
            </w:r>
          </w:p>
        </w:tc>
        <w:tc>
          <w:tcPr>
            <w:tcW w:w="1113" w:type="dxa"/>
            <w:gridSpan w:val="6"/>
            <w:vAlign w:val="center"/>
          </w:tcPr>
          <w:p w14:paraId="002F97F4" w14:textId="6C8FABF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CE517A0" w14:textId="387B7BB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37BF1B9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0793D2C1" w14:textId="55A3084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66,547,209</w:t>
            </w:r>
          </w:p>
        </w:tc>
        <w:tc>
          <w:tcPr>
            <w:tcW w:w="1158" w:type="dxa"/>
            <w:gridSpan w:val="2"/>
            <w:vAlign w:val="center"/>
          </w:tcPr>
          <w:p w14:paraId="4D08DA14" w14:textId="012A894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67A3124C" w14:textId="6539682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7601D010" w14:textId="466A560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66,547,209</w:t>
            </w:r>
          </w:p>
        </w:tc>
        <w:tc>
          <w:tcPr>
            <w:tcW w:w="741" w:type="dxa"/>
            <w:gridSpan w:val="2"/>
            <w:vAlign w:val="center"/>
          </w:tcPr>
          <w:p w14:paraId="3E97E994" w14:textId="56A5CA9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90" w:type="dxa"/>
            <w:gridSpan w:val="6"/>
            <w:vAlign w:val="center"/>
          </w:tcPr>
          <w:p w14:paraId="64E89EAB" w14:textId="39F39A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- 2,873,791</w:t>
            </w:r>
          </w:p>
        </w:tc>
        <w:tc>
          <w:tcPr>
            <w:tcW w:w="760" w:type="dxa"/>
            <w:vAlign w:val="center"/>
          </w:tcPr>
          <w:p w14:paraId="4B1BE009" w14:textId="386935D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- 4.14</w:t>
            </w:r>
          </w:p>
        </w:tc>
        <w:tc>
          <w:tcPr>
            <w:tcW w:w="1113" w:type="dxa"/>
            <w:gridSpan w:val="6"/>
            <w:vAlign w:val="center"/>
          </w:tcPr>
          <w:p w14:paraId="076E91EA" w14:textId="286B12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7E06CEA" w14:textId="2BE61AD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66F85E1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3992F7E7" w14:textId="6D7F03B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122,665,071</w:t>
            </w:r>
          </w:p>
        </w:tc>
        <w:tc>
          <w:tcPr>
            <w:tcW w:w="1158" w:type="dxa"/>
            <w:gridSpan w:val="2"/>
            <w:vAlign w:val="center"/>
          </w:tcPr>
          <w:p w14:paraId="563D36A7" w14:textId="740DDF7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0566876D" w14:textId="50D8D45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49662382" w14:textId="31CCF95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122,665,071</w:t>
            </w:r>
          </w:p>
        </w:tc>
        <w:tc>
          <w:tcPr>
            <w:tcW w:w="741" w:type="dxa"/>
            <w:gridSpan w:val="2"/>
            <w:vAlign w:val="center"/>
          </w:tcPr>
          <w:p w14:paraId="6E6D13EE" w14:textId="6D21983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90" w:type="dxa"/>
            <w:gridSpan w:val="6"/>
            <w:vAlign w:val="center"/>
          </w:tcPr>
          <w:p w14:paraId="69A28C44" w14:textId="055A018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- 7,184,929</w:t>
            </w:r>
          </w:p>
        </w:tc>
        <w:tc>
          <w:tcPr>
            <w:tcW w:w="760" w:type="dxa"/>
            <w:vAlign w:val="center"/>
          </w:tcPr>
          <w:p w14:paraId="1BEC01D2" w14:textId="4B07926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- 5.53</w:t>
            </w:r>
          </w:p>
        </w:tc>
        <w:tc>
          <w:tcPr>
            <w:tcW w:w="1113" w:type="dxa"/>
            <w:gridSpan w:val="6"/>
            <w:vAlign w:val="center"/>
          </w:tcPr>
          <w:p w14:paraId="480E8518" w14:textId="21B3299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014BF36" w14:textId="233B824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5A00D79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13FAD7E" w14:textId="2F12B9A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169,261,451</w:t>
            </w:r>
          </w:p>
        </w:tc>
        <w:tc>
          <w:tcPr>
            <w:tcW w:w="1158" w:type="dxa"/>
            <w:gridSpan w:val="2"/>
            <w:vAlign w:val="center"/>
          </w:tcPr>
          <w:p w14:paraId="62EF99A1" w14:textId="056E48B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1CE5B40B" w14:textId="4487872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338DBD2" w14:textId="761FF1A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169,261,451</w:t>
            </w:r>
          </w:p>
        </w:tc>
        <w:tc>
          <w:tcPr>
            <w:tcW w:w="741" w:type="dxa"/>
            <w:gridSpan w:val="2"/>
            <w:vAlign w:val="center"/>
          </w:tcPr>
          <w:p w14:paraId="2755C841" w14:textId="6CEA5D2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90" w:type="dxa"/>
            <w:gridSpan w:val="6"/>
            <w:vAlign w:val="center"/>
          </w:tcPr>
          <w:p w14:paraId="20F02B99" w14:textId="32C80DF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- 9,377,549</w:t>
            </w:r>
          </w:p>
        </w:tc>
        <w:tc>
          <w:tcPr>
            <w:tcW w:w="760" w:type="dxa"/>
            <w:vAlign w:val="center"/>
          </w:tcPr>
          <w:p w14:paraId="38C55916" w14:textId="01945C8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- 5.25</w:t>
            </w:r>
          </w:p>
        </w:tc>
        <w:tc>
          <w:tcPr>
            <w:tcW w:w="1113" w:type="dxa"/>
            <w:gridSpan w:val="6"/>
            <w:vAlign w:val="center"/>
          </w:tcPr>
          <w:p w14:paraId="05F765EE" w14:textId="3F07DDB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F0E1321" w14:textId="0DE33FD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37DE889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D5CA156" w14:textId="660663D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178,971,222</w:t>
            </w:r>
          </w:p>
        </w:tc>
        <w:tc>
          <w:tcPr>
            <w:tcW w:w="1158" w:type="dxa"/>
            <w:gridSpan w:val="2"/>
            <w:vAlign w:val="center"/>
          </w:tcPr>
          <w:p w14:paraId="15A65163" w14:textId="469BDF2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288D013B" w14:textId="7BB316B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1,906,640</w:t>
            </w:r>
          </w:p>
        </w:tc>
        <w:tc>
          <w:tcPr>
            <w:tcW w:w="1393" w:type="dxa"/>
            <w:gridSpan w:val="3"/>
            <w:vAlign w:val="center"/>
          </w:tcPr>
          <w:p w14:paraId="44750C1A" w14:textId="2127284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180,877,862</w:t>
            </w:r>
          </w:p>
        </w:tc>
        <w:tc>
          <w:tcPr>
            <w:tcW w:w="741" w:type="dxa"/>
            <w:gridSpan w:val="2"/>
            <w:vAlign w:val="center"/>
          </w:tcPr>
          <w:p w14:paraId="595E08DA" w14:textId="4434F74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390" w:type="dxa"/>
            <w:gridSpan w:val="6"/>
            <w:vAlign w:val="center"/>
          </w:tcPr>
          <w:p w14:paraId="07867102" w14:textId="40881CF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- 7,563,138</w:t>
            </w:r>
          </w:p>
        </w:tc>
        <w:tc>
          <w:tcPr>
            <w:tcW w:w="760" w:type="dxa"/>
            <w:vAlign w:val="center"/>
          </w:tcPr>
          <w:p w14:paraId="4BAA1D16" w14:textId="6CE30B5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- 4.01</w:t>
            </w:r>
          </w:p>
        </w:tc>
        <w:tc>
          <w:tcPr>
            <w:tcW w:w="1113" w:type="dxa"/>
            <w:gridSpan w:val="6"/>
            <w:vAlign w:val="center"/>
          </w:tcPr>
          <w:p w14:paraId="582ABA25" w14:textId="47A9DCB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A33FF85" w14:textId="3612B94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C5AD6F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F2B5C60" w14:textId="41F32F7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210,669,609</w:t>
            </w:r>
          </w:p>
        </w:tc>
        <w:tc>
          <w:tcPr>
            <w:tcW w:w="1158" w:type="dxa"/>
            <w:gridSpan w:val="2"/>
            <w:vAlign w:val="center"/>
          </w:tcPr>
          <w:p w14:paraId="6D83C64F" w14:textId="40C708D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735BB337" w14:textId="0967890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5,939,621</w:t>
            </w:r>
          </w:p>
        </w:tc>
        <w:tc>
          <w:tcPr>
            <w:tcW w:w="1393" w:type="dxa"/>
            <w:gridSpan w:val="3"/>
            <w:vAlign w:val="center"/>
          </w:tcPr>
          <w:p w14:paraId="1FF74230" w14:textId="05B0A35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216,609,230</w:t>
            </w:r>
          </w:p>
        </w:tc>
        <w:tc>
          <w:tcPr>
            <w:tcW w:w="741" w:type="dxa"/>
            <w:gridSpan w:val="2"/>
            <w:vAlign w:val="center"/>
          </w:tcPr>
          <w:p w14:paraId="6BB2F2FE" w14:textId="2C123D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390" w:type="dxa"/>
            <w:gridSpan w:val="6"/>
            <w:vAlign w:val="center"/>
          </w:tcPr>
          <w:p w14:paraId="4B20E605" w14:textId="2A31C31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- 12,297,770</w:t>
            </w:r>
          </w:p>
        </w:tc>
        <w:tc>
          <w:tcPr>
            <w:tcW w:w="760" w:type="dxa"/>
            <w:vAlign w:val="center"/>
          </w:tcPr>
          <w:p w14:paraId="48252F73" w14:textId="30496C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- 5.37</w:t>
            </w:r>
          </w:p>
        </w:tc>
        <w:tc>
          <w:tcPr>
            <w:tcW w:w="1113" w:type="dxa"/>
            <w:gridSpan w:val="6"/>
            <w:vAlign w:val="center"/>
          </w:tcPr>
          <w:p w14:paraId="559A1C41" w14:textId="2B3CBEB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43ABC69" w14:textId="5D2CE98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1CA4D373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33F5C53B" w14:textId="11BBC2C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271,781,495</w:t>
            </w:r>
          </w:p>
        </w:tc>
        <w:tc>
          <w:tcPr>
            <w:tcW w:w="1158" w:type="dxa"/>
            <w:gridSpan w:val="2"/>
            <w:vAlign w:val="center"/>
          </w:tcPr>
          <w:p w14:paraId="769C39CD" w14:textId="3A6948C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626277B7" w14:textId="37188C1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9,497,630</w:t>
            </w:r>
          </w:p>
        </w:tc>
        <w:tc>
          <w:tcPr>
            <w:tcW w:w="1393" w:type="dxa"/>
            <w:gridSpan w:val="3"/>
            <w:vAlign w:val="center"/>
          </w:tcPr>
          <w:p w14:paraId="76978643" w14:textId="1AC556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281,279,125</w:t>
            </w:r>
          </w:p>
        </w:tc>
        <w:tc>
          <w:tcPr>
            <w:tcW w:w="741" w:type="dxa"/>
            <w:gridSpan w:val="2"/>
            <w:vAlign w:val="center"/>
          </w:tcPr>
          <w:p w14:paraId="2E06AFED" w14:textId="31C044B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1390" w:type="dxa"/>
            <w:gridSpan w:val="6"/>
            <w:vAlign w:val="center"/>
          </w:tcPr>
          <w:p w14:paraId="5197ED0A" w14:textId="3ACD7FC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- 16,323,875</w:t>
            </w:r>
          </w:p>
        </w:tc>
        <w:tc>
          <w:tcPr>
            <w:tcW w:w="760" w:type="dxa"/>
            <w:vAlign w:val="center"/>
          </w:tcPr>
          <w:p w14:paraId="4C6D7F95" w14:textId="0899DB2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- 5.49</w:t>
            </w:r>
          </w:p>
        </w:tc>
        <w:tc>
          <w:tcPr>
            <w:tcW w:w="1113" w:type="dxa"/>
            <w:gridSpan w:val="6"/>
            <w:vAlign w:val="center"/>
          </w:tcPr>
          <w:p w14:paraId="1FC46700" w14:textId="6CC98B9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CB025BE" w14:textId="1828D30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6D2265A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7A50AC0E" w14:textId="5E52FBC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258,610,274</w:t>
            </w:r>
          </w:p>
        </w:tc>
        <w:tc>
          <w:tcPr>
            <w:tcW w:w="1158" w:type="dxa"/>
            <w:gridSpan w:val="2"/>
            <w:vAlign w:val="center"/>
          </w:tcPr>
          <w:p w14:paraId="03E587A8" w14:textId="439F0B7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1791E12B" w14:textId="59901C4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1,305,260</w:t>
            </w:r>
          </w:p>
        </w:tc>
        <w:tc>
          <w:tcPr>
            <w:tcW w:w="1393" w:type="dxa"/>
            <w:gridSpan w:val="3"/>
            <w:vAlign w:val="center"/>
          </w:tcPr>
          <w:p w14:paraId="5277FDBF" w14:textId="694F76A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259,915,534</w:t>
            </w:r>
          </w:p>
        </w:tc>
        <w:tc>
          <w:tcPr>
            <w:tcW w:w="741" w:type="dxa"/>
            <w:gridSpan w:val="2"/>
            <w:vAlign w:val="center"/>
          </w:tcPr>
          <w:p w14:paraId="604E5B08" w14:textId="64F88C7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390" w:type="dxa"/>
            <w:gridSpan w:val="6"/>
            <w:vAlign w:val="center"/>
          </w:tcPr>
          <w:p w14:paraId="39072928" w14:textId="6D7ADCC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- 11,306,466</w:t>
            </w:r>
          </w:p>
        </w:tc>
        <w:tc>
          <w:tcPr>
            <w:tcW w:w="760" w:type="dxa"/>
            <w:vAlign w:val="center"/>
          </w:tcPr>
          <w:p w14:paraId="62C2C8E8" w14:textId="3E56620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- 4.17</w:t>
            </w:r>
          </w:p>
        </w:tc>
        <w:tc>
          <w:tcPr>
            <w:tcW w:w="1113" w:type="dxa"/>
            <w:gridSpan w:val="6"/>
            <w:vAlign w:val="center"/>
          </w:tcPr>
          <w:p w14:paraId="65A26344" w14:textId="2DF5A85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1C712A1" w14:textId="4426D3F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789DDF8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5BA3B115" w14:textId="116413F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298,743,339</w:t>
            </w:r>
          </w:p>
        </w:tc>
        <w:tc>
          <w:tcPr>
            <w:tcW w:w="1158" w:type="dxa"/>
            <w:gridSpan w:val="2"/>
            <w:vAlign w:val="center"/>
          </w:tcPr>
          <w:p w14:paraId="31CD499F" w14:textId="1BB5EF0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2B8E2E2E" w14:textId="7C7C778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88E7740" w14:textId="76C8FC3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298,743,339</w:t>
            </w:r>
          </w:p>
        </w:tc>
        <w:tc>
          <w:tcPr>
            <w:tcW w:w="741" w:type="dxa"/>
            <w:gridSpan w:val="2"/>
            <w:vAlign w:val="center"/>
          </w:tcPr>
          <w:p w14:paraId="5C81923D" w14:textId="2320CC3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0.19</w:t>
            </w:r>
          </w:p>
        </w:tc>
        <w:tc>
          <w:tcPr>
            <w:tcW w:w="1390" w:type="dxa"/>
            <w:gridSpan w:val="6"/>
            <w:vAlign w:val="center"/>
          </w:tcPr>
          <w:p w14:paraId="71D40CA4" w14:textId="39CEAD7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- 12,056,661</w:t>
            </w:r>
          </w:p>
        </w:tc>
        <w:tc>
          <w:tcPr>
            <w:tcW w:w="760" w:type="dxa"/>
            <w:vAlign w:val="center"/>
          </w:tcPr>
          <w:p w14:paraId="6EF5F1A7" w14:textId="2BCD029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- 3.88</w:t>
            </w:r>
          </w:p>
        </w:tc>
        <w:tc>
          <w:tcPr>
            <w:tcW w:w="1113" w:type="dxa"/>
            <w:gridSpan w:val="6"/>
            <w:vAlign w:val="center"/>
          </w:tcPr>
          <w:p w14:paraId="6C447A18" w14:textId="4A9388C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A0CD040" w14:textId="668B360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77766B9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5B94DAF7" w14:textId="3ECF021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295,607,416</w:t>
            </w:r>
          </w:p>
        </w:tc>
        <w:tc>
          <w:tcPr>
            <w:tcW w:w="1158" w:type="dxa"/>
            <w:gridSpan w:val="2"/>
            <w:vAlign w:val="center"/>
          </w:tcPr>
          <w:p w14:paraId="78A11410" w14:textId="693FB03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568B9DF3" w14:textId="6A674E9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1393" w:type="dxa"/>
            <w:gridSpan w:val="3"/>
            <w:vAlign w:val="center"/>
          </w:tcPr>
          <w:p w14:paraId="45376219" w14:textId="40A4A2A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296,607,416</w:t>
            </w:r>
          </w:p>
        </w:tc>
        <w:tc>
          <w:tcPr>
            <w:tcW w:w="741" w:type="dxa"/>
            <w:gridSpan w:val="2"/>
            <w:vAlign w:val="center"/>
          </w:tcPr>
          <w:p w14:paraId="78BB255B" w14:textId="17EA439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0.19</w:t>
            </w:r>
          </w:p>
        </w:tc>
        <w:tc>
          <w:tcPr>
            <w:tcW w:w="1390" w:type="dxa"/>
            <w:gridSpan w:val="6"/>
            <w:vAlign w:val="center"/>
          </w:tcPr>
          <w:p w14:paraId="3E9510D1" w14:textId="12C6382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- 12,944,584</w:t>
            </w:r>
          </w:p>
        </w:tc>
        <w:tc>
          <w:tcPr>
            <w:tcW w:w="760" w:type="dxa"/>
            <w:vAlign w:val="center"/>
          </w:tcPr>
          <w:p w14:paraId="77B2E608" w14:textId="2F308A0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- 4.18</w:t>
            </w:r>
          </w:p>
        </w:tc>
        <w:tc>
          <w:tcPr>
            <w:tcW w:w="1113" w:type="dxa"/>
            <w:gridSpan w:val="6"/>
            <w:vAlign w:val="center"/>
          </w:tcPr>
          <w:p w14:paraId="252FC562" w14:textId="480DE44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4B3F979" w14:textId="614EF05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1DEF1AE3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50BBCB5" w14:textId="6345C50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278,559,091</w:t>
            </w:r>
          </w:p>
        </w:tc>
        <w:tc>
          <w:tcPr>
            <w:tcW w:w="1158" w:type="dxa"/>
            <w:gridSpan w:val="2"/>
            <w:vAlign w:val="center"/>
          </w:tcPr>
          <w:p w14:paraId="7E532EA9" w14:textId="60985CA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58321177" w14:textId="78C9A51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11,075,000</w:t>
            </w:r>
          </w:p>
        </w:tc>
        <w:tc>
          <w:tcPr>
            <w:tcW w:w="1393" w:type="dxa"/>
            <w:gridSpan w:val="3"/>
            <w:vAlign w:val="center"/>
          </w:tcPr>
          <w:p w14:paraId="13D4D6AD" w14:textId="22925ED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289,634,091</w:t>
            </w:r>
          </w:p>
        </w:tc>
        <w:tc>
          <w:tcPr>
            <w:tcW w:w="741" w:type="dxa"/>
            <w:gridSpan w:val="2"/>
            <w:vAlign w:val="center"/>
          </w:tcPr>
          <w:p w14:paraId="673C7985" w14:textId="63A0E78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0.19</w:t>
            </w:r>
          </w:p>
        </w:tc>
        <w:tc>
          <w:tcPr>
            <w:tcW w:w="1390" w:type="dxa"/>
            <w:gridSpan w:val="6"/>
            <w:vAlign w:val="center"/>
          </w:tcPr>
          <w:p w14:paraId="160ED8E2" w14:textId="694B899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- 23,902,909</w:t>
            </w:r>
          </w:p>
        </w:tc>
        <w:tc>
          <w:tcPr>
            <w:tcW w:w="760" w:type="dxa"/>
            <w:vAlign w:val="center"/>
          </w:tcPr>
          <w:p w14:paraId="52A3095A" w14:textId="630D5C2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- 7.62</w:t>
            </w:r>
          </w:p>
        </w:tc>
        <w:tc>
          <w:tcPr>
            <w:tcW w:w="1113" w:type="dxa"/>
            <w:gridSpan w:val="6"/>
            <w:vAlign w:val="center"/>
          </w:tcPr>
          <w:p w14:paraId="53AAA4D3" w14:textId="0D26123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4821867" w14:textId="46F6190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06FB73D3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78E7266A" w14:textId="314259E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295,072,738</w:t>
            </w:r>
          </w:p>
        </w:tc>
        <w:tc>
          <w:tcPr>
            <w:tcW w:w="1158" w:type="dxa"/>
            <w:gridSpan w:val="2"/>
            <w:vAlign w:val="center"/>
          </w:tcPr>
          <w:p w14:paraId="56B9BA4D" w14:textId="41CF119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2E2CF750" w14:textId="0D77D2C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117,192,683</w:t>
            </w:r>
          </w:p>
        </w:tc>
        <w:tc>
          <w:tcPr>
            <w:tcW w:w="1393" w:type="dxa"/>
            <w:gridSpan w:val="3"/>
            <w:vAlign w:val="center"/>
          </w:tcPr>
          <w:p w14:paraId="0E187BA7" w14:textId="786E66D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412,265,421</w:t>
            </w:r>
          </w:p>
        </w:tc>
        <w:tc>
          <w:tcPr>
            <w:tcW w:w="741" w:type="dxa"/>
            <w:gridSpan w:val="2"/>
            <w:vAlign w:val="center"/>
          </w:tcPr>
          <w:p w14:paraId="5C4C6300" w14:textId="4EC2E15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0.27</w:t>
            </w:r>
          </w:p>
        </w:tc>
        <w:tc>
          <w:tcPr>
            <w:tcW w:w="1390" w:type="dxa"/>
            <w:gridSpan w:val="6"/>
            <w:vAlign w:val="center"/>
          </w:tcPr>
          <w:p w14:paraId="797ECCB7" w14:textId="6473434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- 8,926,579</w:t>
            </w:r>
          </w:p>
        </w:tc>
        <w:tc>
          <w:tcPr>
            <w:tcW w:w="760" w:type="dxa"/>
            <w:vAlign w:val="center"/>
          </w:tcPr>
          <w:p w14:paraId="108080E5" w14:textId="4D8935F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- 2.12</w:t>
            </w:r>
          </w:p>
        </w:tc>
        <w:tc>
          <w:tcPr>
            <w:tcW w:w="1113" w:type="dxa"/>
            <w:gridSpan w:val="6"/>
            <w:vAlign w:val="center"/>
          </w:tcPr>
          <w:p w14:paraId="2CDD80C6" w14:textId="44559BA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8A1EC85" w14:textId="729DA07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34CF5BE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77972065" w14:textId="34899C0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208,757,845</w:t>
            </w:r>
          </w:p>
        </w:tc>
        <w:tc>
          <w:tcPr>
            <w:tcW w:w="1158" w:type="dxa"/>
            <w:gridSpan w:val="2"/>
            <w:vAlign w:val="center"/>
          </w:tcPr>
          <w:p w14:paraId="7BC2AC1D" w14:textId="3D4C96B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7651C440" w14:textId="02B777C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7,981,083</w:t>
            </w:r>
          </w:p>
        </w:tc>
        <w:tc>
          <w:tcPr>
            <w:tcW w:w="1393" w:type="dxa"/>
            <w:gridSpan w:val="3"/>
            <w:vAlign w:val="center"/>
          </w:tcPr>
          <w:p w14:paraId="39E2C4DC" w14:textId="0AB9FFD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216,738,928</w:t>
            </w:r>
          </w:p>
        </w:tc>
        <w:tc>
          <w:tcPr>
            <w:tcW w:w="741" w:type="dxa"/>
            <w:gridSpan w:val="2"/>
            <w:vAlign w:val="center"/>
          </w:tcPr>
          <w:p w14:paraId="4BA6FE45" w14:textId="43864C8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390" w:type="dxa"/>
            <w:gridSpan w:val="6"/>
            <w:vAlign w:val="center"/>
          </w:tcPr>
          <w:p w14:paraId="60756871" w14:textId="2BF52C5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- 8,806,072</w:t>
            </w:r>
          </w:p>
        </w:tc>
        <w:tc>
          <w:tcPr>
            <w:tcW w:w="760" w:type="dxa"/>
            <w:vAlign w:val="center"/>
          </w:tcPr>
          <w:p w14:paraId="1334ACEB" w14:textId="4C099F3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- 3.90</w:t>
            </w:r>
          </w:p>
        </w:tc>
        <w:tc>
          <w:tcPr>
            <w:tcW w:w="1113" w:type="dxa"/>
            <w:gridSpan w:val="6"/>
            <w:vAlign w:val="center"/>
          </w:tcPr>
          <w:p w14:paraId="66DA5C21" w14:textId="23DFF7F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20D56FF" w14:textId="4B68720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048544B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204F8D9" w14:textId="379DD0B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177,182,755</w:t>
            </w:r>
          </w:p>
        </w:tc>
        <w:tc>
          <w:tcPr>
            <w:tcW w:w="1158" w:type="dxa"/>
            <w:gridSpan w:val="2"/>
            <w:vAlign w:val="center"/>
          </w:tcPr>
          <w:p w14:paraId="63CB4717" w14:textId="76EC6B6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4,185,254</w:t>
            </w:r>
          </w:p>
        </w:tc>
        <w:tc>
          <w:tcPr>
            <w:tcW w:w="1306" w:type="dxa"/>
            <w:gridSpan w:val="3"/>
            <w:vAlign w:val="center"/>
          </w:tcPr>
          <w:p w14:paraId="08732848" w14:textId="6CCE58B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44DD0D5A" w14:textId="644F911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181,368,009</w:t>
            </w:r>
          </w:p>
        </w:tc>
        <w:tc>
          <w:tcPr>
            <w:tcW w:w="741" w:type="dxa"/>
            <w:gridSpan w:val="2"/>
            <w:vAlign w:val="center"/>
          </w:tcPr>
          <w:p w14:paraId="6F55FC33" w14:textId="2DB0D30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390" w:type="dxa"/>
            <w:gridSpan w:val="6"/>
            <w:vAlign w:val="center"/>
          </w:tcPr>
          <w:p w14:paraId="50B92DCF" w14:textId="4DB98F9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- 10,060,991</w:t>
            </w:r>
          </w:p>
        </w:tc>
        <w:tc>
          <w:tcPr>
            <w:tcW w:w="760" w:type="dxa"/>
            <w:vAlign w:val="center"/>
          </w:tcPr>
          <w:p w14:paraId="6B1F2CA6" w14:textId="5719467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- 5.26</w:t>
            </w:r>
          </w:p>
        </w:tc>
        <w:tc>
          <w:tcPr>
            <w:tcW w:w="1113" w:type="dxa"/>
            <w:gridSpan w:val="6"/>
            <w:vAlign w:val="center"/>
          </w:tcPr>
          <w:p w14:paraId="2600BCF7" w14:textId="58B814C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055E0F80" w14:textId="60459E1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52C6B1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07AA088F" w14:textId="4389C74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185,082,906</w:t>
            </w:r>
          </w:p>
        </w:tc>
        <w:tc>
          <w:tcPr>
            <w:tcW w:w="1158" w:type="dxa"/>
            <w:gridSpan w:val="2"/>
            <w:vAlign w:val="center"/>
          </w:tcPr>
          <w:p w14:paraId="211714E4" w14:textId="03C15A3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0D89387C" w14:textId="7E7B346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448B5BA" w14:textId="3422B37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185,082,906</w:t>
            </w:r>
          </w:p>
        </w:tc>
        <w:tc>
          <w:tcPr>
            <w:tcW w:w="741" w:type="dxa"/>
            <w:gridSpan w:val="2"/>
            <w:vAlign w:val="center"/>
          </w:tcPr>
          <w:p w14:paraId="547081C0" w14:textId="0A7B1E3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390" w:type="dxa"/>
            <w:gridSpan w:val="6"/>
            <w:vAlign w:val="center"/>
          </w:tcPr>
          <w:p w14:paraId="7B2E9324" w14:textId="76AAF10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- 7,778,094</w:t>
            </w:r>
          </w:p>
        </w:tc>
        <w:tc>
          <w:tcPr>
            <w:tcW w:w="760" w:type="dxa"/>
            <w:vAlign w:val="center"/>
          </w:tcPr>
          <w:p w14:paraId="44CFB79A" w14:textId="49EA2BF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- 4.03</w:t>
            </w:r>
          </w:p>
        </w:tc>
        <w:tc>
          <w:tcPr>
            <w:tcW w:w="1113" w:type="dxa"/>
            <w:gridSpan w:val="6"/>
            <w:vAlign w:val="center"/>
          </w:tcPr>
          <w:p w14:paraId="6FC35B98" w14:textId="5FBA80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49DCF74" w14:textId="5D42F58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EC344C" w14:paraId="24CEFC7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3414EB95" w14:textId="5605499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183,127,520</w:t>
            </w:r>
          </w:p>
        </w:tc>
        <w:tc>
          <w:tcPr>
            <w:tcW w:w="1158" w:type="dxa"/>
            <w:gridSpan w:val="2"/>
            <w:vAlign w:val="center"/>
          </w:tcPr>
          <w:p w14:paraId="219E7CA3" w14:textId="1FFC065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582033F5" w14:textId="59DDB01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1,050,000</w:t>
            </w:r>
          </w:p>
        </w:tc>
        <w:tc>
          <w:tcPr>
            <w:tcW w:w="1393" w:type="dxa"/>
            <w:gridSpan w:val="3"/>
            <w:vAlign w:val="center"/>
          </w:tcPr>
          <w:p w14:paraId="6676276D" w14:textId="5EE0A58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184,177,520</w:t>
            </w:r>
          </w:p>
        </w:tc>
        <w:tc>
          <w:tcPr>
            <w:tcW w:w="741" w:type="dxa"/>
            <w:gridSpan w:val="2"/>
            <w:vAlign w:val="center"/>
          </w:tcPr>
          <w:p w14:paraId="5DD3703D" w14:textId="761DE4F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390" w:type="dxa"/>
            <w:gridSpan w:val="6"/>
            <w:vAlign w:val="center"/>
          </w:tcPr>
          <w:p w14:paraId="1385C6BB" w14:textId="015E2E7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- 10,101,480</w:t>
            </w:r>
          </w:p>
        </w:tc>
        <w:tc>
          <w:tcPr>
            <w:tcW w:w="760" w:type="dxa"/>
            <w:vAlign w:val="center"/>
          </w:tcPr>
          <w:p w14:paraId="0E259CFF" w14:textId="49B06F8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- 5.20</w:t>
            </w:r>
          </w:p>
        </w:tc>
        <w:tc>
          <w:tcPr>
            <w:tcW w:w="1113" w:type="dxa"/>
            <w:gridSpan w:val="6"/>
            <w:vAlign w:val="center"/>
          </w:tcPr>
          <w:p w14:paraId="5404AACB" w14:textId="2F020BA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2190483" w14:textId="5A6336B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1B65C1E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33B84A22" w14:textId="32210CD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168,102,973</w:t>
            </w:r>
          </w:p>
        </w:tc>
        <w:tc>
          <w:tcPr>
            <w:tcW w:w="1158" w:type="dxa"/>
            <w:gridSpan w:val="2"/>
            <w:vAlign w:val="center"/>
          </w:tcPr>
          <w:p w14:paraId="4000B937" w14:textId="5DBFD2C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1,892,343</w:t>
            </w:r>
          </w:p>
        </w:tc>
        <w:tc>
          <w:tcPr>
            <w:tcW w:w="1306" w:type="dxa"/>
            <w:gridSpan w:val="3"/>
            <w:vAlign w:val="center"/>
          </w:tcPr>
          <w:p w14:paraId="76CE5C07" w14:textId="53E0B88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2,505,137</w:t>
            </w:r>
          </w:p>
        </w:tc>
        <w:tc>
          <w:tcPr>
            <w:tcW w:w="1393" w:type="dxa"/>
            <w:gridSpan w:val="3"/>
            <w:vAlign w:val="center"/>
          </w:tcPr>
          <w:p w14:paraId="65AD6BB5" w14:textId="0EE0483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172,500,453</w:t>
            </w:r>
          </w:p>
        </w:tc>
        <w:tc>
          <w:tcPr>
            <w:tcW w:w="741" w:type="dxa"/>
            <w:gridSpan w:val="2"/>
            <w:vAlign w:val="center"/>
          </w:tcPr>
          <w:p w14:paraId="4909DFA3" w14:textId="33F57D8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90" w:type="dxa"/>
            <w:gridSpan w:val="6"/>
            <w:vAlign w:val="center"/>
          </w:tcPr>
          <w:p w14:paraId="1AD544BD" w14:textId="2ED0AF2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- 5,525,547</w:t>
            </w:r>
          </w:p>
        </w:tc>
        <w:tc>
          <w:tcPr>
            <w:tcW w:w="760" w:type="dxa"/>
            <w:vAlign w:val="center"/>
          </w:tcPr>
          <w:p w14:paraId="02BAB5F2" w14:textId="7B1C224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- 3.10</w:t>
            </w:r>
          </w:p>
        </w:tc>
        <w:tc>
          <w:tcPr>
            <w:tcW w:w="1113" w:type="dxa"/>
            <w:gridSpan w:val="6"/>
            <w:vAlign w:val="center"/>
          </w:tcPr>
          <w:p w14:paraId="4FE2A9A1" w14:textId="64179F2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5925F7B" w14:textId="07F2358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41777603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29CDB5E8" w14:textId="09664DC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231,810,513</w:t>
            </w:r>
          </w:p>
        </w:tc>
        <w:tc>
          <w:tcPr>
            <w:tcW w:w="1158" w:type="dxa"/>
            <w:gridSpan w:val="2"/>
            <w:vAlign w:val="center"/>
          </w:tcPr>
          <w:p w14:paraId="53C85514" w14:textId="0207AA8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4774CB43" w14:textId="75A02E8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6A6B1DD" w14:textId="71BC750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231,810,513</w:t>
            </w:r>
          </w:p>
        </w:tc>
        <w:tc>
          <w:tcPr>
            <w:tcW w:w="741" w:type="dxa"/>
            <w:gridSpan w:val="2"/>
            <w:vAlign w:val="center"/>
          </w:tcPr>
          <w:p w14:paraId="24025409" w14:textId="4C7F33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0.15</w:t>
            </w:r>
          </w:p>
        </w:tc>
        <w:tc>
          <w:tcPr>
            <w:tcW w:w="1390" w:type="dxa"/>
            <w:gridSpan w:val="6"/>
            <w:vAlign w:val="center"/>
          </w:tcPr>
          <w:p w14:paraId="085EB491" w14:textId="0032A8B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- 6,478,487</w:t>
            </w:r>
          </w:p>
        </w:tc>
        <w:tc>
          <w:tcPr>
            <w:tcW w:w="760" w:type="dxa"/>
            <w:vAlign w:val="center"/>
          </w:tcPr>
          <w:p w14:paraId="3441C33E" w14:textId="7E70216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- 2.72</w:t>
            </w:r>
          </w:p>
        </w:tc>
        <w:tc>
          <w:tcPr>
            <w:tcW w:w="1113" w:type="dxa"/>
            <w:gridSpan w:val="6"/>
            <w:vAlign w:val="center"/>
          </w:tcPr>
          <w:p w14:paraId="59EBED93" w14:textId="3A8A6FF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B060841" w14:textId="5CD7D80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723EBE8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EF7271C" w14:textId="08176CD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139,252,013</w:t>
            </w:r>
          </w:p>
        </w:tc>
        <w:tc>
          <w:tcPr>
            <w:tcW w:w="1158" w:type="dxa"/>
            <w:gridSpan w:val="2"/>
            <w:vAlign w:val="center"/>
          </w:tcPr>
          <w:p w14:paraId="0AA424BB" w14:textId="0A9154D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5621DF51" w14:textId="406B05F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19,401,315</w:t>
            </w:r>
          </w:p>
        </w:tc>
        <w:tc>
          <w:tcPr>
            <w:tcW w:w="1393" w:type="dxa"/>
            <w:gridSpan w:val="3"/>
            <w:vAlign w:val="center"/>
          </w:tcPr>
          <w:p w14:paraId="6C8107E8" w14:textId="46559E7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158,653,328</w:t>
            </w:r>
          </w:p>
        </w:tc>
        <w:tc>
          <w:tcPr>
            <w:tcW w:w="741" w:type="dxa"/>
            <w:gridSpan w:val="2"/>
            <w:vAlign w:val="center"/>
          </w:tcPr>
          <w:p w14:paraId="2D19352F" w14:textId="3732B19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0.10</w:t>
            </w:r>
          </w:p>
        </w:tc>
        <w:tc>
          <w:tcPr>
            <w:tcW w:w="1390" w:type="dxa"/>
            <w:gridSpan w:val="6"/>
            <w:vAlign w:val="center"/>
          </w:tcPr>
          <w:p w14:paraId="3B1A271D" w14:textId="7CBD8BD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- 9,672,672</w:t>
            </w:r>
          </w:p>
        </w:tc>
        <w:tc>
          <w:tcPr>
            <w:tcW w:w="760" w:type="dxa"/>
            <w:vAlign w:val="center"/>
          </w:tcPr>
          <w:p w14:paraId="755B519C" w14:textId="43B2013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- 5.75</w:t>
            </w:r>
          </w:p>
        </w:tc>
        <w:tc>
          <w:tcPr>
            <w:tcW w:w="1113" w:type="dxa"/>
            <w:gridSpan w:val="6"/>
            <w:vAlign w:val="center"/>
          </w:tcPr>
          <w:p w14:paraId="4B56B1DA" w14:textId="408BE36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7F1CC7D" w14:textId="7178680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3599E19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C1F7F07" w14:textId="1601FBB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161,255,670</w:t>
            </w:r>
          </w:p>
        </w:tc>
        <w:tc>
          <w:tcPr>
            <w:tcW w:w="1158" w:type="dxa"/>
            <w:gridSpan w:val="2"/>
            <w:vAlign w:val="center"/>
          </w:tcPr>
          <w:p w14:paraId="0F592ED9" w14:textId="07D8EEB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6B6705AF" w14:textId="455E08C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A51F605" w14:textId="4FB09A1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161,255,670</w:t>
            </w:r>
          </w:p>
        </w:tc>
        <w:tc>
          <w:tcPr>
            <w:tcW w:w="741" w:type="dxa"/>
            <w:gridSpan w:val="2"/>
            <w:vAlign w:val="center"/>
          </w:tcPr>
          <w:p w14:paraId="655809F0" w14:textId="1163CBC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90" w:type="dxa"/>
            <w:gridSpan w:val="6"/>
            <w:vAlign w:val="center"/>
          </w:tcPr>
          <w:p w14:paraId="7D821A25" w14:textId="2AA4161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- 8,189,330</w:t>
            </w:r>
          </w:p>
        </w:tc>
        <w:tc>
          <w:tcPr>
            <w:tcW w:w="760" w:type="dxa"/>
            <w:vAlign w:val="center"/>
          </w:tcPr>
          <w:p w14:paraId="0331F51B" w14:textId="68DBDDF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- 4.83</w:t>
            </w:r>
          </w:p>
        </w:tc>
        <w:tc>
          <w:tcPr>
            <w:tcW w:w="1113" w:type="dxa"/>
            <w:gridSpan w:val="6"/>
            <w:vAlign w:val="center"/>
          </w:tcPr>
          <w:p w14:paraId="2E94C36F" w14:textId="7D983FC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C1A3CC4" w14:textId="34C47B0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79415971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6B70A5D6" w14:textId="68C63C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155,627,360</w:t>
            </w:r>
          </w:p>
        </w:tc>
        <w:tc>
          <w:tcPr>
            <w:tcW w:w="1158" w:type="dxa"/>
            <w:gridSpan w:val="2"/>
            <w:vAlign w:val="center"/>
          </w:tcPr>
          <w:p w14:paraId="5B96FB3A" w14:textId="6B24EDE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4A30BCE8" w14:textId="2E259FB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32,389,441</w:t>
            </w:r>
          </w:p>
        </w:tc>
        <w:tc>
          <w:tcPr>
            <w:tcW w:w="1393" w:type="dxa"/>
            <w:gridSpan w:val="3"/>
            <w:vAlign w:val="center"/>
          </w:tcPr>
          <w:p w14:paraId="4ACBEC25" w14:textId="0E0FB36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188,016,801</w:t>
            </w:r>
          </w:p>
        </w:tc>
        <w:tc>
          <w:tcPr>
            <w:tcW w:w="741" w:type="dxa"/>
            <w:gridSpan w:val="2"/>
            <w:vAlign w:val="center"/>
          </w:tcPr>
          <w:p w14:paraId="0C2F1572" w14:textId="67B0763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390" w:type="dxa"/>
            <w:gridSpan w:val="6"/>
            <w:vAlign w:val="center"/>
          </w:tcPr>
          <w:p w14:paraId="05566D44" w14:textId="4658E22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- 6,715,199</w:t>
            </w:r>
          </w:p>
        </w:tc>
        <w:tc>
          <w:tcPr>
            <w:tcW w:w="760" w:type="dxa"/>
            <w:vAlign w:val="center"/>
          </w:tcPr>
          <w:p w14:paraId="5FAA7BAE" w14:textId="09E7F00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- 3.45</w:t>
            </w:r>
          </w:p>
        </w:tc>
        <w:tc>
          <w:tcPr>
            <w:tcW w:w="1113" w:type="dxa"/>
            <w:gridSpan w:val="6"/>
            <w:vAlign w:val="center"/>
          </w:tcPr>
          <w:p w14:paraId="2A57A1F9" w14:textId="20FC997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EED862D" w14:textId="2049DF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7D71E4E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5B112FDF" w14:textId="41C7B3C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309,221,556</w:t>
            </w:r>
          </w:p>
        </w:tc>
        <w:tc>
          <w:tcPr>
            <w:tcW w:w="1158" w:type="dxa"/>
            <w:gridSpan w:val="2"/>
            <w:vAlign w:val="center"/>
          </w:tcPr>
          <w:p w14:paraId="3D66668A" w14:textId="010A38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860,018</w:t>
            </w:r>
          </w:p>
        </w:tc>
        <w:tc>
          <w:tcPr>
            <w:tcW w:w="1306" w:type="dxa"/>
            <w:gridSpan w:val="3"/>
            <w:vAlign w:val="center"/>
          </w:tcPr>
          <w:p w14:paraId="1C787E86" w14:textId="720F6C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12,497,197</w:t>
            </w:r>
          </w:p>
        </w:tc>
        <w:tc>
          <w:tcPr>
            <w:tcW w:w="1393" w:type="dxa"/>
            <w:gridSpan w:val="3"/>
            <w:vAlign w:val="center"/>
          </w:tcPr>
          <w:p w14:paraId="559A8B9B" w14:textId="62E0164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322,578,771</w:t>
            </w:r>
          </w:p>
        </w:tc>
        <w:tc>
          <w:tcPr>
            <w:tcW w:w="741" w:type="dxa"/>
            <w:gridSpan w:val="2"/>
            <w:vAlign w:val="center"/>
          </w:tcPr>
          <w:p w14:paraId="24EAAA9A" w14:textId="73C8472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390" w:type="dxa"/>
            <w:gridSpan w:val="6"/>
            <w:vAlign w:val="center"/>
          </w:tcPr>
          <w:p w14:paraId="599FA1FF" w14:textId="17309CF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- 17,259,229</w:t>
            </w:r>
          </w:p>
        </w:tc>
        <w:tc>
          <w:tcPr>
            <w:tcW w:w="760" w:type="dxa"/>
            <w:vAlign w:val="center"/>
          </w:tcPr>
          <w:p w14:paraId="5C169B7C" w14:textId="6E61EB0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- 5.08</w:t>
            </w:r>
          </w:p>
        </w:tc>
        <w:tc>
          <w:tcPr>
            <w:tcW w:w="1113" w:type="dxa"/>
            <w:gridSpan w:val="6"/>
            <w:vAlign w:val="center"/>
          </w:tcPr>
          <w:p w14:paraId="6A57DACE" w14:textId="7B003A2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7720D37" w14:textId="303F716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2EB7201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nil"/>
            </w:tcBorders>
            <w:vAlign w:val="center"/>
          </w:tcPr>
          <w:p w14:paraId="1567374E" w14:textId="43E51C8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105,548,187</w:t>
            </w:r>
          </w:p>
        </w:tc>
        <w:tc>
          <w:tcPr>
            <w:tcW w:w="1158" w:type="dxa"/>
            <w:gridSpan w:val="2"/>
            <w:vAlign w:val="center"/>
          </w:tcPr>
          <w:p w14:paraId="33C1669B" w14:textId="19492E6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1,832,270</w:t>
            </w:r>
          </w:p>
        </w:tc>
        <w:tc>
          <w:tcPr>
            <w:tcW w:w="1306" w:type="dxa"/>
            <w:gridSpan w:val="3"/>
            <w:vAlign w:val="center"/>
          </w:tcPr>
          <w:p w14:paraId="1D8A15C9" w14:textId="3393BA5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21,475,488</w:t>
            </w:r>
          </w:p>
        </w:tc>
        <w:tc>
          <w:tcPr>
            <w:tcW w:w="1393" w:type="dxa"/>
            <w:gridSpan w:val="3"/>
            <w:vAlign w:val="center"/>
          </w:tcPr>
          <w:p w14:paraId="557292D0" w14:textId="7B1F76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128,855,945</w:t>
            </w:r>
          </w:p>
        </w:tc>
        <w:tc>
          <w:tcPr>
            <w:tcW w:w="741" w:type="dxa"/>
            <w:gridSpan w:val="2"/>
            <w:vAlign w:val="center"/>
          </w:tcPr>
          <w:p w14:paraId="27772AC1" w14:textId="47CF039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90" w:type="dxa"/>
            <w:gridSpan w:val="6"/>
            <w:vAlign w:val="center"/>
          </w:tcPr>
          <w:p w14:paraId="21AFE4E3" w14:textId="0558B57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- 9,895,055</w:t>
            </w:r>
          </w:p>
        </w:tc>
        <w:tc>
          <w:tcPr>
            <w:tcW w:w="760" w:type="dxa"/>
            <w:vAlign w:val="center"/>
          </w:tcPr>
          <w:p w14:paraId="73ECA9D6" w14:textId="127DAEA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- 7.13</w:t>
            </w:r>
          </w:p>
        </w:tc>
        <w:tc>
          <w:tcPr>
            <w:tcW w:w="1113" w:type="dxa"/>
            <w:gridSpan w:val="6"/>
            <w:vAlign w:val="center"/>
          </w:tcPr>
          <w:p w14:paraId="593C5A9F" w14:textId="3546A1E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B6D648B" w14:textId="3703780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649BF503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1"/>
        </w:trPr>
        <w:tc>
          <w:tcPr>
            <w:tcW w:w="1366" w:type="dxa"/>
            <w:gridSpan w:val="8"/>
            <w:tcBorders>
              <w:bottom w:val="single" w:sz="4" w:space="0" w:color="auto"/>
            </w:tcBorders>
            <w:vAlign w:val="center"/>
          </w:tcPr>
          <w:p w14:paraId="42569B92" w14:textId="65397DC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166,213,928</w:t>
            </w:r>
          </w:p>
        </w:tc>
        <w:tc>
          <w:tcPr>
            <w:tcW w:w="1158" w:type="dxa"/>
            <w:gridSpan w:val="2"/>
            <w:vAlign w:val="center"/>
          </w:tcPr>
          <w:p w14:paraId="0F9B16FE" w14:textId="56E0882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6" w:type="dxa"/>
            <w:gridSpan w:val="3"/>
            <w:vAlign w:val="center"/>
          </w:tcPr>
          <w:p w14:paraId="4BCDD7C7" w14:textId="39AEDB5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191,371,540</w:t>
            </w:r>
          </w:p>
        </w:tc>
        <w:tc>
          <w:tcPr>
            <w:tcW w:w="1393" w:type="dxa"/>
            <w:gridSpan w:val="3"/>
            <w:vAlign w:val="center"/>
          </w:tcPr>
          <w:p w14:paraId="32DBCE67" w14:textId="15A5A94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357,585,468</w:t>
            </w:r>
          </w:p>
        </w:tc>
        <w:tc>
          <w:tcPr>
            <w:tcW w:w="741" w:type="dxa"/>
            <w:gridSpan w:val="2"/>
            <w:vAlign w:val="center"/>
          </w:tcPr>
          <w:p w14:paraId="358A087B" w14:textId="3004064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0.23</w:t>
            </w:r>
          </w:p>
        </w:tc>
        <w:tc>
          <w:tcPr>
            <w:tcW w:w="1390" w:type="dxa"/>
            <w:gridSpan w:val="6"/>
            <w:vAlign w:val="center"/>
          </w:tcPr>
          <w:p w14:paraId="0B741FF8" w14:textId="16E31FB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- 5,962,532</w:t>
            </w:r>
          </w:p>
        </w:tc>
        <w:tc>
          <w:tcPr>
            <w:tcW w:w="760" w:type="dxa"/>
            <w:vAlign w:val="center"/>
          </w:tcPr>
          <w:p w14:paraId="00FB12F0" w14:textId="4CDBCB1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- 1.64</w:t>
            </w:r>
          </w:p>
        </w:tc>
        <w:tc>
          <w:tcPr>
            <w:tcW w:w="1113" w:type="dxa"/>
            <w:gridSpan w:val="6"/>
            <w:vAlign w:val="center"/>
          </w:tcPr>
          <w:p w14:paraId="3B122A40" w14:textId="553EE8C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2EBA168" w14:textId="367E898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9619F" w:rsidRPr="001742A6" w14:paraId="0A85296B" w14:textId="77777777" w:rsidTr="00081D2D">
        <w:trPr>
          <w:cantSplit/>
          <w:trHeight w:hRule="exact" w:val="510"/>
        </w:trPr>
        <w:tc>
          <w:tcPr>
            <w:tcW w:w="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1352F3" w14:textId="77777777" w:rsidR="0079619F" w:rsidRPr="001742A6" w:rsidRDefault="0079619F" w:rsidP="0079619F">
            <w:pPr>
              <w:pStyle w:val="a6"/>
              <w:widowControl/>
              <w:snapToGrid w:val="0"/>
              <w:spacing w:line="500" w:lineRule="exact"/>
              <w:rPr>
                <w:rFonts w:eastAsia="標楷體"/>
                <w:sz w:val="36"/>
              </w:rPr>
            </w:pPr>
            <w:r w:rsidRPr="001742A6">
              <w:lastRenderedPageBreak/>
              <w:br w:type="page"/>
            </w:r>
            <w:r w:rsidRPr="001742A6">
              <w:br w:type="page"/>
            </w:r>
          </w:p>
        </w:tc>
        <w:tc>
          <w:tcPr>
            <w:tcW w:w="902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0C78" w14:textId="3F02FAB7" w:rsidR="0079619F" w:rsidRPr="001742A6" w:rsidRDefault="00AB28E7" w:rsidP="0079619F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陸</w:t>
            </w:r>
            <w:r w:rsidR="0079619F"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、中華民國</w:t>
            </w:r>
            <w:proofErr w:type="gramStart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="0079619F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 w:rsidR="0013715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proofErr w:type="gramEnd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79619F" w:rsidRPr="001742A6" w14:paraId="2AFD6513" w14:textId="77777777" w:rsidTr="00081D2D">
        <w:trPr>
          <w:cantSplit/>
          <w:trHeight w:val="546"/>
        </w:trPr>
        <w:tc>
          <w:tcPr>
            <w:tcW w:w="9905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tbl>
            <w:tblPr>
              <w:tblStyle w:val="aff2"/>
              <w:tblW w:w="0" w:type="auto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9210"/>
            </w:tblGrid>
            <w:tr w:rsidR="0079619F" w14:paraId="7299D267" w14:textId="77777777" w:rsidTr="001B15D4">
              <w:tc>
                <w:tcPr>
                  <w:tcW w:w="511" w:type="dxa"/>
                  <w:vAlign w:val="bottom"/>
                </w:tcPr>
                <w:p w14:paraId="3CFCA295" w14:textId="77777777" w:rsidR="0079619F" w:rsidRPr="00DA73FA" w:rsidRDefault="0079619F" w:rsidP="001B15D4">
                  <w:pPr>
                    <w:ind w:leftChars="-50" w:left="-120" w:rightChars="-20" w:right="-48"/>
                    <w:jc w:val="both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ascii="標楷體" w:eastAsia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9210" w:type="dxa"/>
                  <w:vMerge w:val="restart"/>
                  <w:vAlign w:val="center"/>
                </w:tcPr>
                <w:p w14:paraId="42F60139" w14:textId="77777777" w:rsidR="0079619F" w:rsidRPr="00EF13E5" w:rsidRDefault="0079619F" w:rsidP="001B15D4">
                  <w:pPr>
                    <w:adjustRightInd w:val="0"/>
                    <w:snapToGrid w:val="0"/>
                    <w:ind w:leftChars="-50" w:left="-120" w:firstLineChars="6" w:firstLine="12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eastAsia="標楷體" w:hint="eastAsia"/>
                      <w:sz w:val="20"/>
                    </w:rPr>
                    <w:t>門</w:t>
                  </w:r>
                  <w:proofErr w:type="gramStart"/>
                  <w:r w:rsidRPr="00350EE4">
                    <w:rPr>
                      <w:rFonts w:eastAsia="標楷體" w:hint="eastAsia"/>
                      <w:sz w:val="20"/>
                    </w:rPr>
                    <w:t>併</w:t>
                  </w:r>
                  <w:proofErr w:type="gramEnd"/>
                  <w:r w:rsidRPr="00350EE4">
                    <w:rPr>
                      <w:rFonts w:eastAsia="標楷體" w:hint="eastAsia"/>
                      <w:sz w:val="20"/>
                    </w:rPr>
                    <w:t>計</w:t>
                  </w:r>
                </w:p>
              </w:tc>
            </w:tr>
            <w:tr w:rsidR="0079619F" w14:paraId="2EDCC0D4" w14:textId="77777777" w:rsidTr="001B15D4">
              <w:tc>
                <w:tcPr>
                  <w:tcW w:w="511" w:type="dxa"/>
                </w:tcPr>
                <w:p w14:paraId="1229AC70" w14:textId="77777777" w:rsidR="0079619F" w:rsidRPr="00DA73FA" w:rsidRDefault="0079619F" w:rsidP="001B15D4">
                  <w:pPr>
                    <w:ind w:leftChars="-50" w:left="-120" w:rightChars="-20" w:right="-48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EF13E5">
                    <w:rPr>
                      <w:rFonts w:ascii="標楷體" w:eastAsia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9210" w:type="dxa"/>
                  <w:vMerge/>
                </w:tcPr>
                <w:p w14:paraId="63C8F145" w14:textId="77777777" w:rsidR="0079619F" w:rsidRDefault="0079619F" w:rsidP="0079619F">
                  <w:pPr>
                    <w:ind w:right="80"/>
                    <w:rPr>
                      <w:rFonts w:ascii="標楷體" w:eastAsia="標楷體"/>
                      <w:spacing w:val="20"/>
                    </w:rPr>
                  </w:pPr>
                </w:p>
              </w:tc>
            </w:tr>
          </w:tbl>
          <w:p w14:paraId="634A0DB9" w14:textId="6331EFA7" w:rsidR="0079619F" w:rsidRPr="00046CD6" w:rsidRDefault="0079619F" w:rsidP="0079619F">
            <w:pPr>
              <w:ind w:left="-42" w:right="80"/>
              <w:rPr>
                <w:rFonts w:ascii="標楷體" w:eastAsia="標楷體"/>
                <w:spacing w:val="20"/>
              </w:rPr>
            </w:pPr>
          </w:p>
        </w:tc>
      </w:tr>
      <w:tr w:rsidR="0079619F" w:rsidRPr="001742A6" w14:paraId="72411ADA" w14:textId="77777777" w:rsidTr="00081D2D">
        <w:trPr>
          <w:cantSplit/>
          <w:trHeight w:hRule="exact" w:val="482"/>
        </w:trPr>
        <w:tc>
          <w:tcPr>
            <w:tcW w:w="3290" w:type="dxa"/>
            <w:gridSpan w:val="11"/>
            <w:tcBorders>
              <w:left w:val="nil"/>
            </w:tcBorders>
            <w:vAlign w:val="center"/>
          </w:tcPr>
          <w:p w14:paraId="701135E3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1506" w:type="dxa"/>
            <w:gridSpan w:val="4"/>
            <w:vMerge w:val="restart"/>
            <w:vAlign w:val="center"/>
          </w:tcPr>
          <w:p w14:paraId="5F4D369B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5109" w:type="dxa"/>
            <w:gridSpan w:val="17"/>
            <w:vAlign w:val="center"/>
          </w:tcPr>
          <w:p w14:paraId="3034BCF0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決算數</w:t>
            </w:r>
          </w:p>
        </w:tc>
      </w:tr>
      <w:tr w:rsidR="0079619F" w:rsidRPr="001742A6" w14:paraId="6FDC2C3A" w14:textId="77777777" w:rsidTr="00796990">
        <w:trPr>
          <w:cantSplit/>
          <w:trHeight w:hRule="exact" w:val="482"/>
        </w:trPr>
        <w:tc>
          <w:tcPr>
            <w:tcW w:w="274" w:type="dxa"/>
            <w:gridSpan w:val="2"/>
            <w:tcBorders>
              <w:left w:val="nil"/>
            </w:tcBorders>
            <w:vAlign w:val="center"/>
          </w:tcPr>
          <w:p w14:paraId="46B00AF7" w14:textId="77777777" w:rsidR="0079619F" w:rsidRPr="001742A6" w:rsidRDefault="0079619F" w:rsidP="0079619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款</w:t>
            </w:r>
          </w:p>
        </w:tc>
        <w:tc>
          <w:tcPr>
            <w:tcW w:w="417" w:type="dxa"/>
            <w:vAlign w:val="center"/>
          </w:tcPr>
          <w:p w14:paraId="6AA1839D" w14:textId="77777777" w:rsidR="0079619F" w:rsidRPr="001742A6" w:rsidRDefault="0079619F" w:rsidP="0079619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599" w:type="dxa"/>
            <w:gridSpan w:val="8"/>
            <w:vAlign w:val="center"/>
          </w:tcPr>
          <w:p w14:paraId="51430EBA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1506" w:type="dxa"/>
            <w:gridSpan w:val="4"/>
            <w:vMerge/>
            <w:vAlign w:val="center"/>
          </w:tcPr>
          <w:p w14:paraId="1498D69B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272" w:type="dxa"/>
            <w:gridSpan w:val="4"/>
            <w:vAlign w:val="center"/>
          </w:tcPr>
          <w:p w14:paraId="466DB467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65" w:type="dxa"/>
            <w:gridSpan w:val="2"/>
            <w:vAlign w:val="center"/>
          </w:tcPr>
          <w:p w14:paraId="79AEA0D1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258" w:type="dxa"/>
            <w:gridSpan w:val="7"/>
            <w:vAlign w:val="center"/>
          </w:tcPr>
          <w:p w14:paraId="3B5C641E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14" w:type="dxa"/>
            <w:gridSpan w:val="4"/>
            <w:vAlign w:val="center"/>
          </w:tcPr>
          <w:p w14:paraId="6279A5D8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6A24BB" w:rsidRPr="001742A6" w14:paraId="1A6AFBDF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6C99A853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DDB70B6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34</w:t>
            </w:r>
          </w:p>
        </w:tc>
        <w:tc>
          <w:tcPr>
            <w:tcW w:w="2599" w:type="dxa"/>
            <w:gridSpan w:val="8"/>
          </w:tcPr>
          <w:p w14:paraId="467FD9FF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臺中市潭子區公所</w:t>
            </w:r>
          </w:p>
        </w:tc>
        <w:tc>
          <w:tcPr>
            <w:tcW w:w="1506" w:type="dxa"/>
            <w:gridSpan w:val="4"/>
            <w:vAlign w:val="center"/>
          </w:tcPr>
          <w:p w14:paraId="31DAEA59" w14:textId="4F9C4FB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178,350,000</w:t>
            </w:r>
          </w:p>
        </w:tc>
        <w:tc>
          <w:tcPr>
            <w:tcW w:w="1272" w:type="dxa"/>
            <w:gridSpan w:val="4"/>
            <w:vAlign w:val="center"/>
          </w:tcPr>
          <w:p w14:paraId="365D2296" w14:textId="4AD58E3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168,940,751</w:t>
            </w:r>
          </w:p>
        </w:tc>
        <w:tc>
          <w:tcPr>
            <w:tcW w:w="1165" w:type="dxa"/>
            <w:gridSpan w:val="2"/>
            <w:vAlign w:val="center"/>
          </w:tcPr>
          <w:p w14:paraId="2E04AE8F" w14:textId="11384D1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04A9642B" w14:textId="55944AC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71746C48" w14:textId="2679FB2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168,940,751</w:t>
            </w:r>
          </w:p>
        </w:tc>
      </w:tr>
      <w:tr w:rsidR="006A24BB" w:rsidRPr="001742A6" w14:paraId="234422D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54D5B47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3B36E49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35</w:t>
            </w:r>
          </w:p>
        </w:tc>
        <w:tc>
          <w:tcPr>
            <w:tcW w:w="2599" w:type="dxa"/>
            <w:gridSpan w:val="8"/>
          </w:tcPr>
          <w:p w14:paraId="259AC8E7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臺中市龍井區公所</w:t>
            </w:r>
          </w:p>
        </w:tc>
        <w:tc>
          <w:tcPr>
            <w:tcW w:w="1506" w:type="dxa"/>
            <w:gridSpan w:val="4"/>
            <w:vAlign w:val="center"/>
          </w:tcPr>
          <w:p w14:paraId="3E1A0C5A" w14:textId="308F513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347,529,000</w:t>
            </w:r>
          </w:p>
        </w:tc>
        <w:tc>
          <w:tcPr>
            <w:tcW w:w="1272" w:type="dxa"/>
            <w:gridSpan w:val="4"/>
            <w:vAlign w:val="center"/>
          </w:tcPr>
          <w:p w14:paraId="0858A8A6" w14:textId="08B4B38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281,454,486</w:t>
            </w:r>
          </w:p>
        </w:tc>
        <w:tc>
          <w:tcPr>
            <w:tcW w:w="1165" w:type="dxa"/>
            <w:gridSpan w:val="2"/>
            <w:vAlign w:val="center"/>
          </w:tcPr>
          <w:p w14:paraId="4C4A9483" w14:textId="4AF6456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4,086,047</w:t>
            </w:r>
          </w:p>
        </w:tc>
        <w:tc>
          <w:tcPr>
            <w:tcW w:w="1258" w:type="dxa"/>
            <w:gridSpan w:val="7"/>
            <w:vAlign w:val="center"/>
          </w:tcPr>
          <w:p w14:paraId="643045DF" w14:textId="4BCE86B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46,907,786</w:t>
            </w:r>
          </w:p>
        </w:tc>
        <w:tc>
          <w:tcPr>
            <w:tcW w:w="1414" w:type="dxa"/>
            <w:gridSpan w:val="4"/>
            <w:vAlign w:val="center"/>
          </w:tcPr>
          <w:p w14:paraId="2AF56583" w14:textId="41A25E3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332,448,319</w:t>
            </w:r>
          </w:p>
        </w:tc>
      </w:tr>
      <w:tr w:rsidR="006A24BB" w:rsidRPr="001742A6" w14:paraId="2F8F91D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07F95A31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405B33D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36</w:t>
            </w:r>
          </w:p>
        </w:tc>
        <w:tc>
          <w:tcPr>
            <w:tcW w:w="2599" w:type="dxa"/>
            <w:gridSpan w:val="8"/>
          </w:tcPr>
          <w:p w14:paraId="69B9EFCB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臺中市外埔區公所</w:t>
            </w:r>
          </w:p>
        </w:tc>
        <w:tc>
          <w:tcPr>
            <w:tcW w:w="1506" w:type="dxa"/>
            <w:gridSpan w:val="4"/>
            <w:vAlign w:val="center"/>
          </w:tcPr>
          <w:p w14:paraId="1D312746" w14:textId="2C72429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105,136,000</w:t>
            </w:r>
          </w:p>
        </w:tc>
        <w:tc>
          <w:tcPr>
            <w:tcW w:w="1272" w:type="dxa"/>
            <w:gridSpan w:val="4"/>
            <w:vAlign w:val="center"/>
          </w:tcPr>
          <w:p w14:paraId="01BC6AD2" w14:textId="0E44D54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100,145,428</w:t>
            </w:r>
          </w:p>
        </w:tc>
        <w:tc>
          <w:tcPr>
            <w:tcW w:w="1165" w:type="dxa"/>
            <w:gridSpan w:val="2"/>
            <w:vAlign w:val="center"/>
          </w:tcPr>
          <w:p w14:paraId="345AAB38" w14:textId="5C34E4C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15674E47" w14:textId="03F77FC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3732B67C" w14:textId="3B7988F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100,145,428</w:t>
            </w:r>
          </w:p>
        </w:tc>
      </w:tr>
      <w:tr w:rsidR="006A24BB" w:rsidRPr="001742A6" w14:paraId="24889EE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31DA699A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3120EE4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37</w:t>
            </w:r>
          </w:p>
        </w:tc>
        <w:tc>
          <w:tcPr>
            <w:tcW w:w="2599" w:type="dxa"/>
            <w:gridSpan w:val="8"/>
          </w:tcPr>
          <w:p w14:paraId="06D2016C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臺中市大安區公所</w:t>
            </w:r>
          </w:p>
        </w:tc>
        <w:tc>
          <w:tcPr>
            <w:tcW w:w="1506" w:type="dxa"/>
            <w:gridSpan w:val="4"/>
            <w:vAlign w:val="center"/>
          </w:tcPr>
          <w:p w14:paraId="418D2F60" w14:textId="5BB313F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109,839,000</w:t>
            </w:r>
          </w:p>
        </w:tc>
        <w:tc>
          <w:tcPr>
            <w:tcW w:w="1272" w:type="dxa"/>
            <w:gridSpan w:val="4"/>
            <w:vAlign w:val="center"/>
          </w:tcPr>
          <w:p w14:paraId="605F56FB" w14:textId="21337F6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94,308,063</w:t>
            </w:r>
          </w:p>
        </w:tc>
        <w:tc>
          <w:tcPr>
            <w:tcW w:w="1165" w:type="dxa"/>
            <w:gridSpan w:val="2"/>
            <w:vAlign w:val="center"/>
          </w:tcPr>
          <w:p w14:paraId="4498C49C" w14:textId="5E702F5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33BB5DF4" w14:textId="5F2B8FE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12,971,146</w:t>
            </w:r>
          </w:p>
        </w:tc>
        <w:tc>
          <w:tcPr>
            <w:tcW w:w="1414" w:type="dxa"/>
            <w:gridSpan w:val="4"/>
            <w:vAlign w:val="center"/>
          </w:tcPr>
          <w:p w14:paraId="361025D8" w14:textId="2EE8F38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107,279,209</w:t>
            </w:r>
          </w:p>
        </w:tc>
      </w:tr>
      <w:tr w:rsidR="006A24BB" w:rsidRPr="001742A6" w14:paraId="09ACE22C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8447F59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6D65019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38</w:t>
            </w:r>
          </w:p>
        </w:tc>
        <w:tc>
          <w:tcPr>
            <w:tcW w:w="2599" w:type="dxa"/>
            <w:gridSpan w:val="8"/>
          </w:tcPr>
          <w:p w14:paraId="46CBB5F5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臺中市新社區公所</w:t>
            </w:r>
          </w:p>
        </w:tc>
        <w:tc>
          <w:tcPr>
            <w:tcW w:w="1506" w:type="dxa"/>
            <w:gridSpan w:val="4"/>
            <w:vAlign w:val="center"/>
          </w:tcPr>
          <w:p w14:paraId="101060E8" w14:textId="04E49DC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120,425,000</w:t>
            </w:r>
          </w:p>
        </w:tc>
        <w:tc>
          <w:tcPr>
            <w:tcW w:w="1272" w:type="dxa"/>
            <w:gridSpan w:val="4"/>
            <w:vAlign w:val="center"/>
          </w:tcPr>
          <w:p w14:paraId="5F626325" w14:textId="13EF8F1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113,530,219</w:t>
            </w:r>
          </w:p>
        </w:tc>
        <w:tc>
          <w:tcPr>
            <w:tcW w:w="1165" w:type="dxa"/>
            <w:gridSpan w:val="2"/>
            <w:vAlign w:val="center"/>
          </w:tcPr>
          <w:p w14:paraId="5C826B7D" w14:textId="0EB6011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12628D94" w14:textId="5C8E114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69DE2135" w14:textId="250D2E5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113,530,219</w:t>
            </w:r>
          </w:p>
        </w:tc>
      </w:tr>
      <w:tr w:rsidR="006A24BB" w:rsidRPr="001742A6" w14:paraId="401C3DD6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486D6563" w14:textId="77777777" w:rsidR="006A24BB" w:rsidRPr="001742A6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417" w:type="dxa"/>
            <w:vAlign w:val="center"/>
          </w:tcPr>
          <w:p w14:paraId="27D751AC" w14:textId="77777777" w:rsidR="006A24BB" w:rsidRPr="00190B29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0A64EAA3" w14:textId="77777777" w:rsidR="006A24BB" w:rsidRPr="001742A6" w:rsidRDefault="006A24BB" w:rsidP="006A24BB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臺中市政府民政局主管</w:t>
            </w:r>
          </w:p>
        </w:tc>
        <w:tc>
          <w:tcPr>
            <w:tcW w:w="1506" w:type="dxa"/>
            <w:gridSpan w:val="4"/>
            <w:vAlign w:val="center"/>
          </w:tcPr>
          <w:p w14:paraId="5C8A16B3" w14:textId="5BF71D5F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2,510,694,000</w:t>
            </w:r>
          </w:p>
        </w:tc>
        <w:tc>
          <w:tcPr>
            <w:tcW w:w="1272" w:type="dxa"/>
            <w:gridSpan w:val="4"/>
            <w:vAlign w:val="center"/>
          </w:tcPr>
          <w:p w14:paraId="3895C6AA" w14:textId="4250899C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2,215,854,427</w:t>
            </w:r>
          </w:p>
        </w:tc>
        <w:tc>
          <w:tcPr>
            <w:tcW w:w="1165" w:type="dxa"/>
            <w:gridSpan w:val="2"/>
            <w:vAlign w:val="center"/>
          </w:tcPr>
          <w:p w14:paraId="64F34857" w14:textId="12A57487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5,113,549</w:t>
            </w:r>
          </w:p>
        </w:tc>
        <w:tc>
          <w:tcPr>
            <w:tcW w:w="1258" w:type="dxa"/>
            <w:gridSpan w:val="7"/>
            <w:vAlign w:val="center"/>
          </w:tcPr>
          <w:p w14:paraId="642B109D" w14:textId="30AF41B6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83,999,537</w:t>
            </w:r>
          </w:p>
        </w:tc>
        <w:tc>
          <w:tcPr>
            <w:tcW w:w="1414" w:type="dxa"/>
            <w:gridSpan w:val="4"/>
            <w:vAlign w:val="center"/>
          </w:tcPr>
          <w:p w14:paraId="63293D29" w14:textId="09A24CEB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2,304,967,513</w:t>
            </w:r>
          </w:p>
        </w:tc>
      </w:tr>
      <w:tr w:rsidR="006A24BB" w:rsidRPr="001742A6" w14:paraId="7113AA74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67D22D2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9AD913A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72A94E16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臺中市政府民政局</w:t>
            </w:r>
          </w:p>
        </w:tc>
        <w:tc>
          <w:tcPr>
            <w:tcW w:w="1506" w:type="dxa"/>
            <w:gridSpan w:val="4"/>
            <w:vAlign w:val="center"/>
          </w:tcPr>
          <w:p w14:paraId="64259109" w14:textId="31FA208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1,177,844,000</w:t>
            </w:r>
          </w:p>
        </w:tc>
        <w:tc>
          <w:tcPr>
            <w:tcW w:w="1272" w:type="dxa"/>
            <w:gridSpan w:val="4"/>
            <w:vAlign w:val="center"/>
          </w:tcPr>
          <w:p w14:paraId="1039E79B" w14:textId="49647E3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992,133,420</w:t>
            </w:r>
          </w:p>
        </w:tc>
        <w:tc>
          <w:tcPr>
            <w:tcW w:w="1165" w:type="dxa"/>
            <w:gridSpan w:val="2"/>
            <w:vAlign w:val="center"/>
          </w:tcPr>
          <w:p w14:paraId="1876D6EA" w14:textId="5B53CFE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3,401,178</w:t>
            </w:r>
          </w:p>
        </w:tc>
        <w:tc>
          <w:tcPr>
            <w:tcW w:w="1258" w:type="dxa"/>
            <w:gridSpan w:val="7"/>
            <w:vAlign w:val="center"/>
          </w:tcPr>
          <w:p w14:paraId="221F8BED" w14:textId="7A0EFCD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24,713,220</w:t>
            </w:r>
          </w:p>
        </w:tc>
        <w:tc>
          <w:tcPr>
            <w:tcW w:w="1414" w:type="dxa"/>
            <w:gridSpan w:val="4"/>
            <w:vAlign w:val="center"/>
          </w:tcPr>
          <w:p w14:paraId="2F47D06D" w14:textId="056D10E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1,020,247,818</w:t>
            </w:r>
          </w:p>
        </w:tc>
      </w:tr>
      <w:tr w:rsidR="006A24BB" w:rsidRPr="001742A6" w14:paraId="283B6CF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A7F2193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A37BA94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9" w:type="dxa"/>
            <w:gridSpan w:val="8"/>
          </w:tcPr>
          <w:p w14:paraId="66FD7FC1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臺中市孔廟忠烈祠聯合管</w:t>
            </w:r>
            <w:r w:rsidRPr="001742A6">
              <w:rPr>
                <w:rFonts w:ascii="標楷體" w:eastAsia="標楷體" w:hAnsi="標楷體" w:hint="eastAsia"/>
                <w:noProof/>
                <w:sz w:val="20"/>
              </w:rPr>
              <w:t>理所</w:t>
            </w:r>
          </w:p>
        </w:tc>
        <w:tc>
          <w:tcPr>
            <w:tcW w:w="1506" w:type="dxa"/>
            <w:gridSpan w:val="4"/>
            <w:vAlign w:val="center"/>
          </w:tcPr>
          <w:p w14:paraId="261AED9A" w14:textId="11A813C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16,362,000</w:t>
            </w:r>
          </w:p>
        </w:tc>
        <w:tc>
          <w:tcPr>
            <w:tcW w:w="1272" w:type="dxa"/>
            <w:gridSpan w:val="4"/>
            <w:vAlign w:val="center"/>
          </w:tcPr>
          <w:p w14:paraId="7219E24B" w14:textId="1822985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15,935,648</w:t>
            </w:r>
          </w:p>
        </w:tc>
        <w:tc>
          <w:tcPr>
            <w:tcW w:w="1165" w:type="dxa"/>
            <w:gridSpan w:val="2"/>
            <w:vAlign w:val="center"/>
          </w:tcPr>
          <w:p w14:paraId="660B3DAC" w14:textId="2CEFA03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5849D503" w14:textId="528DC9B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237DB2A7" w14:textId="7BF2BE5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15,935,648</w:t>
            </w:r>
          </w:p>
        </w:tc>
      </w:tr>
      <w:tr w:rsidR="006A24BB" w:rsidRPr="001742A6" w14:paraId="443B72D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0AD0E1DB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A754E07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9" w:type="dxa"/>
            <w:gridSpan w:val="8"/>
          </w:tcPr>
          <w:p w14:paraId="513F1040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臺中市生命禮儀管理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處</w:t>
            </w:r>
          </w:p>
        </w:tc>
        <w:tc>
          <w:tcPr>
            <w:tcW w:w="1506" w:type="dxa"/>
            <w:gridSpan w:val="4"/>
            <w:vAlign w:val="center"/>
          </w:tcPr>
          <w:p w14:paraId="7B5F3971" w14:textId="2179FD6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591,615,000</w:t>
            </w:r>
          </w:p>
        </w:tc>
        <w:tc>
          <w:tcPr>
            <w:tcW w:w="1272" w:type="dxa"/>
            <w:gridSpan w:val="4"/>
            <w:vAlign w:val="center"/>
          </w:tcPr>
          <w:p w14:paraId="0F2BAE39" w14:textId="2955249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492,998,357</w:t>
            </w:r>
          </w:p>
        </w:tc>
        <w:tc>
          <w:tcPr>
            <w:tcW w:w="1165" w:type="dxa"/>
            <w:gridSpan w:val="2"/>
            <w:vAlign w:val="center"/>
          </w:tcPr>
          <w:p w14:paraId="19C77216" w14:textId="4B8D2B9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1,712,371</w:t>
            </w:r>
          </w:p>
        </w:tc>
        <w:tc>
          <w:tcPr>
            <w:tcW w:w="1258" w:type="dxa"/>
            <w:gridSpan w:val="7"/>
            <w:vAlign w:val="center"/>
          </w:tcPr>
          <w:p w14:paraId="1370845F" w14:textId="0BE7FD0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59,286,317</w:t>
            </w:r>
          </w:p>
        </w:tc>
        <w:tc>
          <w:tcPr>
            <w:tcW w:w="1414" w:type="dxa"/>
            <w:gridSpan w:val="4"/>
            <w:vAlign w:val="center"/>
          </w:tcPr>
          <w:p w14:paraId="5E92E3D6" w14:textId="535CCAF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553,997,045</w:t>
            </w:r>
          </w:p>
        </w:tc>
      </w:tr>
      <w:tr w:rsidR="006A24BB" w:rsidRPr="001742A6" w14:paraId="036992C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37B183BD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017B723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99" w:type="dxa"/>
            <w:gridSpan w:val="8"/>
          </w:tcPr>
          <w:p w14:paraId="18D98C83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臺中市中區戶政事務所</w:t>
            </w:r>
          </w:p>
        </w:tc>
        <w:tc>
          <w:tcPr>
            <w:tcW w:w="1506" w:type="dxa"/>
            <w:gridSpan w:val="4"/>
            <w:vAlign w:val="center"/>
          </w:tcPr>
          <w:p w14:paraId="6CF04C69" w14:textId="2AE6095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11,289,000</w:t>
            </w:r>
          </w:p>
        </w:tc>
        <w:tc>
          <w:tcPr>
            <w:tcW w:w="1272" w:type="dxa"/>
            <w:gridSpan w:val="4"/>
            <w:vAlign w:val="center"/>
          </w:tcPr>
          <w:p w14:paraId="59B05BA4" w14:textId="0ABAB29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11,203,607</w:t>
            </w:r>
          </w:p>
        </w:tc>
        <w:tc>
          <w:tcPr>
            <w:tcW w:w="1165" w:type="dxa"/>
            <w:gridSpan w:val="2"/>
            <w:vAlign w:val="center"/>
          </w:tcPr>
          <w:p w14:paraId="5DB89A63" w14:textId="2144B4B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0E07B2D1" w14:textId="20906EC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5863B026" w14:textId="772BCCC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11,203,607</w:t>
            </w:r>
          </w:p>
        </w:tc>
      </w:tr>
      <w:tr w:rsidR="006A24BB" w:rsidRPr="001742A6" w14:paraId="5A38755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043172A8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80842A3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599" w:type="dxa"/>
            <w:gridSpan w:val="8"/>
          </w:tcPr>
          <w:p w14:paraId="6FF15C7A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臺中市東區戶政事務所</w:t>
            </w:r>
          </w:p>
        </w:tc>
        <w:tc>
          <w:tcPr>
            <w:tcW w:w="1506" w:type="dxa"/>
            <w:gridSpan w:val="4"/>
            <w:vAlign w:val="center"/>
          </w:tcPr>
          <w:p w14:paraId="19759881" w14:textId="5EEA92E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26,814,000</w:t>
            </w:r>
          </w:p>
        </w:tc>
        <w:tc>
          <w:tcPr>
            <w:tcW w:w="1272" w:type="dxa"/>
            <w:gridSpan w:val="4"/>
            <w:vAlign w:val="center"/>
          </w:tcPr>
          <w:p w14:paraId="4F683ACB" w14:textId="2FB7143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26,624,670</w:t>
            </w:r>
          </w:p>
        </w:tc>
        <w:tc>
          <w:tcPr>
            <w:tcW w:w="1165" w:type="dxa"/>
            <w:gridSpan w:val="2"/>
            <w:vAlign w:val="center"/>
          </w:tcPr>
          <w:p w14:paraId="6CA464D8" w14:textId="092DBD0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79BDB045" w14:textId="07520EF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7D20465E" w14:textId="01EE999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26,624,670</w:t>
            </w:r>
          </w:p>
        </w:tc>
      </w:tr>
      <w:tr w:rsidR="006A24BB" w:rsidRPr="001742A6" w14:paraId="5C4FA25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42FB5C4F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0110F47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599" w:type="dxa"/>
            <w:gridSpan w:val="8"/>
          </w:tcPr>
          <w:p w14:paraId="6983E2B1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臺中市西區戶政事務所</w:t>
            </w:r>
          </w:p>
        </w:tc>
        <w:tc>
          <w:tcPr>
            <w:tcW w:w="1506" w:type="dxa"/>
            <w:gridSpan w:val="4"/>
            <w:vAlign w:val="center"/>
          </w:tcPr>
          <w:p w14:paraId="039CA095" w14:textId="6AE7FF2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35,108,000</w:t>
            </w:r>
          </w:p>
        </w:tc>
        <w:tc>
          <w:tcPr>
            <w:tcW w:w="1272" w:type="dxa"/>
            <w:gridSpan w:val="4"/>
            <w:vAlign w:val="center"/>
          </w:tcPr>
          <w:p w14:paraId="2AC92668" w14:textId="244862A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34,641,637</w:t>
            </w:r>
          </w:p>
        </w:tc>
        <w:tc>
          <w:tcPr>
            <w:tcW w:w="1165" w:type="dxa"/>
            <w:gridSpan w:val="2"/>
            <w:vAlign w:val="center"/>
          </w:tcPr>
          <w:p w14:paraId="01D3390E" w14:textId="33B076D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1F407653" w14:textId="0524D9D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07081664" w14:textId="3150279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34,641,637</w:t>
            </w:r>
          </w:p>
        </w:tc>
      </w:tr>
      <w:tr w:rsidR="006A24BB" w:rsidRPr="001742A6" w14:paraId="1E0E08B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7613BD4B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E51D058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599" w:type="dxa"/>
            <w:gridSpan w:val="8"/>
          </w:tcPr>
          <w:p w14:paraId="53B2A199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臺中市南區戶政事務所</w:t>
            </w:r>
          </w:p>
        </w:tc>
        <w:tc>
          <w:tcPr>
            <w:tcW w:w="1506" w:type="dxa"/>
            <w:gridSpan w:val="4"/>
            <w:vAlign w:val="center"/>
          </w:tcPr>
          <w:p w14:paraId="06EE5E80" w14:textId="65462FF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30,208,000</w:t>
            </w:r>
          </w:p>
        </w:tc>
        <w:tc>
          <w:tcPr>
            <w:tcW w:w="1272" w:type="dxa"/>
            <w:gridSpan w:val="4"/>
            <w:vAlign w:val="center"/>
          </w:tcPr>
          <w:p w14:paraId="01AC07E8" w14:textId="613F49D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29,566,517</w:t>
            </w:r>
          </w:p>
        </w:tc>
        <w:tc>
          <w:tcPr>
            <w:tcW w:w="1165" w:type="dxa"/>
            <w:gridSpan w:val="2"/>
            <w:vAlign w:val="center"/>
          </w:tcPr>
          <w:p w14:paraId="3FB7F39F" w14:textId="114476D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0F09F847" w14:textId="6D238CF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0C867A49" w14:textId="3C321C7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29,566,517</w:t>
            </w:r>
          </w:p>
        </w:tc>
      </w:tr>
      <w:tr w:rsidR="006A24BB" w:rsidRPr="001742A6" w14:paraId="12A60ED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B71A8FB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26C5DC0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599" w:type="dxa"/>
            <w:gridSpan w:val="8"/>
          </w:tcPr>
          <w:p w14:paraId="42559446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臺中市北區戶政事務所</w:t>
            </w:r>
          </w:p>
        </w:tc>
        <w:tc>
          <w:tcPr>
            <w:tcW w:w="1506" w:type="dxa"/>
            <w:gridSpan w:val="4"/>
            <w:vAlign w:val="center"/>
          </w:tcPr>
          <w:p w14:paraId="68260F47" w14:textId="0153BE7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41,657,000</w:t>
            </w:r>
          </w:p>
        </w:tc>
        <w:tc>
          <w:tcPr>
            <w:tcW w:w="1272" w:type="dxa"/>
            <w:gridSpan w:val="4"/>
            <w:vAlign w:val="center"/>
          </w:tcPr>
          <w:p w14:paraId="17250C6F" w14:textId="090312E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40,730,406</w:t>
            </w:r>
          </w:p>
        </w:tc>
        <w:tc>
          <w:tcPr>
            <w:tcW w:w="1165" w:type="dxa"/>
            <w:gridSpan w:val="2"/>
            <w:vAlign w:val="center"/>
          </w:tcPr>
          <w:p w14:paraId="035AB88C" w14:textId="7474FA0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4A668B81" w14:textId="002182B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5B02B9FD" w14:textId="48E8F5A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40,730,406</w:t>
            </w:r>
          </w:p>
        </w:tc>
      </w:tr>
      <w:tr w:rsidR="006A24BB" w:rsidRPr="001742A6" w14:paraId="6FC9AD93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0794A946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D2EA15E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599" w:type="dxa"/>
            <w:gridSpan w:val="8"/>
          </w:tcPr>
          <w:p w14:paraId="30F1832B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臺中市西屯區戶政事務所</w:t>
            </w:r>
          </w:p>
        </w:tc>
        <w:tc>
          <w:tcPr>
            <w:tcW w:w="1506" w:type="dxa"/>
            <w:gridSpan w:val="4"/>
            <w:vAlign w:val="center"/>
          </w:tcPr>
          <w:p w14:paraId="3C41D161" w14:textId="0FB7CD8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51,596,000</w:t>
            </w:r>
          </w:p>
        </w:tc>
        <w:tc>
          <w:tcPr>
            <w:tcW w:w="1272" w:type="dxa"/>
            <w:gridSpan w:val="4"/>
            <w:vAlign w:val="center"/>
          </w:tcPr>
          <w:p w14:paraId="440A3807" w14:textId="2D20E2A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51,310,267</w:t>
            </w:r>
          </w:p>
        </w:tc>
        <w:tc>
          <w:tcPr>
            <w:tcW w:w="1165" w:type="dxa"/>
            <w:gridSpan w:val="2"/>
            <w:vAlign w:val="center"/>
          </w:tcPr>
          <w:p w14:paraId="57142A73" w14:textId="582795B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3BAD69AD" w14:textId="05184F5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06BBDAE8" w14:textId="34FE474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51,310,267</w:t>
            </w:r>
          </w:p>
        </w:tc>
      </w:tr>
      <w:tr w:rsidR="006A24BB" w:rsidRPr="001742A6" w14:paraId="3F10D1A6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714E28E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74428B1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599" w:type="dxa"/>
            <w:gridSpan w:val="8"/>
          </w:tcPr>
          <w:p w14:paraId="3CD9F69A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臺中市南屯區戶政事務所</w:t>
            </w:r>
          </w:p>
        </w:tc>
        <w:tc>
          <w:tcPr>
            <w:tcW w:w="1506" w:type="dxa"/>
            <w:gridSpan w:val="4"/>
            <w:vAlign w:val="center"/>
          </w:tcPr>
          <w:p w14:paraId="10D645CB" w14:textId="1D51246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39,301,000</w:t>
            </w:r>
          </w:p>
        </w:tc>
        <w:tc>
          <w:tcPr>
            <w:tcW w:w="1272" w:type="dxa"/>
            <w:gridSpan w:val="4"/>
            <w:vAlign w:val="center"/>
          </w:tcPr>
          <w:p w14:paraId="07403A0B" w14:textId="72B299A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37,971,753</w:t>
            </w:r>
          </w:p>
        </w:tc>
        <w:tc>
          <w:tcPr>
            <w:tcW w:w="1165" w:type="dxa"/>
            <w:gridSpan w:val="2"/>
            <w:vAlign w:val="center"/>
          </w:tcPr>
          <w:p w14:paraId="45FF5B70" w14:textId="345837F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7063AE4D" w14:textId="17E5EC3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3B22BF47" w14:textId="4D69393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37,971,753</w:t>
            </w:r>
          </w:p>
        </w:tc>
      </w:tr>
      <w:tr w:rsidR="006A24BB" w:rsidRPr="001742A6" w14:paraId="4F23CB3F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03479265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BC7CBEF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599" w:type="dxa"/>
            <w:gridSpan w:val="8"/>
          </w:tcPr>
          <w:p w14:paraId="6AE78636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臺中市北屯區戶政事務所</w:t>
            </w:r>
          </w:p>
        </w:tc>
        <w:tc>
          <w:tcPr>
            <w:tcW w:w="1506" w:type="dxa"/>
            <w:gridSpan w:val="4"/>
            <w:vAlign w:val="center"/>
          </w:tcPr>
          <w:p w14:paraId="4F14B63C" w14:textId="75DA3E0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56,889,000</w:t>
            </w:r>
          </w:p>
        </w:tc>
        <w:tc>
          <w:tcPr>
            <w:tcW w:w="1272" w:type="dxa"/>
            <w:gridSpan w:val="4"/>
            <w:vAlign w:val="center"/>
          </w:tcPr>
          <w:p w14:paraId="689FF5EF" w14:textId="64CF526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55,361,028</w:t>
            </w:r>
          </w:p>
        </w:tc>
        <w:tc>
          <w:tcPr>
            <w:tcW w:w="1165" w:type="dxa"/>
            <w:gridSpan w:val="2"/>
            <w:vAlign w:val="center"/>
          </w:tcPr>
          <w:p w14:paraId="5BAABF5E" w14:textId="2ECF262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407C686B" w14:textId="6588E4A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7FBEA097" w14:textId="2CCC9E3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55,361,028</w:t>
            </w:r>
          </w:p>
        </w:tc>
      </w:tr>
      <w:tr w:rsidR="00EC344C" w:rsidRPr="001742A6" w14:paraId="203B077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B391C9C" w14:textId="77777777" w:rsidR="00EC344C" w:rsidRPr="001742A6" w:rsidRDefault="00EC344C" w:rsidP="00EC344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90B55A7" w14:textId="77777777" w:rsidR="00EC344C" w:rsidRDefault="00EC344C" w:rsidP="00EC344C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599" w:type="dxa"/>
            <w:gridSpan w:val="8"/>
          </w:tcPr>
          <w:p w14:paraId="52E1BE5C" w14:textId="77777777" w:rsidR="00EC344C" w:rsidRPr="001742A6" w:rsidRDefault="00EC344C" w:rsidP="00EC34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臺中市豐原區戶政事務所</w:t>
            </w:r>
          </w:p>
        </w:tc>
        <w:tc>
          <w:tcPr>
            <w:tcW w:w="1506" w:type="dxa"/>
            <w:gridSpan w:val="4"/>
            <w:vAlign w:val="center"/>
          </w:tcPr>
          <w:p w14:paraId="3950AF55" w14:textId="3E032AC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41,692,000</w:t>
            </w:r>
          </w:p>
        </w:tc>
        <w:tc>
          <w:tcPr>
            <w:tcW w:w="1272" w:type="dxa"/>
            <w:gridSpan w:val="4"/>
            <w:vAlign w:val="center"/>
          </w:tcPr>
          <w:p w14:paraId="67631689" w14:textId="0B33752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41,427,196</w:t>
            </w:r>
          </w:p>
        </w:tc>
        <w:tc>
          <w:tcPr>
            <w:tcW w:w="1165" w:type="dxa"/>
            <w:gridSpan w:val="2"/>
            <w:vAlign w:val="center"/>
          </w:tcPr>
          <w:p w14:paraId="5F646A9F" w14:textId="27FA99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2A5B4256" w14:textId="0561616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0A0C984A" w14:textId="2054710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41,427,196</w:t>
            </w:r>
          </w:p>
        </w:tc>
      </w:tr>
      <w:tr w:rsidR="00EC344C" w:rsidRPr="001742A6" w14:paraId="55AB6BE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399CC4D" w14:textId="77777777" w:rsidR="00EC344C" w:rsidRPr="001742A6" w:rsidRDefault="00EC344C" w:rsidP="00EC344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E3F73AD" w14:textId="77777777" w:rsidR="00EC344C" w:rsidRDefault="00EC344C" w:rsidP="00EC344C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599" w:type="dxa"/>
            <w:gridSpan w:val="8"/>
          </w:tcPr>
          <w:p w14:paraId="33457530" w14:textId="77777777" w:rsidR="00EC344C" w:rsidRPr="001742A6" w:rsidRDefault="00EC344C" w:rsidP="00EC34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臺中市后里區戶政事務所</w:t>
            </w:r>
          </w:p>
        </w:tc>
        <w:tc>
          <w:tcPr>
            <w:tcW w:w="1506" w:type="dxa"/>
            <w:gridSpan w:val="4"/>
            <w:vAlign w:val="center"/>
          </w:tcPr>
          <w:p w14:paraId="0AAD74E7" w14:textId="1D4173B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14,154,000</w:t>
            </w:r>
          </w:p>
        </w:tc>
        <w:tc>
          <w:tcPr>
            <w:tcW w:w="1272" w:type="dxa"/>
            <w:gridSpan w:val="4"/>
            <w:vAlign w:val="center"/>
          </w:tcPr>
          <w:p w14:paraId="3B6A79D1" w14:textId="0F50FBF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14,050,672</w:t>
            </w:r>
          </w:p>
        </w:tc>
        <w:tc>
          <w:tcPr>
            <w:tcW w:w="1165" w:type="dxa"/>
            <w:gridSpan w:val="2"/>
            <w:vAlign w:val="center"/>
          </w:tcPr>
          <w:p w14:paraId="7ED00DBB" w14:textId="5B7856A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0EABB1BA" w14:textId="14B6083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6BCDEA89" w14:textId="514B056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14,050,672</w:t>
            </w:r>
          </w:p>
        </w:tc>
      </w:tr>
      <w:tr w:rsidR="00EC344C" w:rsidRPr="001742A6" w14:paraId="3BAE0C3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C583B24" w14:textId="77777777" w:rsidR="00EC344C" w:rsidRPr="001742A6" w:rsidRDefault="00EC344C" w:rsidP="00EC344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FE197F6" w14:textId="77777777" w:rsidR="00EC344C" w:rsidRDefault="00EC344C" w:rsidP="00EC344C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599" w:type="dxa"/>
            <w:gridSpan w:val="8"/>
          </w:tcPr>
          <w:p w14:paraId="1C8FA7F0" w14:textId="77777777" w:rsidR="00EC344C" w:rsidRPr="001742A6" w:rsidRDefault="00EC344C" w:rsidP="00EC34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臺中市神岡區戶政事務所</w:t>
            </w:r>
          </w:p>
        </w:tc>
        <w:tc>
          <w:tcPr>
            <w:tcW w:w="1506" w:type="dxa"/>
            <w:gridSpan w:val="4"/>
            <w:vAlign w:val="center"/>
          </w:tcPr>
          <w:p w14:paraId="4E2A676C" w14:textId="48D43E6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18,160,000</w:t>
            </w:r>
          </w:p>
        </w:tc>
        <w:tc>
          <w:tcPr>
            <w:tcW w:w="1272" w:type="dxa"/>
            <w:gridSpan w:val="4"/>
            <w:vAlign w:val="center"/>
          </w:tcPr>
          <w:p w14:paraId="4BCE6DC7" w14:textId="3AE2925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18,046,529</w:t>
            </w:r>
          </w:p>
        </w:tc>
        <w:tc>
          <w:tcPr>
            <w:tcW w:w="1165" w:type="dxa"/>
            <w:gridSpan w:val="2"/>
            <w:vAlign w:val="center"/>
          </w:tcPr>
          <w:p w14:paraId="49565970" w14:textId="2379CDD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10B1F7FB" w14:textId="023767D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168306F1" w14:textId="405250B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18,046,529</w:t>
            </w:r>
          </w:p>
        </w:tc>
      </w:tr>
      <w:tr w:rsidR="00EC344C" w:rsidRPr="001742A6" w14:paraId="18C2372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F176A75" w14:textId="77777777" w:rsidR="00EC344C" w:rsidRPr="001742A6" w:rsidRDefault="00EC344C" w:rsidP="00EC344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05BC120" w14:textId="77777777" w:rsidR="00EC344C" w:rsidRDefault="00EC344C" w:rsidP="00EC344C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599" w:type="dxa"/>
            <w:gridSpan w:val="8"/>
          </w:tcPr>
          <w:p w14:paraId="3B0CD26D" w14:textId="77777777" w:rsidR="00EC344C" w:rsidRPr="001742A6" w:rsidRDefault="00EC344C" w:rsidP="00EC34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臺中市大雅區戶政事務所</w:t>
            </w:r>
          </w:p>
        </w:tc>
        <w:tc>
          <w:tcPr>
            <w:tcW w:w="1506" w:type="dxa"/>
            <w:gridSpan w:val="4"/>
            <w:vAlign w:val="center"/>
          </w:tcPr>
          <w:p w14:paraId="75F1655A" w14:textId="62A5407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24,597,000</w:t>
            </w:r>
          </w:p>
        </w:tc>
        <w:tc>
          <w:tcPr>
            <w:tcW w:w="1272" w:type="dxa"/>
            <w:gridSpan w:val="4"/>
            <w:vAlign w:val="center"/>
          </w:tcPr>
          <w:p w14:paraId="48CA3205" w14:textId="3137FBE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24,365,652</w:t>
            </w:r>
          </w:p>
        </w:tc>
        <w:tc>
          <w:tcPr>
            <w:tcW w:w="1165" w:type="dxa"/>
            <w:gridSpan w:val="2"/>
            <w:vAlign w:val="center"/>
          </w:tcPr>
          <w:p w14:paraId="0FEDBB44" w14:textId="28C47B2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2E35E430" w14:textId="0EE4098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647FE006" w14:textId="454AEC9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24,365,652</w:t>
            </w:r>
          </w:p>
        </w:tc>
      </w:tr>
      <w:tr w:rsidR="006A24BB" w:rsidRPr="001742A6" w14:paraId="4AA58E88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6DCB6986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F9C3204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599" w:type="dxa"/>
            <w:gridSpan w:val="8"/>
          </w:tcPr>
          <w:p w14:paraId="16379281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臺中市潭子區戶政事務所</w:t>
            </w:r>
          </w:p>
        </w:tc>
        <w:tc>
          <w:tcPr>
            <w:tcW w:w="1506" w:type="dxa"/>
            <w:gridSpan w:val="4"/>
            <w:vAlign w:val="center"/>
          </w:tcPr>
          <w:p w14:paraId="6CFC2A8A" w14:textId="2D95868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27,558,000</w:t>
            </w:r>
          </w:p>
        </w:tc>
        <w:tc>
          <w:tcPr>
            <w:tcW w:w="1272" w:type="dxa"/>
            <w:gridSpan w:val="4"/>
            <w:vAlign w:val="center"/>
          </w:tcPr>
          <w:p w14:paraId="20F8DB82" w14:textId="1454B5F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27,425,042</w:t>
            </w:r>
          </w:p>
        </w:tc>
        <w:tc>
          <w:tcPr>
            <w:tcW w:w="1165" w:type="dxa"/>
            <w:gridSpan w:val="2"/>
            <w:vAlign w:val="center"/>
          </w:tcPr>
          <w:p w14:paraId="0609C8F2" w14:textId="5E1FB1C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406EA0AA" w14:textId="28FD124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6F166ECD" w14:textId="792F068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27,425,042</w:t>
            </w:r>
          </w:p>
        </w:tc>
      </w:tr>
      <w:tr w:rsidR="006A24BB" w:rsidRPr="001742A6" w14:paraId="22515AA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4C59CC26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BF9B85B" w14:textId="08A9DB06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7</w:t>
            </w:r>
          </w:p>
        </w:tc>
        <w:tc>
          <w:tcPr>
            <w:tcW w:w="2599" w:type="dxa"/>
            <w:gridSpan w:val="8"/>
          </w:tcPr>
          <w:p w14:paraId="262239C7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臺中市大里區戶政事務所</w:t>
            </w:r>
          </w:p>
        </w:tc>
        <w:tc>
          <w:tcPr>
            <w:tcW w:w="1506" w:type="dxa"/>
            <w:gridSpan w:val="4"/>
            <w:vAlign w:val="center"/>
          </w:tcPr>
          <w:p w14:paraId="0A0F3C0C" w14:textId="5CFE1EA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49,066,000</w:t>
            </w:r>
          </w:p>
        </w:tc>
        <w:tc>
          <w:tcPr>
            <w:tcW w:w="1272" w:type="dxa"/>
            <w:gridSpan w:val="4"/>
            <w:vAlign w:val="center"/>
          </w:tcPr>
          <w:p w14:paraId="057F470B" w14:textId="3B49CDB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48,308,297</w:t>
            </w:r>
          </w:p>
        </w:tc>
        <w:tc>
          <w:tcPr>
            <w:tcW w:w="1165" w:type="dxa"/>
            <w:gridSpan w:val="2"/>
            <w:vAlign w:val="center"/>
          </w:tcPr>
          <w:p w14:paraId="7ED52AB0" w14:textId="1274CAD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52D39CE5" w14:textId="1095D10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1B36D9E1" w14:textId="1B7FFAE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48,308,297</w:t>
            </w:r>
          </w:p>
        </w:tc>
      </w:tr>
      <w:tr w:rsidR="006A24BB" w:rsidRPr="001742A6" w14:paraId="4AA02B39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6100201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F299676" w14:textId="0ACA7E60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8</w:t>
            </w:r>
          </w:p>
        </w:tc>
        <w:tc>
          <w:tcPr>
            <w:tcW w:w="2599" w:type="dxa"/>
            <w:gridSpan w:val="8"/>
          </w:tcPr>
          <w:p w14:paraId="097E0C41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臺中市霧峰區戶政事務所</w:t>
            </w:r>
          </w:p>
        </w:tc>
        <w:tc>
          <w:tcPr>
            <w:tcW w:w="1506" w:type="dxa"/>
            <w:gridSpan w:val="4"/>
            <w:vAlign w:val="center"/>
          </w:tcPr>
          <w:p w14:paraId="43A8D5DB" w14:textId="3A6E5A2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18,838,000</w:t>
            </w:r>
          </w:p>
        </w:tc>
        <w:tc>
          <w:tcPr>
            <w:tcW w:w="1272" w:type="dxa"/>
            <w:gridSpan w:val="4"/>
            <w:vAlign w:val="center"/>
          </w:tcPr>
          <w:p w14:paraId="3F210DE6" w14:textId="2113477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18,711,896</w:t>
            </w:r>
          </w:p>
        </w:tc>
        <w:tc>
          <w:tcPr>
            <w:tcW w:w="1165" w:type="dxa"/>
            <w:gridSpan w:val="2"/>
            <w:vAlign w:val="center"/>
          </w:tcPr>
          <w:p w14:paraId="721EF423" w14:textId="38AA0F6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2888DCC6" w14:textId="5AB09F0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258A6DB9" w14:textId="3201467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18,711,896</w:t>
            </w:r>
          </w:p>
        </w:tc>
      </w:tr>
      <w:tr w:rsidR="006A24BB" w:rsidRPr="001742A6" w14:paraId="3DB6AD9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7DA6FB73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A097181" w14:textId="7132D1A5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9</w:t>
            </w:r>
          </w:p>
        </w:tc>
        <w:tc>
          <w:tcPr>
            <w:tcW w:w="2599" w:type="dxa"/>
            <w:gridSpan w:val="8"/>
          </w:tcPr>
          <w:p w14:paraId="275405C1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臺中市太平區戶政事務所</w:t>
            </w:r>
          </w:p>
        </w:tc>
        <w:tc>
          <w:tcPr>
            <w:tcW w:w="1506" w:type="dxa"/>
            <w:gridSpan w:val="4"/>
            <w:vAlign w:val="center"/>
          </w:tcPr>
          <w:p w14:paraId="5D6D972D" w14:textId="189703A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42,175,000</w:t>
            </w:r>
          </w:p>
        </w:tc>
        <w:tc>
          <w:tcPr>
            <w:tcW w:w="1272" w:type="dxa"/>
            <w:gridSpan w:val="4"/>
            <w:vAlign w:val="center"/>
          </w:tcPr>
          <w:p w14:paraId="504D7FEC" w14:textId="25434A5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41,834,134</w:t>
            </w:r>
          </w:p>
        </w:tc>
        <w:tc>
          <w:tcPr>
            <w:tcW w:w="1165" w:type="dxa"/>
            <w:gridSpan w:val="2"/>
            <w:vAlign w:val="center"/>
          </w:tcPr>
          <w:p w14:paraId="48317420" w14:textId="6FDF816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2C40BEFA" w14:textId="3794984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4AEB3E02" w14:textId="540FF00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41,834,134</w:t>
            </w:r>
          </w:p>
        </w:tc>
      </w:tr>
      <w:tr w:rsidR="006A24BB" w:rsidRPr="001742A6" w14:paraId="6367B580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42F468A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4B1E231" w14:textId="61B374EF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0</w:t>
            </w:r>
          </w:p>
        </w:tc>
        <w:tc>
          <w:tcPr>
            <w:tcW w:w="2599" w:type="dxa"/>
            <w:gridSpan w:val="8"/>
          </w:tcPr>
          <w:p w14:paraId="773F4545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臺中市烏日區戶政事務所</w:t>
            </w:r>
          </w:p>
        </w:tc>
        <w:tc>
          <w:tcPr>
            <w:tcW w:w="1506" w:type="dxa"/>
            <w:gridSpan w:val="4"/>
            <w:vAlign w:val="center"/>
          </w:tcPr>
          <w:p w14:paraId="51514F3E" w14:textId="688612D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19,417,000</w:t>
            </w:r>
          </w:p>
        </w:tc>
        <w:tc>
          <w:tcPr>
            <w:tcW w:w="1272" w:type="dxa"/>
            <w:gridSpan w:val="4"/>
            <w:vAlign w:val="center"/>
          </w:tcPr>
          <w:p w14:paraId="3759DC02" w14:textId="4BB5052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18,836,275</w:t>
            </w:r>
          </w:p>
        </w:tc>
        <w:tc>
          <w:tcPr>
            <w:tcW w:w="1165" w:type="dxa"/>
            <w:gridSpan w:val="2"/>
            <w:vAlign w:val="center"/>
          </w:tcPr>
          <w:p w14:paraId="0D5A1471" w14:textId="283E430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53CEF31D" w14:textId="71D55F1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455184FD" w14:textId="38289A2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18,836,275</w:t>
            </w:r>
          </w:p>
        </w:tc>
      </w:tr>
      <w:tr w:rsidR="006A24BB" w:rsidRPr="001742A6" w14:paraId="0E5B172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CAAD64E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0EC29E7" w14:textId="758B6B0E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5F106C44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臺中市清水區戶政事務所</w:t>
            </w:r>
          </w:p>
        </w:tc>
        <w:tc>
          <w:tcPr>
            <w:tcW w:w="1506" w:type="dxa"/>
            <w:gridSpan w:val="4"/>
            <w:vAlign w:val="center"/>
          </w:tcPr>
          <w:p w14:paraId="14165562" w14:textId="0581AE7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24,945,000</w:t>
            </w:r>
          </w:p>
        </w:tc>
        <w:tc>
          <w:tcPr>
            <w:tcW w:w="1272" w:type="dxa"/>
            <w:gridSpan w:val="4"/>
            <w:vAlign w:val="center"/>
          </w:tcPr>
          <w:p w14:paraId="37D63A90" w14:textId="4B10C54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24,549,938</w:t>
            </w:r>
          </w:p>
        </w:tc>
        <w:tc>
          <w:tcPr>
            <w:tcW w:w="1165" w:type="dxa"/>
            <w:gridSpan w:val="2"/>
            <w:vAlign w:val="center"/>
          </w:tcPr>
          <w:p w14:paraId="3091755D" w14:textId="1C6F384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57503C76" w14:textId="7B7ACDA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3C2C663D" w14:textId="00E7579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24,549,938</w:t>
            </w:r>
          </w:p>
        </w:tc>
      </w:tr>
      <w:tr w:rsidR="006A24BB" w:rsidRPr="001742A6" w14:paraId="6B07766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57947A67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6289A94" w14:textId="37534826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2</w:t>
            </w:r>
          </w:p>
        </w:tc>
        <w:tc>
          <w:tcPr>
            <w:tcW w:w="2599" w:type="dxa"/>
            <w:gridSpan w:val="8"/>
          </w:tcPr>
          <w:p w14:paraId="0EBF25D1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臺中市梧棲區戶政事務所</w:t>
            </w:r>
          </w:p>
        </w:tc>
        <w:tc>
          <w:tcPr>
            <w:tcW w:w="1506" w:type="dxa"/>
            <w:gridSpan w:val="4"/>
            <w:vAlign w:val="center"/>
          </w:tcPr>
          <w:p w14:paraId="561A74C1" w14:textId="45B4C6D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16,839,000</w:t>
            </w:r>
          </w:p>
        </w:tc>
        <w:tc>
          <w:tcPr>
            <w:tcW w:w="1272" w:type="dxa"/>
            <w:gridSpan w:val="4"/>
            <w:vAlign w:val="center"/>
          </w:tcPr>
          <w:p w14:paraId="4FFDE1EF" w14:textId="41CA828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16,499,428</w:t>
            </w:r>
          </w:p>
        </w:tc>
        <w:tc>
          <w:tcPr>
            <w:tcW w:w="1165" w:type="dxa"/>
            <w:gridSpan w:val="2"/>
            <w:vAlign w:val="center"/>
          </w:tcPr>
          <w:p w14:paraId="59D17526" w14:textId="1E017E7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53881F26" w14:textId="2FF932D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281FE7AC" w14:textId="27A111B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16,499,428</w:t>
            </w:r>
          </w:p>
        </w:tc>
      </w:tr>
      <w:tr w:rsidR="006A24BB" w:rsidRPr="001742A6" w14:paraId="1E7C4FDC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1856C4E9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3CCD09F" w14:textId="56B93672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3</w:t>
            </w:r>
          </w:p>
        </w:tc>
        <w:tc>
          <w:tcPr>
            <w:tcW w:w="2599" w:type="dxa"/>
            <w:gridSpan w:val="8"/>
          </w:tcPr>
          <w:p w14:paraId="736C4384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臺中市大甲區戶政事務所</w:t>
            </w:r>
          </w:p>
        </w:tc>
        <w:tc>
          <w:tcPr>
            <w:tcW w:w="1506" w:type="dxa"/>
            <w:gridSpan w:val="4"/>
            <w:vAlign w:val="center"/>
          </w:tcPr>
          <w:p w14:paraId="1B672467" w14:textId="54CFAB6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20,594,000</w:t>
            </w:r>
          </w:p>
        </w:tc>
        <w:tc>
          <w:tcPr>
            <w:tcW w:w="1272" w:type="dxa"/>
            <w:gridSpan w:val="4"/>
            <w:vAlign w:val="center"/>
          </w:tcPr>
          <w:p w14:paraId="5EEC4A39" w14:textId="086D40F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20,407,585</w:t>
            </w:r>
          </w:p>
        </w:tc>
        <w:tc>
          <w:tcPr>
            <w:tcW w:w="1165" w:type="dxa"/>
            <w:gridSpan w:val="2"/>
            <w:vAlign w:val="center"/>
          </w:tcPr>
          <w:p w14:paraId="29E85F80" w14:textId="667499F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52A46F77" w14:textId="1CC6900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09550A64" w14:textId="7DAB650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20,407,585</w:t>
            </w:r>
          </w:p>
        </w:tc>
      </w:tr>
      <w:tr w:rsidR="006A24BB" w:rsidRPr="001742A6" w14:paraId="67B23BF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221060DF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69611C75" w14:textId="07436B10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4</w:t>
            </w:r>
          </w:p>
        </w:tc>
        <w:tc>
          <w:tcPr>
            <w:tcW w:w="2599" w:type="dxa"/>
            <w:gridSpan w:val="8"/>
          </w:tcPr>
          <w:p w14:paraId="4D8D9F5A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臺中市沙鹿區戶政事務所</w:t>
            </w:r>
          </w:p>
        </w:tc>
        <w:tc>
          <w:tcPr>
            <w:tcW w:w="1506" w:type="dxa"/>
            <w:gridSpan w:val="4"/>
            <w:vAlign w:val="center"/>
          </w:tcPr>
          <w:p w14:paraId="4D271A48" w14:textId="41C8987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22,867,000</w:t>
            </w:r>
          </w:p>
        </w:tc>
        <w:tc>
          <w:tcPr>
            <w:tcW w:w="1272" w:type="dxa"/>
            <w:gridSpan w:val="4"/>
            <w:vAlign w:val="center"/>
          </w:tcPr>
          <w:p w14:paraId="70282D25" w14:textId="15B8F79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22,542,888</w:t>
            </w:r>
          </w:p>
        </w:tc>
        <w:tc>
          <w:tcPr>
            <w:tcW w:w="1165" w:type="dxa"/>
            <w:gridSpan w:val="2"/>
            <w:vAlign w:val="center"/>
          </w:tcPr>
          <w:p w14:paraId="5058E159" w14:textId="3D9FD29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7CC9E560" w14:textId="3BD751A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6871901B" w14:textId="0C26294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22,542,888</w:t>
            </w:r>
          </w:p>
        </w:tc>
      </w:tr>
      <w:tr w:rsidR="006A24BB" w:rsidRPr="001742A6" w14:paraId="64BE2EA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3BB2681D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650F907" w14:textId="7A8E93B1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5</w:t>
            </w:r>
          </w:p>
        </w:tc>
        <w:tc>
          <w:tcPr>
            <w:tcW w:w="2599" w:type="dxa"/>
            <w:gridSpan w:val="8"/>
          </w:tcPr>
          <w:p w14:paraId="2B6E48E0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臺中市外埔區戶政事務所</w:t>
            </w:r>
          </w:p>
        </w:tc>
        <w:tc>
          <w:tcPr>
            <w:tcW w:w="1506" w:type="dxa"/>
            <w:gridSpan w:val="4"/>
            <w:vAlign w:val="center"/>
          </w:tcPr>
          <w:p w14:paraId="40EE9038" w14:textId="2F64C90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10,262,000</w:t>
            </w:r>
          </w:p>
        </w:tc>
        <w:tc>
          <w:tcPr>
            <w:tcW w:w="1272" w:type="dxa"/>
            <w:gridSpan w:val="4"/>
            <w:vAlign w:val="center"/>
          </w:tcPr>
          <w:p w14:paraId="1B1F7BD4" w14:textId="42F90CB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10,203,134</w:t>
            </w:r>
          </w:p>
        </w:tc>
        <w:tc>
          <w:tcPr>
            <w:tcW w:w="1165" w:type="dxa"/>
            <w:gridSpan w:val="2"/>
            <w:vAlign w:val="center"/>
          </w:tcPr>
          <w:p w14:paraId="21DE326F" w14:textId="058C05E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64418B90" w14:textId="61F4003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4193F8D7" w14:textId="0DD0F46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10,203,134</w:t>
            </w:r>
          </w:p>
        </w:tc>
      </w:tr>
      <w:tr w:rsidR="006A24BB" w:rsidRPr="001742A6" w14:paraId="0EDCB51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</w:tcPr>
          <w:p w14:paraId="6F111270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CFD34FD" w14:textId="7F31871B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6</w:t>
            </w:r>
          </w:p>
        </w:tc>
        <w:tc>
          <w:tcPr>
            <w:tcW w:w="2599" w:type="dxa"/>
            <w:gridSpan w:val="8"/>
          </w:tcPr>
          <w:p w14:paraId="18E6DA1B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臺中市大安區戶政事務所</w:t>
            </w:r>
          </w:p>
        </w:tc>
        <w:tc>
          <w:tcPr>
            <w:tcW w:w="1506" w:type="dxa"/>
            <w:gridSpan w:val="4"/>
            <w:vAlign w:val="center"/>
          </w:tcPr>
          <w:p w14:paraId="6B49EB96" w14:textId="4C563D7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8,066,000</w:t>
            </w:r>
          </w:p>
        </w:tc>
        <w:tc>
          <w:tcPr>
            <w:tcW w:w="1272" w:type="dxa"/>
            <w:gridSpan w:val="4"/>
            <w:vAlign w:val="center"/>
          </w:tcPr>
          <w:p w14:paraId="0DDFD906" w14:textId="2036047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7,998,187</w:t>
            </w:r>
          </w:p>
        </w:tc>
        <w:tc>
          <w:tcPr>
            <w:tcW w:w="1165" w:type="dxa"/>
            <w:gridSpan w:val="2"/>
            <w:vAlign w:val="center"/>
          </w:tcPr>
          <w:p w14:paraId="5F9574A6" w14:textId="4C4176F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vAlign w:val="center"/>
          </w:tcPr>
          <w:p w14:paraId="03A8EA5C" w14:textId="2EFC7BA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vAlign w:val="center"/>
          </w:tcPr>
          <w:p w14:paraId="02338E0A" w14:textId="2D4439C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7,998,187</w:t>
            </w:r>
          </w:p>
        </w:tc>
      </w:tr>
      <w:tr w:rsidR="006A24BB" w:rsidRPr="001742A6" w14:paraId="5D89BC1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  <w:tcBorders>
              <w:bottom w:val="nil"/>
            </w:tcBorders>
          </w:tcPr>
          <w:p w14:paraId="441C8B60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161BC60F" w14:textId="21E1E541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7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4289DB4E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臺中市龍井區戶政事務所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3DAF1F78" w14:textId="65A5670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19,492,000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02571A29" w14:textId="54C1EFA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19,412,775</w:t>
            </w:r>
          </w:p>
        </w:tc>
        <w:tc>
          <w:tcPr>
            <w:tcW w:w="1165" w:type="dxa"/>
            <w:gridSpan w:val="2"/>
            <w:tcBorders>
              <w:bottom w:val="nil"/>
            </w:tcBorders>
            <w:vAlign w:val="center"/>
          </w:tcPr>
          <w:p w14:paraId="62934905" w14:textId="1A152D6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tcBorders>
              <w:bottom w:val="nil"/>
            </w:tcBorders>
            <w:vAlign w:val="center"/>
          </w:tcPr>
          <w:p w14:paraId="47653283" w14:textId="47AA80D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tcBorders>
              <w:bottom w:val="nil"/>
            </w:tcBorders>
            <w:vAlign w:val="center"/>
          </w:tcPr>
          <w:p w14:paraId="104FB970" w14:textId="3A5BC11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19,412,775</w:t>
            </w:r>
          </w:p>
        </w:tc>
      </w:tr>
      <w:tr w:rsidR="006A24BB" w:rsidRPr="001742A6" w14:paraId="5379CD7C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  <w:tcBorders>
              <w:bottom w:val="nil"/>
            </w:tcBorders>
          </w:tcPr>
          <w:p w14:paraId="0802170D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533B0CE3" w14:textId="023A403B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8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1B6A3F07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臺中市大肚區戶政事務所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5600ABDC" w14:textId="7799560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14,870,000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72CDF93A" w14:textId="3FE1D26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14,761,828</w:t>
            </w:r>
          </w:p>
        </w:tc>
        <w:tc>
          <w:tcPr>
            <w:tcW w:w="1165" w:type="dxa"/>
            <w:gridSpan w:val="2"/>
            <w:tcBorders>
              <w:bottom w:val="nil"/>
            </w:tcBorders>
            <w:vAlign w:val="center"/>
          </w:tcPr>
          <w:p w14:paraId="62DF0BE5" w14:textId="23910BB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tcBorders>
              <w:bottom w:val="nil"/>
            </w:tcBorders>
            <w:vAlign w:val="center"/>
          </w:tcPr>
          <w:p w14:paraId="21D84AB4" w14:textId="12F5174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tcBorders>
              <w:bottom w:val="nil"/>
            </w:tcBorders>
            <w:vAlign w:val="center"/>
          </w:tcPr>
          <w:p w14:paraId="01B68E32" w14:textId="535953E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14,761,828</w:t>
            </w:r>
          </w:p>
        </w:tc>
      </w:tr>
      <w:tr w:rsidR="006A24BB" w:rsidRPr="001742A6" w14:paraId="784E6944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  <w:tcBorders>
              <w:bottom w:val="nil"/>
            </w:tcBorders>
          </w:tcPr>
          <w:p w14:paraId="02CCE62B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09A6BB1E" w14:textId="246CEA7A" w:rsidR="006A24BB" w:rsidRDefault="00AB28E7" w:rsidP="006A24B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9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5C6529EB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臺中市東勢</w:t>
            </w:r>
            <w:r w:rsidRPr="001742A6">
              <w:rPr>
                <w:rFonts w:ascii="標楷體" w:eastAsia="標楷體" w:hAnsi="標楷體" w:hint="eastAsia"/>
                <w:noProof/>
                <w:sz w:val="20"/>
              </w:rPr>
              <w:t>戶政事務所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3005F9CC" w14:textId="4C0A2DE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38,419,000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704CE511" w14:textId="7C1EA6C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37,995,661</w:t>
            </w:r>
          </w:p>
        </w:tc>
        <w:tc>
          <w:tcPr>
            <w:tcW w:w="1165" w:type="dxa"/>
            <w:gridSpan w:val="2"/>
            <w:tcBorders>
              <w:bottom w:val="nil"/>
            </w:tcBorders>
            <w:vAlign w:val="center"/>
          </w:tcPr>
          <w:p w14:paraId="50FCB4D6" w14:textId="333914F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tcBorders>
              <w:bottom w:val="nil"/>
            </w:tcBorders>
            <w:vAlign w:val="center"/>
          </w:tcPr>
          <w:p w14:paraId="09B252BB" w14:textId="0A99C0A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tcBorders>
              <w:bottom w:val="nil"/>
            </w:tcBorders>
            <w:vAlign w:val="center"/>
          </w:tcPr>
          <w:p w14:paraId="191C935F" w14:textId="51C220F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37,995,661</w:t>
            </w:r>
          </w:p>
        </w:tc>
      </w:tr>
      <w:tr w:rsidR="006A24BB" w:rsidRPr="001742A6" w14:paraId="7E57043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  <w:tcBorders>
              <w:bottom w:val="nil"/>
            </w:tcBorders>
          </w:tcPr>
          <w:p w14:paraId="73295A06" w14:textId="77777777" w:rsidR="006A24BB" w:rsidRPr="001742A6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146F8FFE" w14:textId="77777777" w:rsidR="006A24BB" w:rsidRPr="00C47117" w:rsidRDefault="006A24BB" w:rsidP="006A24B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16F3C7D6" w14:textId="77777777" w:rsidR="006A24BB" w:rsidRPr="001742A6" w:rsidRDefault="006A24BB" w:rsidP="006A24BB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臺中市政府財政局主管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214617F0" w14:textId="3DA49D18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1,110,715,000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191118B3" w14:textId="717AD6C4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802,635,911</w:t>
            </w:r>
          </w:p>
        </w:tc>
        <w:tc>
          <w:tcPr>
            <w:tcW w:w="1165" w:type="dxa"/>
            <w:gridSpan w:val="2"/>
            <w:tcBorders>
              <w:bottom w:val="nil"/>
            </w:tcBorders>
            <w:vAlign w:val="center"/>
          </w:tcPr>
          <w:p w14:paraId="3FED3B95" w14:textId="35A68091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tcBorders>
              <w:bottom w:val="nil"/>
            </w:tcBorders>
            <w:vAlign w:val="center"/>
          </w:tcPr>
          <w:p w14:paraId="0B139195" w14:textId="21F49F62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tcBorders>
              <w:bottom w:val="nil"/>
            </w:tcBorders>
            <w:vAlign w:val="center"/>
          </w:tcPr>
          <w:p w14:paraId="08C4BB6D" w14:textId="684DFD41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802,635,911</w:t>
            </w:r>
          </w:p>
        </w:tc>
      </w:tr>
      <w:tr w:rsidR="006A24BB" w:rsidRPr="001742A6" w14:paraId="6884260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274" w:type="dxa"/>
            <w:gridSpan w:val="2"/>
            <w:tcBorders>
              <w:bottom w:val="single" w:sz="4" w:space="0" w:color="auto"/>
            </w:tcBorders>
          </w:tcPr>
          <w:p w14:paraId="6B496D9F" w14:textId="77777777" w:rsidR="006A24BB" w:rsidRPr="001742A6" w:rsidRDefault="006A24BB" w:rsidP="006A24B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7AFF5D13" w14:textId="77777777" w:rsidR="006A24BB" w:rsidRDefault="006A24BB" w:rsidP="006A24BB">
            <w:pPr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  <w:tcBorders>
              <w:bottom w:val="single" w:sz="4" w:space="0" w:color="auto"/>
            </w:tcBorders>
          </w:tcPr>
          <w:p w14:paraId="31A2ACE5" w14:textId="77777777" w:rsidR="006A24BB" w:rsidRPr="001742A6" w:rsidRDefault="006A24BB" w:rsidP="006A24BB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臺中市政府財政局</w:t>
            </w:r>
          </w:p>
        </w:tc>
        <w:tc>
          <w:tcPr>
            <w:tcW w:w="1506" w:type="dxa"/>
            <w:gridSpan w:val="4"/>
            <w:tcBorders>
              <w:bottom w:val="single" w:sz="4" w:space="0" w:color="auto"/>
            </w:tcBorders>
            <w:vAlign w:val="center"/>
          </w:tcPr>
          <w:p w14:paraId="48CFA4EF" w14:textId="0C28ACA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1,110,715,000</w:t>
            </w:r>
          </w:p>
        </w:tc>
        <w:tc>
          <w:tcPr>
            <w:tcW w:w="1272" w:type="dxa"/>
            <w:gridSpan w:val="4"/>
            <w:tcBorders>
              <w:bottom w:val="single" w:sz="4" w:space="0" w:color="auto"/>
            </w:tcBorders>
            <w:vAlign w:val="center"/>
          </w:tcPr>
          <w:p w14:paraId="60F73333" w14:textId="58564B4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802,635,911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center"/>
          </w:tcPr>
          <w:p w14:paraId="06740538" w14:textId="1C8E410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8" w:type="dxa"/>
            <w:gridSpan w:val="7"/>
            <w:tcBorders>
              <w:bottom w:val="single" w:sz="4" w:space="0" w:color="auto"/>
            </w:tcBorders>
            <w:vAlign w:val="center"/>
          </w:tcPr>
          <w:p w14:paraId="2BF8F915" w14:textId="0C993A2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4"/>
            <w:tcBorders>
              <w:bottom w:val="single" w:sz="4" w:space="0" w:color="auto"/>
            </w:tcBorders>
            <w:vAlign w:val="center"/>
          </w:tcPr>
          <w:p w14:paraId="097855E7" w14:textId="56926F9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802,635,911</w:t>
            </w:r>
          </w:p>
        </w:tc>
      </w:tr>
      <w:tr w:rsidR="0079619F" w:rsidRPr="001742A6" w14:paraId="7DCD6F36" w14:textId="77777777" w:rsidTr="00081D2D">
        <w:trPr>
          <w:cantSplit/>
          <w:trHeight w:hRule="exact" w:val="510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3D3B4" w14:textId="77777777" w:rsidR="0079619F" w:rsidRPr="001742A6" w:rsidRDefault="0079619F" w:rsidP="0079619F">
            <w:pPr>
              <w:snapToGrid w:val="0"/>
              <w:ind w:right="6"/>
              <w:jc w:val="both"/>
            </w:pPr>
            <w:r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總決算歲出機關別決算審定表</w:t>
            </w:r>
            <w:r>
              <w:rPr>
                <w:rFonts w:ascii="標楷體" w:eastAsia="標楷體" w:hAnsi="標楷體" w:hint="eastAsia"/>
                <w:spacing w:val="20"/>
                <w:sz w:val="28"/>
                <w:szCs w:val="36"/>
              </w:rPr>
              <w:t>（</w:t>
            </w:r>
            <w:r w:rsidRPr="001742A6">
              <w:rPr>
                <w:rFonts w:ascii="標楷體" w:eastAsia="標楷體" w:hAnsi="標楷體" w:hint="eastAsia"/>
                <w:spacing w:val="20"/>
                <w:sz w:val="28"/>
                <w:szCs w:val="36"/>
              </w:rPr>
              <w:t>續</w:t>
            </w:r>
            <w:r>
              <w:rPr>
                <w:rFonts w:ascii="標楷體" w:eastAsia="標楷體" w:hAnsi="標楷體" w:hint="eastAsia"/>
                <w:spacing w:val="20"/>
                <w:sz w:val="28"/>
                <w:szCs w:val="36"/>
              </w:rPr>
              <w:t>）</w:t>
            </w:r>
          </w:p>
        </w:tc>
      </w:tr>
      <w:tr w:rsidR="0079619F" w:rsidRPr="001742A6" w14:paraId="55FD4658" w14:textId="77777777" w:rsidTr="00081D2D">
        <w:trPr>
          <w:cantSplit/>
          <w:trHeight w:hRule="exact" w:val="556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6E1E" w14:textId="77777777" w:rsidR="0079619F" w:rsidRPr="001742A6" w:rsidRDefault="0079619F" w:rsidP="0079619F">
            <w:pPr>
              <w:ind w:rightChars="10" w:right="24"/>
              <w:jc w:val="right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9619F" w:rsidRPr="001742A6" w14:paraId="0FF2879C" w14:textId="77777777" w:rsidTr="00081D2D">
        <w:trPr>
          <w:cantSplit/>
          <w:trHeight w:hRule="exact" w:val="482"/>
        </w:trPr>
        <w:tc>
          <w:tcPr>
            <w:tcW w:w="5964" w:type="dxa"/>
            <w:gridSpan w:val="18"/>
            <w:tcBorders>
              <w:left w:val="nil"/>
            </w:tcBorders>
            <w:vAlign w:val="center"/>
          </w:tcPr>
          <w:p w14:paraId="708088D0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150" w:type="dxa"/>
            <w:gridSpan w:val="7"/>
            <w:vAlign w:val="center"/>
          </w:tcPr>
          <w:p w14:paraId="0E0D9484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決算審定數與預算數</w:t>
            </w:r>
          </w:p>
          <w:p w14:paraId="3A0756A8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  <w:tc>
          <w:tcPr>
            <w:tcW w:w="1791" w:type="dxa"/>
            <w:gridSpan w:val="7"/>
            <w:tcBorders>
              <w:right w:val="nil"/>
            </w:tcBorders>
            <w:vAlign w:val="center"/>
          </w:tcPr>
          <w:p w14:paraId="4694488B" w14:textId="77777777" w:rsidR="0079619F" w:rsidRPr="001F030C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1F030C">
              <w:rPr>
                <w:rFonts w:ascii="標楷體" w:eastAsia="標楷體" w:hint="eastAsia"/>
                <w:spacing w:val="-10"/>
                <w:sz w:val="20"/>
              </w:rPr>
              <w:t>決算審定數與決算數</w:t>
            </w:r>
          </w:p>
          <w:p w14:paraId="41AFCA59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79619F" w:rsidRPr="001742A6" w14:paraId="29CF6DFA" w14:textId="77777777" w:rsidTr="00081D2D">
        <w:trPr>
          <w:cantSplit/>
          <w:trHeight w:hRule="exact" w:val="482"/>
        </w:trPr>
        <w:tc>
          <w:tcPr>
            <w:tcW w:w="1271" w:type="dxa"/>
            <w:gridSpan w:val="6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4925E4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F3F7AD7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426" w:type="dxa"/>
            <w:gridSpan w:val="4"/>
            <w:vAlign w:val="center"/>
          </w:tcPr>
          <w:p w14:paraId="615849DE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93" w:type="dxa"/>
            <w:gridSpan w:val="3"/>
            <w:vAlign w:val="center"/>
          </w:tcPr>
          <w:p w14:paraId="1316B998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741" w:type="dxa"/>
            <w:gridSpan w:val="2"/>
            <w:vAlign w:val="center"/>
          </w:tcPr>
          <w:p w14:paraId="69DABDEE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pacing w:val="-6"/>
                <w:sz w:val="20"/>
              </w:rPr>
            </w:pPr>
            <w:r w:rsidRPr="001742A6">
              <w:rPr>
                <w:rFonts w:ascii="標楷體" w:eastAsia="標楷體" w:hint="eastAsia"/>
                <w:spacing w:val="-6"/>
                <w:sz w:val="20"/>
              </w:rPr>
              <w:t>占總數</w:t>
            </w:r>
          </w:p>
          <w:p w14:paraId="07B538C5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390" w:type="dxa"/>
            <w:gridSpan w:val="6"/>
            <w:vAlign w:val="center"/>
          </w:tcPr>
          <w:p w14:paraId="4E4F80DB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60" w:type="dxa"/>
            <w:vAlign w:val="center"/>
          </w:tcPr>
          <w:p w14:paraId="5B0F409A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075" w:type="dxa"/>
            <w:gridSpan w:val="5"/>
            <w:vAlign w:val="center"/>
          </w:tcPr>
          <w:p w14:paraId="732E3520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16" w:type="dxa"/>
            <w:gridSpan w:val="2"/>
            <w:tcBorders>
              <w:right w:val="nil"/>
            </w:tcBorders>
            <w:vAlign w:val="center"/>
          </w:tcPr>
          <w:p w14:paraId="4EB8FD04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EC344C" w:rsidRPr="001742A6" w14:paraId="6429640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5BADC66" w14:textId="44B20AB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168,940,751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CA600F5" w14:textId="6DA06C7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77F90EB" w14:textId="24FDA34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3E76004" w14:textId="3533759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168,940,751</w:t>
            </w:r>
          </w:p>
        </w:tc>
        <w:tc>
          <w:tcPr>
            <w:tcW w:w="741" w:type="dxa"/>
            <w:gridSpan w:val="2"/>
            <w:vAlign w:val="center"/>
          </w:tcPr>
          <w:p w14:paraId="5E5B285B" w14:textId="3C13616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90" w:type="dxa"/>
            <w:gridSpan w:val="6"/>
            <w:vAlign w:val="center"/>
          </w:tcPr>
          <w:p w14:paraId="6A282005" w14:textId="11327DE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- 9,409,249</w:t>
            </w:r>
          </w:p>
        </w:tc>
        <w:tc>
          <w:tcPr>
            <w:tcW w:w="760" w:type="dxa"/>
            <w:vAlign w:val="center"/>
          </w:tcPr>
          <w:p w14:paraId="20614E6A" w14:textId="1B0070E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- 5.28</w:t>
            </w:r>
          </w:p>
        </w:tc>
        <w:tc>
          <w:tcPr>
            <w:tcW w:w="1075" w:type="dxa"/>
            <w:gridSpan w:val="5"/>
            <w:vAlign w:val="center"/>
          </w:tcPr>
          <w:p w14:paraId="5009EFE1" w14:textId="35AE540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8446D7F" w14:textId="2C883E1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359610A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22F00211" w14:textId="4FE365C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281,454,486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C8C1A9E" w14:textId="1B98E95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4,086,047</w:t>
            </w:r>
          </w:p>
        </w:tc>
        <w:tc>
          <w:tcPr>
            <w:tcW w:w="1426" w:type="dxa"/>
            <w:gridSpan w:val="4"/>
            <w:vAlign w:val="center"/>
          </w:tcPr>
          <w:p w14:paraId="55E6146F" w14:textId="027B8A4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46,907,786</w:t>
            </w:r>
          </w:p>
        </w:tc>
        <w:tc>
          <w:tcPr>
            <w:tcW w:w="1393" w:type="dxa"/>
            <w:gridSpan w:val="3"/>
            <w:vAlign w:val="center"/>
          </w:tcPr>
          <w:p w14:paraId="76AADC09" w14:textId="5E24D87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332,448,319</w:t>
            </w:r>
          </w:p>
        </w:tc>
        <w:tc>
          <w:tcPr>
            <w:tcW w:w="741" w:type="dxa"/>
            <w:gridSpan w:val="2"/>
            <w:vAlign w:val="center"/>
          </w:tcPr>
          <w:p w14:paraId="13C82CD3" w14:textId="7730E1E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1390" w:type="dxa"/>
            <w:gridSpan w:val="6"/>
            <w:vAlign w:val="center"/>
          </w:tcPr>
          <w:p w14:paraId="016C4F55" w14:textId="7E3FA6A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- 15,080,681</w:t>
            </w:r>
          </w:p>
        </w:tc>
        <w:tc>
          <w:tcPr>
            <w:tcW w:w="760" w:type="dxa"/>
            <w:vAlign w:val="center"/>
          </w:tcPr>
          <w:p w14:paraId="332C1798" w14:textId="1F8A60A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- 4.34</w:t>
            </w:r>
          </w:p>
        </w:tc>
        <w:tc>
          <w:tcPr>
            <w:tcW w:w="1075" w:type="dxa"/>
            <w:gridSpan w:val="5"/>
            <w:vAlign w:val="center"/>
          </w:tcPr>
          <w:p w14:paraId="3D91E009" w14:textId="3FD1488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04C98FE" w14:textId="54B04AA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281A8D0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5909C257" w14:textId="17031EB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100,145,428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6715E1E" w14:textId="2BEC313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6348EED" w14:textId="7C38BC7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495BCE66" w14:textId="4B79D3E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100,145,428</w:t>
            </w:r>
          </w:p>
        </w:tc>
        <w:tc>
          <w:tcPr>
            <w:tcW w:w="741" w:type="dxa"/>
            <w:gridSpan w:val="2"/>
            <w:vAlign w:val="center"/>
          </w:tcPr>
          <w:p w14:paraId="6209F0A6" w14:textId="46FEBF6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90" w:type="dxa"/>
            <w:gridSpan w:val="6"/>
            <w:vAlign w:val="center"/>
          </w:tcPr>
          <w:p w14:paraId="32620917" w14:textId="66152E2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- 4,990,572</w:t>
            </w:r>
          </w:p>
        </w:tc>
        <w:tc>
          <w:tcPr>
            <w:tcW w:w="760" w:type="dxa"/>
            <w:vAlign w:val="center"/>
          </w:tcPr>
          <w:p w14:paraId="760389B3" w14:textId="4DECFF2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- 4.75</w:t>
            </w:r>
          </w:p>
        </w:tc>
        <w:tc>
          <w:tcPr>
            <w:tcW w:w="1075" w:type="dxa"/>
            <w:gridSpan w:val="5"/>
            <w:vAlign w:val="center"/>
          </w:tcPr>
          <w:p w14:paraId="00C689C6" w14:textId="3D314AA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BA01A37" w14:textId="13D4FAE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0446FEB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DA1B4DE" w14:textId="02A7CA5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94,308,063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FA46244" w14:textId="64F788D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05ABEB1" w14:textId="0BEB57B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12,971,146</w:t>
            </w:r>
          </w:p>
        </w:tc>
        <w:tc>
          <w:tcPr>
            <w:tcW w:w="1393" w:type="dxa"/>
            <w:gridSpan w:val="3"/>
            <w:vAlign w:val="center"/>
          </w:tcPr>
          <w:p w14:paraId="74526D08" w14:textId="0C70A3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107,279,209</w:t>
            </w:r>
          </w:p>
        </w:tc>
        <w:tc>
          <w:tcPr>
            <w:tcW w:w="741" w:type="dxa"/>
            <w:gridSpan w:val="2"/>
            <w:vAlign w:val="center"/>
          </w:tcPr>
          <w:p w14:paraId="192DB8DB" w14:textId="616A530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90" w:type="dxa"/>
            <w:gridSpan w:val="6"/>
            <w:vAlign w:val="center"/>
          </w:tcPr>
          <w:p w14:paraId="0A19613C" w14:textId="0CDCD25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- 2,559,791</w:t>
            </w:r>
          </w:p>
        </w:tc>
        <w:tc>
          <w:tcPr>
            <w:tcW w:w="760" w:type="dxa"/>
            <w:vAlign w:val="center"/>
          </w:tcPr>
          <w:p w14:paraId="0AB3ECB4" w14:textId="1E93072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- 2.33</w:t>
            </w:r>
          </w:p>
        </w:tc>
        <w:tc>
          <w:tcPr>
            <w:tcW w:w="1075" w:type="dxa"/>
            <w:gridSpan w:val="5"/>
            <w:vAlign w:val="center"/>
          </w:tcPr>
          <w:p w14:paraId="338C67D2" w14:textId="2A45080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C77A022" w14:textId="36CABE6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25418D1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32A65519" w14:textId="78414BE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113,530,219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21B76C6" w14:textId="39E3A69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62A869D6" w14:textId="229EC83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71F123C3" w14:textId="0A1E0A7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113,530,219</w:t>
            </w:r>
          </w:p>
        </w:tc>
        <w:tc>
          <w:tcPr>
            <w:tcW w:w="741" w:type="dxa"/>
            <w:gridSpan w:val="2"/>
            <w:vAlign w:val="center"/>
          </w:tcPr>
          <w:p w14:paraId="4AF5D4B1" w14:textId="67CD5E1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90" w:type="dxa"/>
            <w:gridSpan w:val="6"/>
            <w:vAlign w:val="center"/>
          </w:tcPr>
          <w:p w14:paraId="53ED7705" w14:textId="1951D7D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- 6,894,781</w:t>
            </w:r>
          </w:p>
        </w:tc>
        <w:tc>
          <w:tcPr>
            <w:tcW w:w="760" w:type="dxa"/>
            <w:vAlign w:val="center"/>
          </w:tcPr>
          <w:p w14:paraId="57FBEA29" w14:textId="608ED78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- 5.73</w:t>
            </w:r>
          </w:p>
        </w:tc>
        <w:tc>
          <w:tcPr>
            <w:tcW w:w="1075" w:type="dxa"/>
            <w:gridSpan w:val="5"/>
            <w:vAlign w:val="center"/>
          </w:tcPr>
          <w:p w14:paraId="7652FD95" w14:textId="1824C3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8D74366" w14:textId="6C0D435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1183AA5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5ECDF6C1" w14:textId="743B78DE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2,215,854,427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E8036B0" w14:textId="091BA30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5,113,549</w:t>
            </w:r>
          </w:p>
        </w:tc>
        <w:tc>
          <w:tcPr>
            <w:tcW w:w="1426" w:type="dxa"/>
            <w:gridSpan w:val="4"/>
            <w:vAlign w:val="center"/>
          </w:tcPr>
          <w:p w14:paraId="37BEB8FB" w14:textId="1303B6E3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83,999,537</w:t>
            </w:r>
          </w:p>
        </w:tc>
        <w:tc>
          <w:tcPr>
            <w:tcW w:w="1393" w:type="dxa"/>
            <w:gridSpan w:val="3"/>
            <w:vAlign w:val="center"/>
          </w:tcPr>
          <w:p w14:paraId="2ACB541F" w14:textId="6033A95E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2,304,967,513</w:t>
            </w:r>
          </w:p>
        </w:tc>
        <w:tc>
          <w:tcPr>
            <w:tcW w:w="741" w:type="dxa"/>
            <w:gridSpan w:val="2"/>
            <w:vAlign w:val="center"/>
          </w:tcPr>
          <w:p w14:paraId="5566E20E" w14:textId="387C4C0E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1.50</w:t>
            </w:r>
          </w:p>
        </w:tc>
        <w:tc>
          <w:tcPr>
            <w:tcW w:w="1390" w:type="dxa"/>
            <w:gridSpan w:val="6"/>
            <w:vAlign w:val="center"/>
          </w:tcPr>
          <w:p w14:paraId="66FB2726" w14:textId="77E7DB28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- 205,726,487</w:t>
            </w:r>
          </w:p>
        </w:tc>
        <w:tc>
          <w:tcPr>
            <w:tcW w:w="760" w:type="dxa"/>
            <w:vAlign w:val="center"/>
          </w:tcPr>
          <w:p w14:paraId="4C19C481" w14:textId="782CE63F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- 8.19</w:t>
            </w:r>
          </w:p>
        </w:tc>
        <w:tc>
          <w:tcPr>
            <w:tcW w:w="1075" w:type="dxa"/>
            <w:gridSpan w:val="5"/>
            <w:vAlign w:val="center"/>
          </w:tcPr>
          <w:p w14:paraId="139471B1" w14:textId="61960C7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0DA4B33" w14:textId="72750A63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434FBE" w14:paraId="6F2C503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032A71AC" w14:textId="4E41492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992,133,420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E579174" w14:textId="4DCDAE8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3,401,178</w:t>
            </w:r>
          </w:p>
        </w:tc>
        <w:tc>
          <w:tcPr>
            <w:tcW w:w="1426" w:type="dxa"/>
            <w:gridSpan w:val="4"/>
            <w:vAlign w:val="center"/>
          </w:tcPr>
          <w:p w14:paraId="5073CAEF" w14:textId="44691B4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24,713,220</w:t>
            </w:r>
          </w:p>
        </w:tc>
        <w:tc>
          <w:tcPr>
            <w:tcW w:w="1393" w:type="dxa"/>
            <w:gridSpan w:val="3"/>
            <w:vAlign w:val="center"/>
          </w:tcPr>
          <w:p w14:paraId="053D21B9" w14:textId="0842EF5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1,020,247,818</w:t>
            </w:r>
          </w:p>
        </w:tc>
        <w:tc>
          <w:tcPr>
            <w:tcW w:w="741" w:type="dxa"/>
            <w:gridSpan w:val="2"/>
            <w:vAlign w:val="center"/>
          </w:tcPr>
          <w:p w14:paraId="15436318" w14:textId="55E3AF2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0.66</w:t>
            </w:r>
          </w:p>
        </w:tc>
        <w:tc>
          <w:tcPr>
            <w:tcW w:w="1390" w:type="dxa"/>
            <w:gridSpan w:val="6"/>
            <w:vAlign w:val="center"/>
          </w:tcPr>
          <w:p w14:paraId="553D3BA0" w14:textId="70B7194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- 157,596,182</w:t>
            </w:r>
          </w:p>
        </w:tc>
        <w:tc>
          <w:tcPr>
            <w:tcW w:w="760" w:type="dxa"/>
            <w:vAlign w:val="center"/>
          </w:tcPr>
          <w:p w14:paraId="292553E6" w14:textId="27F37F6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- 13.38</w:t>
            </w:r>
          </w:p>
        </w:tc>
        <w:tc>
          <w:tcPr>
            <w:tcW w:w="1075" w:type="dxa"/>
            <w:gridSpan w:val="5"/>
            <w:vAlign w:val="center"/>
          </w:tcPr>
          <w:p w14:paraId="1810722D" w14:textId="7C5B3BF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9F8F719" w14:textId="6EA74DD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39B1961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20F7CBF" w14:textId="0C15727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15,935,648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7731689A" w14:textId="7010A4D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D86C525" w14:textId="7FAE218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7645F72D" w14:textId="4877288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15,935,648</w:t>
            </w:r>
          </w:p>
        </w:tc>
        <w:tc>
          <w:tcPr>
            <w:tcW w:w="741" w:type="dxa"/>
            <w:gridSpan w:val="2"/>
            <w:vAlign w:val="center"/>
          </w:tcPr>
          <w:p w14:paraId="75287846" w14:textId="75F0647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2C9B0A3F" w14:textId="3063168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- 426,352</w:t>
            </w:r>
          </w:p>
        </w:tc>
        <w:tc>
          <w:tcPr>
            <w:tcW w:w="760" w:type="dxa"/>
            <w:vAlign w:val="center"/>
          </w:tcPr>
          <w:p w14:paraId="52E4CD41" w14:textId="43FA402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- 2.61</w:t>
            </w:r>
          </w:p>
        </w:tc>
        <w:tc>
          <w:tcPr>
            <w:tcW w:w="1075" w:type="dxa"/>
            <w:gridSpan w:val="5"/>
            <w:vAlign w:val="center"/>
          </w:tcPr>
          <w:p w14:paraId="2EA3238F" w14:textId="2F01DF6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39802D6" w14:textId="5D2154F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5DBF058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6CD71192" w14:textId="5D000C1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492,998,357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1C9F07F" w14:textId="683F985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1,712,371</w:t>
            </w:r>
          </w:p>
        </w:tc>
        <w:tc>
          <w:tcPr>
            <w:tcW w:w="1426" w:type="dxa"/>
            <w:gridSpan w:val="4"/>
            <w:vAlign w:val="center"/>
          </w:tcPr>
          <w:p w14:paraId="0B1C05B1" w14:textId="64067C8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59,286,317</w:t>
            </w:r>
          </w:p>
        </w:tc>
        <w:tc>
          <w:tcPr>
            <w:tcW w:w="1393" w:type="dxa"/>
            <w:gridSpan w:val="3"/>
            <w:vAlign w:val="center"/>
          </w:tcPr>
          <w:p w14:paraId="4D130AB3" w14:textId="1402150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553,997,045</w:t>
            </w:r>
          </w:p>
        </w:tc>
        <w:tc>
          <w:tcPr>
            <w:tcW w:w="741" w:type="dxa"/>
            <w:gridSpan w:val="2"/>
            <w:vAlign w:val="center"/>
          </w:tcPr>
          <w:p w14:paraId="6E8E6617" w14:textId="02516DB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0.36</w:t>
            </w:r>
          </w:p>
        </w:tc>
        <w:tc>
          <w:tcPr>
            <w:tcW w:w="1390" w:type="dxa"/>
            <w:gridSpan w:val="6"/>
            <w:vAlign w:val="center"/>
          </w:tcPr>
          <w:p w14:paraId="67EF843A" w14:textId="0CF1B1D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- 37,617,955</w:t>
            </w:r>
          </w:p>
        </w:tc>
        <w:tc>
          <w:tcPr>
            <w:tcW w:w="760" w:type="dxa"/>
            <w:vAlign w:val="center"/>
          </w:tcPr>
          <w:p w14:paraId="6AB09948" w14:textId="5DEF87B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- 6.36</w:t>
            </w:r>
          </w:p>
        </w:tc>
        <w:tc>
          <w:tcPr>
            <w:tcW w:w="1075" w:type="dxa"/>
            <w:gridSpan w:val="5"/>
            <w:vAlign w:val="center"/>
          </w:tcPr>
          <w:p w14:paraId="13F554CC" w14:textId="46FF644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5C2D054" w14:textId="2DD29AF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712FCE9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0443CBD0" w14:textId="4FF2A3B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11,203,607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7EE8DC8" w14:textId="02A2499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55C1F35E" w14:textId="245A5ED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CA24274" w14:textId="0415F35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11,203,607</w:t>
            </w:r>
          </w:p>
        </w:tc>
        <w:tc>
          <w:tcPr>
            <w:tcW w:w="741" w:type="dxa"/>
            <w:gridSpan w:val="2"/>
            <w:vAlign w:val="center"/>
          </w:tcPr>
          <w:p w14:paraId="47DC25CC" w14:textId="79C1A65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63A2CBCA" w14:textId="27183DA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- 85,393</w:t>
            </w:r>
          </w:p>
        </w:tc>
        <w:tc>
          <w:tcPr>
            <w:tcW w:w="760" w:type="dxa"/>
            <w:vAlign w:val="center"/>
          </w:tcPr>
          <w:p w14:paraId="7770E590" w14:textId="136989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- 0.76</w:t>
            </w:r>
          </w:p>
        </w:tc>
        <w:tc>
          <w:tcPr>
            <w:tcW w:w="1075" w:type="dxa"/>
            <w:gridSpan w:val="5"/>
            <w:vAlign w:val="center"/>
          </w:tcPr>
          <w:p w14:paraId="4123B5B5" w14:textId="35EFD13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1FEA5EA" w14:textId="52D2DB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5CAAAD6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52151C65" w14:textId="3497061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26,624,670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EEF28AF" w14:textId="0C04FFC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7F87AD3" w14:textId="156812A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28C9B6F" w14:textId="078A51D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26,624,670</w:t>
            </w:r>
          </w:p>
        </w:tc>
        <w:tc>
          <w:tcPr>
            <w:tcW w:w="741" w:type="dxa"/>
            <w:gridSpan w:val="2"/>
            <w:vAlign w:val="center"/>
          </w:tcPr>
          <w:p w14:paraId="4733E6A9" w14:textId="25C181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2D24CC78" w14:textId="3F440F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- 189,330</w:t>
            </w:r>
          </w:p>
        </w:tc>
        <w:tc>
          <w:tcPr>
            <w:tcW w:w="760" w:type="dxa"/>
            <w:vAlign w:val="center"/>
          </w:tcPr>
          <w:p w14:paraId="77C4E0B8" w14:textId="17C1FE2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- 0.71</w:t>
            </w:r>
          </w:p>
        </w:tc>
        <w:tc>
          <w:tcPr>
            <w:tcW w:w="1075" w:type="dxa"/>
            <w:gridSpan w:val="5"/>
            <w:vAlign w:val="center"/>
          </w:tcPr>
          <w:p w14:paraId="56EDFDD6" w14:textId="0DDFB7B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32FD27D" w14:textId="18BB58E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41A7FAF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ACBE1EE" w14:textId="3E9CAC6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34,641,637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AA71BD7" w14:textId="627CA8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7E3B94F" w14:textId="399AE23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648DA01" w14:textId="6C860C5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34,641,637</w:t>
            </w:r>
          </w:p>
        </w:tc>
        <w:tc>
          <w:tcPr>
            <w:tcW w:w="741" w:type="dxa"/>
            <w:gridSpan w:val="2"/>
            <w:vAlign w:val="center"/>
          </w:tcPr>
          <w:p w14:paraId="03E004BA" w14:textId="19B833C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4421F510" w14:textId="18A1586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- 466,363</w:t>
            </w:r>
          </w:p>
        </w:tc>
        <w:tc>
          <w:tcPr>
            <w:tcW w:w="760" w:type="dxa"/>
            <w:vAlign w:val="center"/>
          </w:tcPr>
          <w:p w14:paraId="65C34811" w14:textId="5C2B7A8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- 1.33</w:t>
            </w:r>
          </w:p>
        </w:tc>
        <w:tc>
          <w:tcPr>
            <w:tcW w:w="1075" w:type="dxa"/>
            <w:gridSpan w:val="5"/>
            <w:vAlign w:val="center"/>
          </w:tcPr>
          <w:p w14:paraId="0FB0AB8A" w14:textId="5E2BB48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7B18E2D" w14:textId="79C537B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6DC3FC5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64529191" w14:textId="4557B4B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29,566,517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4EA75359" w14:textId="7593474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43557D9" w14:textId="6E69E42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D77E37F" w14:textId="3E355C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29,566,517</w:t>
            </w:r>
          </w:p>
        </w:tc>
        <w:tc>
          <w:tcPr>
            <w:tcW w:w="741" w:type="dxa"/>
            <w:gridSpan w:val="2"/>
            <w:vAlign w:val="center"/>
          </w:tcPr>
          <w:p w14:paraId="4B5F3370" w14:textId="34312E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1E452149" w14:textId="31B1D8D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- 641,483</w:t>
            </w:r>
          </w:p>
        </w:tc>
        <w:tc>
          <w:tcPr>
            <w:tcW w:w="760" w:type="dxa"/>
            <w:vAlign w:val="center"/>
          </w:tcPr>
          <w:p w14:paraId="5D1ABFF0" w14:textId="36F7025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- 2.12</w:t>
            </w:r>
          </w:p>
        </w:tc>
        <w:tc>
          <w:tcPr>
            <w:tcW w:w="1075" w:type="dxa"/>
            <w:gridSpan w:val="5"/>
            <w:vAlign w:val="center"/>
          </w:tcPr>
          <w:p w14:paraId="664252E5" w14:textId="610ED05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9730CEF" w14:textId="31825D9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4DA2499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2B3CB48" w14:textId="5DA693A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40,730,406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68A3571" w14:textId="7836DAB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F30F0F0" w14:textId="0BC5B3E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23980C91" w14:textId="1F0C3B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40,730,406</w:t>
            </w:r>
          </w:p>
        </w:tc>
        <w:tc>
          <w:tcPr>
            <w:tcW w:w="741" w:type="dxa"/>
            <w:gridSpan w:val="2"/>
            <w:vAlign w:val="center"/>
          </w:tcPr>
          <w:p w14:paraId="1B26E74D" w14:textId="6D6D0BD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90" w:type="dxa"/>
            <w:gridSpan w:val="6"/>
            <w:vAlign w:val="center"/>
          </w:tcPr>
          <w:p w14:paraId="3E843988" w14:textId="459A6D4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- 926,594</w:t>
            </w:r>
          </w:p>
        </w:tc>
        <w:tc>
          <w:tcPr>
            <w:tcW w:w="760" w:type="dxa"/>
            <w:vAlign w:val="center"/>
          </w:tcPr>
          <w:p w14:paraId="719FF7F6" w14:textId="171D79E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- 2.22</w:t>
            </w:r>
          </w:p>
        </w:tc>
        <w:tc>
          <w:tcPr>
            <w:tcW w:w="1075" w:type="dxa"/>
            <w:gridSpan w:val="5"/>
            <w:vAlign w:val="center"/>
          </w:tcPr>
          <w:p w14:paraId="20F8853D" w14:textId="1CA96A3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791C4C26" w14:textId="6930C80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75B06C7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65EDDC07" w14:textId="3C8CB14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51,310,267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711EDEE4" w14:textId="4E46FB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859D5AD" w14:textId="3B256B7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96729A3" w14:textId="5589B54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51,310,267</w:t>
            </w:r>
          </w:p>
        </w:tc>
        <w:tc>
          <w:tcPr>
            <w:tcW w:w="741" w:type="dxa"/>
            <w:gridSpan w:val="2"/>
            <w:vAlign w:val="center"/>
          </w:tcPr>
          <w:p w14:paraId="45B5193F" w14:textId="5F015A7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90" w:type="dxa"/>
            <w:gridSpan w:val="6"/>
            <w:vAlign w:val="center"/>
          </w:tcPr>
          <w:p w14:paraId="4F966738" w14:textId="4179F82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- 285,733</w:t>
            </w:r>
          </w:p>
        </w:tc>
        <w:tc>
          <w:tcPr>
            <w:tcW w:w="760" w:type="dxa"/>
            <w:vAlign w:val="center"/>
          </w:tcPr>
          <w:p w14:paraId="5802A74F" w14:textId="3C911F2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- 0.55</w:t>
            </w:r>
          </w:p>
        </w:tc>
        <w:tc>
          <w:tcPr>
            <w:tcW w:w="1075" w:type="dxa"/>
            <w:gridSpan w:val="5"/>
            <w:vAlign w:val="center"/>
          </w:tcPr>
          <w:p w14:paraId="78D964FA" w14:textId="7FCF15D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703BE82" w14:textId="31269AF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78C43CD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0C3D4ED9" w14:textId="767B437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37,971,753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7069102" w14:textId="6D5DFE8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1F5B9B7" w14:textId="22A5F70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AE27FF8" w14:textId="30BA9AA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37,971,753</w:t>
            </w:r>
          </w:p>
        </w:tc>
        <w:tc>
          <w:tcPr>
            <w:tcW w:w="741" w:type="dxa"/>
            <w:gridSpan w:val="2"/>
            <w:vAlign w:val="center"/>
          </w:tcPr>
          <w:p w14:paraId="2E540272" w14:textId="019A0AF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67EE8F7A" w14:textId="358F6FB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- 1,329,247</w:t>
            </w:r>
          </w:p>
        </w:tc>
        <w:tc>
          <w:tcPr>
            <w:tcW w:w="760" w:type="dxa"/>
            <w:vAlign w:val="center"/>
          </w:tcPr>
          <w:p w14:paraId="460320C6" w14:textId="2BEA548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- 3.38</w:t>
            </w:r>
          </w:p>
        </w:tc>
        <w:tc>
          <w:tcPr>
            <w:tcW w:w="1075" w:type="dxa"/>
            <w:gridSpan w:val="5"/>
            <w:vAlign w:val="center"/>
          </w:tcPr>
          <w:p w14:paraId="010D2386" w14:textId="121D5E2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70188C1E" w14:textId="5BB11FC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2EE5D66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B5E85FB" w14:textId="15168AB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55,361,028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446B67E" w14:textId="6E7E2C2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77D3BE1C" w14:textId="4D4404F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1313D2C" w14:textId="1A69D55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55,361,028</w:t>
            </w:r>
          </w:p>
        </w:tc>
        <w:tc>
          <w:tcPr>
            <w:tcW w:w="741" w:type="dxa"/>
            <w:gridSpan w:val="2"/>
            <w:vAlign w:val="center"/>
          </w:tcPr>
          <w:p w14:paraId="29048459" w14:textId="23F5B54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90" w:type="dxa"/>
            <w:gridSpan w:val="6"/>
            <w:vAlign w:val="center"/>
          </w:tcPr>
          <w:p w14:paraId="2D560920" w14:textId="2F9945C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- 1,527,972</w:t>
            </w:r>
          </w:p>
        </w:tc>
        <w:tc>
          <w:tcPr>
            <w:tcW w:w="760" w:type="dxa"/>
            <w:vAlign w:val="center"/>
          </w:tcPr>
          <w:p w14:paraId="58A8CC57" w14:textId="4B58189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- 2.69</w:t>
            </w:r>
          </w:p>
        </w:tc>
        <w:tc>
          <w:tcPr>
            <w:tcW w:w="1075" w:type="dxa"/>
            <w:gridSpan w:val="5"/>
            <w:vAlign w:val="center"/>
          </w:tcPr>
          <w:p w14:paraId="5EB41CE4" w14:textId="6506F02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3EC53743" w14:textId="5B8169D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576956D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425F6884" w14:textId="4239C6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41,427,196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13958C8" w14:textId="778F268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700FDFC6" w14:textId="28FC2AA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2C089715" w14:textId="41A0FAC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41,427,196</w:t>
            </w:r>
          </w:p>
        </w:tc>
        <w:tc>
          <w:tcPr>
            <w:tcW w:w="741" w:type="dxa"/>
            <w:gridSpan w:val="2"/>
            <w:vAlign w:val="center"/>
          </w:tcPr>
          <w:p w14:paraId="6098C6AF" w14:textId="18B3B6B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90" w:type="dxa"/>
            <w:gridSpan w:val="6"/>
            <w:vAlign w:val="center"/>
          </w:tcPr>
          <w:p w14:paraId="600B2168" w14:textId="3A85E21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- 264,804</w:t>
            </w:r>
          </w:p>
        </w:tc>
        <w:tc>
          <w:tcPr>
            <w:tcW w:w="760" w:type="dxa"/>
            <w:vAlign w:val="center"/>
          </w:tcPr>
          <w:p w14:paraId="260D79F6" w14:textId="303284D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- 0.64</w:t>
            </w:r>
          </w:p>
        </w:tc>
        <w:tc>
          <w:tcPr>
            <w:tcW w:w="1075" w:type="dxa"/>
            <w:gridSpan w:val="5"/>
            <w:vAlign w:val="center"/>
          </w:tcPr>
          <w:p w14:paraId="6E0C8A69" w14:textId="210FC07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7226D940" w14:textId="2EA7826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6BAB53E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7F369521" w14:textId="605094D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14,050,672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C04174F" w14:textId="3AFC21C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73FF2982" w14:textId="376BFE5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EE84B27" w14:textId="0DE930A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14,050,672</w:t>
            </w:r>
          </w:p>
        </w:tc>
        <w:tc>
          <w:tcPr>
            <w:tcW w:w="741" w:type="dxa"/>
            <w:gridSpan w:val="2"/>
            <w:vAlign w:val="center"/>
          </w:tcPr>
          <w:p w14:paraId="5097D270" w14:textId="13E485D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6B70E029" w14:textId="137273B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- 103,328</w:t>
            </w:r>
          </w:p>
        </w:tc>
        <w:tc>
          <w:tcPr>
            <w:tcW w:w="760" w:type="dxa"/>
            <w:vAlign w:val="center"/>
          </w:tcPr>
          <w:p w14:paraId="64547E0D" w14:textId="7B75F57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- 0.73</w:t>
            </w:r>
          </w:p>
        </w:tc>
        <w:tc>
          <w:tcPr>
            <w:tcW w:w="1075" w:type="dxa"/>
            <w:gridSpan w:val="5"/>
            <w:vAlign w:val="center"/>
          </w:tcPr>
          <w:p w14:paraId="1874ADFD" w14:textId="459E963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F4380A7" w14:textId="2853C7D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41505C6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26BF42A1" w14:textId="35F9DE1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18,046,529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26BCF77" w14:textId="00CC1CA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D02CBD1" w14:textId="218812C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7F51E49E" w14:textId="12E3863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18,046,529</w:t>
            </w:r>
          </w:p>
        </w:tc>
        <w:tc>
          <w:tcPr>
            <w:tcW w:w="741" w:type="dxa"/>
            <w:gridSpan w:val="2"/>
            <w:vAlign w:val="center"/>
          </w:tcPr>
          <w:p w14:paraId="03BC7D7C" w14:textId="527486D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7126A9BA" w14:textId="4A55DF9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- 113,471</w:t>
            </w:r>
          </w:p>
        </w:tc>
        <w:tc>
          <w:tcPr>
            <w:tcW w:w="760" w:type="dxa"/>
            <w:vAlign w:val="center"/>
          </w:tcPr>
          <w:p w14:paraId="734A40CC" w14:textId="660F587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- 0.62</w:t>
            </w:r>
          </w:p>
        </w:tc>
        <w:tc>
          <w:tcPr>
            <w:tcW w:w="1075" w:type="dxa"/>
            <w:gridSpan w:val="5"/>
            <w:vAlign w:val="center"/>
          </w:tcPr>
          <w:p w14:paraId="02A4D89C" w14:textId="071ADBC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9168DF3" w14:textId="088F377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760F3AE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42F4A914" w14:textId="7ED2168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24,365,652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F07497E" w14:textId="56E0247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59B4FD3" w14:textId="232F1B5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2521E75" w14:textId="62E149C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24,365,652</w:t>
            </w:r>
          </w:p>
        </w:tc>
        <w:tc>
          <w:tcPr>
            <w:tcW w:w="741" w:type="dxa"/>
            <w:gridSpan w:val="2"/>
            <w:vAlign w:val="center"/>
          </w:tcPr>
          <w:p w14:paraId="236728F3" w14:textId="6D777BE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479ABFD5" w14:textId="0F3C008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- 231,348</w:t>
            </w:r>
          </w:p>
        </w:tc>
        <w:tc>
          <w:tcPr>
            <w:tcW w:w="760" w:type="dxa"/>
            <w:vAlign w:val="center"/>
          </w:tcPr>
          <w:p w14:paraId="16BE18C9" w14:textId="7493969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- 0.94</w:t>
            </w:r>
          </w:p>
        </w:tc>
        <w:tc>
          <w:tcPr>
            <w:tcW w:w="1075" w:type="dxa"/>
            <w:gridSpan w:val="5"/>
            <w:vAlign w:val="center"/>
          </w:tcPr>
          <w:p w14:paraId="15C998A9" w14:textId="4EA9FCC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71F2435D" w14:textId="388BCFB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034B145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41545E8E" w14:textId="2A66002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27,425,042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CBC39F0" w14:textId="4E40151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C07898C" w14:textId="2C5191C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834A624" w14:textId="74909C0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27,425,042</w:t>
            </w:r>
          </w:p>
        </w:tc>
        <w:tc>
          <w:tcPr>
            <w:tcW w:w="741" w:type="dxa"/>
            <w:gridSpan w:val="2"/>
            <w:vAlign w:val="center"/>
          </w:tcPr>
          <w:p w14:paraId="66D6643B" w14:textId="288D332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49D00B44" w14:textId="037E92F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- 132,958</w:t>
            </w:r>
          </w:p>
        </w:tc>
        <w:tc>
          <w:tcPr>
            <w:tcW w:w="760" w:type="dxa"/>
            <w:vAlign w:val="center"/>
          </w:tcPr>
          <w:p w14:paraId="4D4D15C1" w14:textId="6F7DC9E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- 0.48</w:t>
            </w:r>
          </w:p>
        </w:tc>
        <w:tc>
          <w:tcPr>
            <w:tcW w:w="1075" w:type="dxa"/>
            <w:gridSpan w:val="5"/>
            <w:vAlign w:val="center"/>
          </w:tcPr>
          <w:p w14:paraId="21487617" w14:textId="79F7216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73E71630" w14:textId="2A43B5D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4FC7CBA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72592766" w14:textId="5350275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48,308,297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149584F" w14:textId="60012A5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55CDC0F7" w14:textId="60C3F9D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51709DA5" w14:textId="02F0564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48,308,297</w:t>
            </w:r>
          </w:p>
        </w:tc>
        <w:tc>
          <w:tcPr>
            <w:tcW w:w="741" w:type="dxa"/>
            <w:gridSpan w:val="2"/>
            <w:vAlign w:val="center"/>
          </w:tcPr>
          <w:p w14:paraId="685C9B94" w14:textId="528D7FA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90" w:type="dxa"/>
            <w:gridSpan w:val="6"/>
            <w:vAlign w:val="center"/>
          </w:tcPr>
          <w:p w14:paraId="43C97866" w14:textId="2131F61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- 757,703</w:t>
            </w:r>
          </w:p>
        </w:tc>
        <w:tc>
          <w:tcPr>
            <w:tcW w:w="760" w:type="dxa"/>
            <w:vAlign w:val="center"/>
          </w:tcPr>
          <w:p w14:paraId="231CAFA8" w14:textId="2CF962D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- 1.54</w:t>
            </w:r>
          </w:p>
        </w:tc>
        <w:tc>
          <w:tcPr>
            <w:tcW w:w="1075" w:type="dxa"/>
            <w:gridSpan w:val="5"/>
            <w:vAlign w:val="center"/>
          </w:tcPr>
          <w:p w14:paraId="1E8B8844" w14:textId="2F67A35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9F75013" w14:textId="2C08BBB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5F1AE47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3EDCD54E" w14:textId="79C1023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18,711,896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8EFF30B" w14:textId="35CEDB1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684BC170" w14:textId="187483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D48DABA" w14:textId="4B42C52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18,711,896</w:t>
            </w:r>
          </w:p>
        </w:tc>
        <w:tc>
          <w:tcPr>
            <w:tcW w:w="741" w:type="dxa"/>
            <w:gridSpan w:val="2"/>
            <w:vAlign w:val="center"/>
          </w:tcPr>
          <w:p w14:paraId="2EFBE0C5" w14:textId="1D6AD5F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0FEABF2F" w14:textId="3907504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- 126,104</w:t>
            </w:r>
          </w:p>
        </w:tc>
        <w:tc>
          <w:tcPr>
            <w:tcW w:w="760" w:type="dxa"/>
            <w:vAlign w:val="center"/>
          </w:tcPr>
          <w:p w14:paraId="3BB52AD7" w14:textId="512256C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- 0.67</w:t>
            </w:r>
          </w:p>
        </w:tc>
        <w:tc>
          <w:tcPr>
            <w:tcW w:w="1075" w:type="dxa"/>
            <w:gridSpan w:val="5"/>
            <w:vAlign w:val="center"/>
          </w:tcPr>
          <w:p w14:paraId="30395FDC" w14:textId="35CDCBD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41F4806" w14:textId="308BB38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0C73DC9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25BCBF92" w14:textId="0C8874C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41,834,134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50DF8F0" w14:textId="79670C5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413F22C" w14:textId="3B5F88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5C3E3370" w14:textId="17F9B28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41,834,134</w:t>
            </w:r>
          </w:p>
        </w:tc>
        <w:tc>
          <w:tcPr>
            <w:tcW w:w="741" w:type="dxa"/>
            <w:gridSpan w:val="2"/>
            <w:vAlign w:val="center"/>
          </w:tcPr>
          <w:p w14:paraId="59482508" w14:textId="2CE2ADA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90" w:type="dxa"/>
            <w:gridSpan w:val="6"/>
            <w:vAlign w:val="center"/>
          </w:tcPr>
          <w:p w14:paraId="3FC1797A" w14:textId="1C7CF00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- 340,866</w:t>
            </w:r>
          </w:p>
        </w:tc>
        <w:tc>
          <w:tcPr>
            <w:tcW w:w="760" w:type="dxa"/>
            <w:vAlign w:val="center"/>
          </w:tcPr>
          <w:p w14:paraId="7C5E016D" w14:textId="37A668B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- 0.81</w:t>
            </w:r>
          </w:p>
        </w:tc>
        <w:tc>
          <w:tcPr>
            <w:tcW w:w="1075" w:type="dxa"/>
            <w:gridSpan w:val="5"/>
            <w:vAlign w:val="center"/>
          </w:tcPr>
          <w:p w14:paraId="3D69B712" w14:textId="39C1F52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BA10CC7" w14:textId="294124E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4699E63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53E2BD29" w14:textId="05DEA11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18,836,275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C7FB718" w14:textId="799CC80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A9FEE76" w14:textId="62D6521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48BD712" w14:textId="657E989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18,836,275</w:t>
            </w:r>
          </w:p>
        </w:tc>
        <w:tc>
          <w:tcPr>
            <w:tcW w:w="741" w:type="dxa"/>
            <w:gridSpan w:val="2"/>
            <w:vAlign w:val="center"/>
          </w:tcPr>
          <w:p w14:paraId="73C69BD6" w14:textId="67A5303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255559D4" w14:textId="222F74A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- 580,725</w:t>
            </w:r>
          </w:p>
        </w:tc>
        <w:tc>
          <w:tcPr>
            <w:tcW w:w="760" w:type="dxa"/>
            <w:vAlign w:val="center"/>
          </w:tcPr>
          <w:p w14:paraId="5663E1DF" w14:textId="6E1D91D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- 2.99</w:t>
            </w:r>
          </w:p>
        </w:tc>
        <w:tc>
          <w:tcPr>
            <w:tcW w:w="1075" w:type="dxa"/>
            <w:gridSpan w:val="5"/>
            <w:vAlign w:val="center"/>
          </w:tcPr>
          <w:p w14:paraId="50DD0945" w14:textId="1884388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AB96D10" w14:textId="0FE9665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15D99A7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92198EF" w14:textId="06863D4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24,549,938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8F4D135" w14:textId="209571A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30AA391" w14:textId="75B0F29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A31A5D3" w14:textId="5054F9B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24,549,938</w:t>
            </w:r>
          </w:p>
        </w:tc>
        <w:tc>
          <w:tcPr>
            <w:tcW w:w="741" w:type="dxa"/>
            <w:gridSpan w:val="2"/>
            <w:vAlign w:val="center"/>
          </w:tcPr>
          <w:p w14:paraId="0DB379AE" w14:textId="18EA6F5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394FBC83" w14:textId="2C64499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- 395,062</w:t>
            </w:r>
          </w:p>
        </w:tc>
        <w:tc>
          <w:tcPr>
            <w:tcW w:w="760" w:type="dxa"/>
            <w:vAlign w:val="center"/>
          </w:tcPr>
          <w:p w14:paraId="42FFBF30" w14:textId="2CA8A56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- 1.58</w:t>
            </w:r>
          </w:p>
        </w:tc>
        <w:tc>
          <w:tcPr>
            <w:tcW w:w="1075" w:type="dxa"/>
            <w:gridSpan w:val="5"/>
            <w:vAlign w:val="center"/>
          </w:tcPr>
          <w:p w14:paraId="685666DB" w14:textId="5E60951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5B4D844" w14:textId="4A8B828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708E19B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5806D6E9" w14:textId="76A7EB3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16,499,428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96F9E23" w14:textId="0765CCC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6A1250FF" w14:textId="668A0E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5BBA2DE3" w14:textId="41A1CB5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16,499,428</w:t>
            </w:r>
          </w:p>
        </w:tc>
        <w:tc>
          <w:tcPr>
            <w:tcW w:w="741" w:type="dxa"/>
            <w:gridSpan w:val="2"/>
            <w:vAlign w:val="center"/>
          </w:tcPr>
          <w:p w14:paraId="107F42D9" w14:textId="5698A4A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7D342917" w14:textId="7A8EF7D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- 339,572</w:t>
            </w:r>
          </w:p>
        </w:tc>
        <w:tc>
          <w:tcPr>
            <w:tcW w:w="760" w:type="dxa"/>
            <w:vAlign w:val="center"/>
          </w:tcPr>
          <w:p w14:paraId="55194247" w14:textId="6259E8E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- 2.02</w:t>
            </w:r>
          </w:p>
        </w:tc>
        <w:tc>
          <w:tcPr>
            <w:tcW w:w="1075" w:type="dxa"/>
            <w:gridSpan w:val="5"/>
            <w:vAlign w:val="center"/>
          </w:tcPr>
          <w:p w14:paraId="45107F6D" w14:textId="19CB426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4F54613" w14:textId="20E959F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4DF8643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67CB6DB" w14:textId="62D837D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20,407,585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497FA655" w14:textId="48AC1BC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11CDC40" w14:textId="22058DE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0B3A6722" w14:textId="2B44AF8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20,407,585</w:t>
            </w:r>
          </w:p>
        </w:tc>
        <w:tc>
          <w:tcPr>
            <w:tcW w:w="741" w:type="dxa"/>
            <w:gridSpan w:val="2"/>
            <w:vAlign w:val="center"/>
          </w:tcPr>
          <w:p w14:paraId="5A933BB2" w14:textId="199CB0B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5D660C48" w14:textId="7A966E7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- 186,415</w:t>
            </w:r>
          </w:p>
        </w:tc>
        <w:tc>
          <w:tcPr>
            <w:tcW w:w="760" w:type="dxa"/>
            <w:vAlign w:val="center"/>
          </w:tcPr>
          <w:p w14:paraId="2EF20039" w14:textId="5E405D6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- 0.91</w:t>
            </w:r>
          </w:p>
        </w:tc>
        <w:tc>
          <w:tcPr>
            <w:tcW w:w="1075" w:type="dxa"/>
            <w:gridSpan w:val="5"/>
            <w:vAlign w:val="center"/>
          </w:tcPr>
          <w:p w14:paraId="14FF4AEC" w14:textId="04F9B7A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0EA0CC3" w14:textId="73B06AB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51D32D5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4D286CFD" w14:textId="275ACB0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22,542,888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2EA00CD" w14:textId="40439C1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62D789D" w14:textId="024C0D1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978E519" w14:textId="027D167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22,542,888</w:t>
            </w:r>
          </w:p>
        </w:tc>
        <w:tc>
          <w:tcPr>
            <w:tcW w:w="741" w:type="dxa"/>
            <w:gridSpan w:val="2"/>
            <w:vAlign w:val="center"/>
          </w:tcPr>
          <w:p w14:paraId="4DF99D30" w14:textId="62D8EE1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7C10219C" w14:textId="3C4C0B5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- 324,112</w:t>
            </w:r>
          </w:p>
        </w:tc>
        <w:tc>
          <w:tcPr>
            <w:tcW w:w="760" w:type="dxa"/>
            <w:vAlign w:val="center"/>
          </w:tcPr>
          <w:p w14:paraId="11E66273" w14:textId="12A27CE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1075" w:type="dxa"/>
            <w:gridSpan w:val="5"/>
            <w:vAlign w:val="center"/>
          </w:tcPr>
          <w:p w14:paraId="4E5B8428" w14:textId="049E0FC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7E9DD15" w14:textId="67EA284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5ABA0FD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2D7F6415" w14:textId="628E000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10,203,134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B2F4EAD" w14:textId="4B50A2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0E9FC8B" w14:textId="5915BDE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B8A3518" w14:textId="17B856D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10,203,134</w:t>
            </w:r>
          </w:p>
        </w:tc>
        <w:tc>
          <w:tcPr>
            <w:tcW w:w="741" w:type="dxa"/>
            <w:gridSpan w:val="2"/>
            <w:vAlign w:val="center"/>
          </w:tcPr>
          <w:p w14:paraId="20238FF8" w14:textId="1DCE3F1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0F56E40E" w14:textId="1111F73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- 58,866</w:t>
            </w:r>
          </w:p>
        </w:tc>
        <w:tc>
          <w:tcPr>
            <w:tcW w:w="760" w:type="dxa"/>
            <w:vAlign w:val="center"/>
          </w:tcPr>
          <w:p w14:paraId="1377A117" w14:textId="26FAE04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- 0.57</w:t>
            </w:r>
          </w:p>
        </w:tc>
        <w:tc>
          <w:tcPr>
            <w:tcW w:w="1075" w:type="dxa"/>
            <w:gridSpan w:val="5"/>
            <w:vAlign w:val="center"/>
          </w:tcPr>
          <w:p w14:paraId="6F6BA514" w14:textId="6310D07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FA8D32D" w14:textId="529985F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6ABE09A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2EFE37D8" w14:textId="79C9E4E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7,998,187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9B12EA9" w14:textId="509F3B2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D57F764" w14:textId="1573D6F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42BA83AE" w14:textId="4C7FB57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7,998,187</w:t>
            </w:r>
          </w:p>
        </w:tc>
        <w:tc>
          <w:tcPr>
            <w:tcW w:w="741" w:type="dxa"/>
            <w:gridSpan w:val="2"/>
            <w:vAlign w:val="center"/>
          </w:tcPr>
          <w:p w14:paraId="085A8793" w14:textId="512750C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140FD252" w14:textId="47489FF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- 67,813</w:t>
            </w:r>
          </w:p>
        </w:tc>
        <w:tc>
          <w:tcPr>
            <w:tcW w:w="760" w:type="dxa"/>
            <w:vAlign w:val="center"/>
          </w:tcPr>
          <w:p w14:paraId="3E0444F1" w14:textId="01F8614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- 0.84</w:t>
            </w:r>
          </w:p>
        </w:tc>
        <w:tc>
          <w:tcPr>
            <w:tcW w:w="1075" w:type="dxa"/>
            <w:gridSpan w:val="5"/>
            <w:vAlign w:val="center"/>
          </w:tcPr>
          <w:p w14:paraId="44D5B162" w14:textId="213A064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502E2A7" w14:textId="46888C3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05EEF1A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1784C4C7" w14:textId="15A67A8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19,412,775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B7DC4DB" w14:textId="23FC958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2F5F91A" w14:textId="6CF1EA5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162115E" w14:textId="6B16C19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19,412,775</w:t>
            </w:r>
          </w:p>
        </w:tc>
        <w:tc>
          <w:tcPr>
            <w:tcW w:w="741" w:type="dxa"/>
            <w:gridSpan w:val="2"/>
            <w:vAlign w:val="center"/>
          </w:tcPr>
          <w:p w14:paraId="1A412276" w14:textId="39A19E8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4FD3D525" w14:textId="3103A5E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- 79,225</w:t>
            </w:r>
          </w:p>
        </w:tc>
        <w:tc>
          <w:tcPr>
            <w:tcW w:w="760" w:type="dxa"/>
            <w:vAlign w:val="center"/>
          </w:tcPr>
          <w:p w14:paraId="0CA4C2D6" w14:textId="2E55018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- 0.41</w:t>
            </w:r>
          </w:p>
        </w:tc>
        <w:tc>
          <w:tcPr>
            <w:tcW w:w="1075" w:type="dxa"/>
            <w:gridSpan w:val="5"/>
            <w:vAlign w:val="center"/>
          </w:tcPr>
          <w:p w14:paraId="27D34FC7" w14:textId="2A533DE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70A85C6F" w14:textId="0E9731E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31C1FA2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3ABA74A8" w14:textId="3BEBC93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14,761,828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  <w:bottom w:val="nil"/>
            </w:tcBorders>
            <w:vAlign w:val="center"/>
          </w:tcPr>
          <w:p w14:paraId="1E1A1FB5" w14:textId="3BAB67D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tcBorders>
              <w:bottom w:val="nil"/>
            </w:tcBorders>
            <w:vAlign w:val="center"/>
          </w:tcPr>
          <w:p w14:paraId="6B3F31F3" w14:textId="44D23EE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tcBorders>
              <w:bottom w:val="nil"/>
            </w:tcBorders>
            <w:vAlign w:val="center"/>
          </w:tcPr>
          <w:p w14:paraId="726C3741" w14:textId="1730744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14,761,828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3C909BBE" w14:textId="0181101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tcBorders>
              <w:bottom w:val="nil"/>
            </w:tcBorders>
            <w:vAlign w:val="center"/>
          </w:tcPr>
          <w:p w14:paraId="12B3ADDB" w14:textId="152D450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- 108,172</w:t>
            </w:r>
          </w:p>
        </w:tc>
        <w:tc>
          <w:tcPr>
            <w:tcW w:w="760" w:type="dxa"/>
            <w:tcBorders>
              <w:bottom w:val="nil"/>
            </w:tcBorders>
            <w:vAlign w:val="center"/>
          </w:tcPr>
          <w:p w14:paraId="12215845" w14:textId="7C6B13A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- 0.73</w:t>
            </w:r>
          </w:p>
        </w:tc>
        <w:tc>
          <w:tcPr>
            <w:tcW w:w="1075" w:type="dxa"/>
            <w:gridSpan w:val="5"/>
            <w:tcBorders>
              <w:bottom w:val="nil"/>
            </w:tcBorders>
            <w:vAlign w:val="center"/>
          </w:tcPr>
          <w:p w14:paraId="2443FAE7" w14:textId="70C8758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tcBorders>
              <w:bottom w:val="nil"/>
            </w:tcBorders>
            <w:vAlign w:val="center"/>
          </w:tcPr>
          <w:p w14:paraId="5EFD2D5C" w14:textId="1D5B8C0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434FBE" w14:paraId="15E14C1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79A6EBA1" w14:textId="0826C0F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37,995,661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  <w:bottom w:val="nil"/>
            </w:tcBorders>
            <w:vAlign w:val="center"/>
          </w:tcPr>
          <w:p w14:paraId="13AA7F8B" w14:textId="006943C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tcBorders>
              <w:bottom w:val="nil"/>
            </w:tcBorders>
            <w:vAlign w:val="center"/>
          </w:tcPr>
          <w:p w14:paraId="0EEBBB4F" w14:textId="4B02169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tcBorders>
              <w:bottom w:val="nil"/>
            </w:tcBorders>
            <w:vAlign w:val="center"/>
          </w:tcPr>
          <w:p w14:paraId="047D87F1" w14:textId="0896FA1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37,995,661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5ED4CB8A" w14:textId="413A687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tcBorders>
              <w:bottom w:val="nil"/>
            </w:tcBorders>
            <w:vAlign w:val="center"/>
          </w:tcPr>
          <w:p w14:paraId="249166AB" w14:textId="6653182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- 423,339</w:t>
            </w:r>
          </w:p>
        </w:tc>
        <w:tc>
          <w:tcPr>
            <w:tcW w:w="760" w:type="dxa"/>
            <w:tcBorders>
              <w:bottom w:val="nil"/>
            </w:tcBorders>
            <w:vAlign w:val="center"/>
          </w:tcPr>
          <w:p w14:paraId="791C796C" w14:textId="2F33913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- 1.10</w:t>
            </w:r>
          </w:p>
        </w:tc>
        <w:tc>
          <w:tcPr>
            <w:tcW w:w="1075" w:type="dxa"/>
            <w:gridSpan w:val="5"/>
            <w:tcBorders>
              <w:bottom w:val="nil"/>
            </w:tcBorders>
            <w:vAlign w:val="center"/>
          </w:tcPr>
          <w:p w14:paraId="546B1321" w14:textId="02935B5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tcBorders>
              <w:bottom w:val="nil"/>
            </w:tcBorders>
            <w:vAlign w:val="center"/>
          </w:tcPr>
          <w:p w14:paraId="2AC9AC3C" w14:textId="0E1C2FB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6A0CFFB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7F3012F2" w14:textId="41B97D2D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802,635,911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  <w:bottom w:val="nil"/>
            </w:tcBorders>
            <w:vAlign w:val="center"/>
          </w:tcPr>
          <w:p w14:paraId="7253C7E5" w14:textId="29357A08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tcBorders>
              <w:bottom w:val="nil"/>
            </w:tcBorders>
            <w:vAlign w:val="center"/>
          </w:tcPr>
          <w:p w14:paraId="1328914F" w14:textId="60C17B11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tcBorders>
              <w:bottom w:val="nil"/>
            </w:tcBorders>
            <w:vAlign w:val="center"/>
          </w:tcPr>
          <w:p w14:paraId="165B3395" w14:textId="4F56970B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802,635,911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43D6913A" w14:textId="7A85B599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0.52</w:t>
            </w:r>
          </w:p>
        </w:tc>
        <w:tc>
          <w:tcPr>
            <w:tcW w:w="1390" w:type="dxa"/>
            <w:gridSpan w:val="6"/>
            <w:tcBorders>
              <w:bottom w:val="nil"/>
            </w:tcBorders>
            <w:vAlign w:val="center"/>
          </w:tcPr>
          <w:p w14:paraId="198E3D75" w14:textId="3E7E43B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- 308,079,089</w:t>
            </w:r>
          </w:p>
        </w:tc>
        <w:tc>
          <w:tcPr>
            <w:tcW w:w="760" w:type="dxa"/>
            <w:tcBorders>
              <w:bottom w:val="nil"/>
            </w:tcBorders>
            <w:vAlign w:val="center"/>
          </w:tcPr>
          <w:p w14:paraId="00D86DC0" w14:textId="56CFC9DE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- 27.74</w:t>
            </w:r>
          </w:p>
        </w:tc>
        <w:tc>
          <w:tcPr>
            <w:tcW w:w="1075" w:type="dxa"/>
            <w:gridSpan w:val="5"/>
            <w:tcBorders>
              <w:bottom w:val="nil"/>
            </w:tcBorders>
            <w:vAlign w:val="center"/>
          </w:tcPr>
          <w:p w14:paraId="09F713BA" w14:textId="5B6DFD9D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tcBorders>
              <w:bottom w:val="nil"/>
            </w:tcBorders>
            <w:vAlign w:val="center"/>
          </w:tcPr>
          <w:p w14:paraId="66BC8A28" w14:textId="21563F2F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03CB6AF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23"/>
        </w:trPr>
        <w:tc>
          <w:tcPr>
            <w:tcW w:w="1271" w:type="dxa"/>
            <w:gridSpan w:val="6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0FBB66FA" w14:textId="39FBAD0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802,635,911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36A4795" w14:textId="07F66FD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tcBorders>
              <w:bottom w:val="single" w:sz="4" w:space="0" w:color="auto"/>
            </w:tcBorders>
            <w:vAlign w:val="center"/>
          </w:tcPr>
          <w:p w14:paraId="3F48F2E6" w14:textId="07CED07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tcBorders>
              <w:bottom w:val="single" w:sz="4" w:space="0" w:color="auto"/>
            </w:tcBorders>
            <w:vAlign w:val="center"/>
          </w:tcPr>
          <w:p w14:paraId="6C9B3E3D" w14:textId="1C9ACD4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802,635,911</w:t>
            </w:r>
          </w:p>
        </w:tc>
        <w:tc>
          <w:tcPr>
            <w:tcW w:w="741" w:type="dxa"/>
            <w:gridSpan w:val="2"/>
            <w:tcBorders>
              <w:bottom w:val="single" w:sz="4" w:space="0" w:color="auto"/>
            </w:tcBorders>
            <w:vAlign w:val="center"/>
          </w:tcPr>
          <w:p w14:paraId="1AAF9E74" w14:textId="25C580F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0.52</w:t>
            </w:r>
          </w:p>
        </w:tc>
        <w:tc>
          <w:tcPr>
            <w:tcW w:w="1390" w:type="dxa"/>
            <w:gridSpan w:val="6"/>
            <w:tcBorders>
              <w:bottom w:val="single" w:sz="4" w:space="0" w:color="auto"/>
            </w:tcBorders>
            <w:vAlign w:val="center"/>
          </w:tcPr>
          <w:p w14:paraId="5E5E7805" w14:textId="749550B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- 308,079,089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692F3447" w14:textId="6088745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- 27.74</w:t>
            </w:r>
          </w:p>
        </w:tc>
        <w:tc>
          <w:tcPr>
            <w:tcW w:w="1075" w:type="dxa"/>
            <w:gridSpan w:val="5"/>
            <w:tcBorders>
              <w:bottom w:val="single" w:sz="4" w:space="0" w:color="auto"/>
            </w:tcBorders>
            <w:vAlign w:val="center"/>
          </w:tcPr>
          <w:p w14:paraId="52F5672D" w14:textId="469576C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vAlign w:val="center"/>
          </w:tcPr>
          <w:p w14:paraId="2B840BF4" w14:textId="74D255D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9619F" w:rsidRPr="001742A6" w14:paraId="49E5A70F" w14:textId="77777777" w:rsidTr="00081D2D">
        <w:trPr>
          <w:cantSplit/>
          <w:trHeight w:hRule="exact" w:val="482"/>
        </w:trPr>
        <w:tc>
          <w:tcPr>
            <w:tcW w:w="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D3E2C5" w14:textId="77777777" w:rsidR="0079619F" w:rsidRPr="001742A6" w:rsidRDefault="0079619F" w:rsidP="0079619F">
            <w:pPr>
              <w:pStyle w:val="a6"/>
              <w:widowControl/>
              <w:snapToGrid w:val="0"/>
              <w:spacing w:line="500" w:lineRule="exact"/>
              <w:rPr>
                <w:rFonts w:eastAsia="標楷體"/>
                <w:sz w:val="36"/>
              </w:rPr>
            </w:pPr>
            <w:r w:rsidRPr="001742A6">
              <w:lastRenderedPageBreak/>
              <w:br w:type="page"/>
            </w:r>
            <w:r w:rsidRPr="001742A6">
              <w:br w:type="page"/>
            </w:r>
            <w:r w:rsidRPr="001742A6">
              <w:br w:type="page"/>
            </w:r>
          </w:p>
        </w:tc>
        <w:tc>
          <w:tcPr>
            <w:tcW w:w="902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7343" w14:textId="2AE53F64" w:rsidR="0079619F" w:rsidRPr="001742A6" w:rsidRDefault="00AB28E7" w:rsidP="0079619F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陸</w:t>
            </w:r>
            <w:r w:rsidR="0079619F"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、中華民國</w:t>
            </w:r>
            <w:proofErr w:type="gramStart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="0079619F" w:rsidRPr="001742A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 w:rsidR="0013715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proofErr w:type="gramEnd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79619F" w:rsidRPr="001742A6" w14:paraId="3EEA4859" w14:textId="77777777" w:rsidTr="00081D2D">
        <w:trPr>
          <w:cantSplit/>
          <w:trHeight w:val="546"/>
        </w:trPr>
        <w:tc>
          <w:tcPr>
            <w:tcW w:w="9905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tbl>
            <w:tblPr>
              <w:tblStyle w:val="af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7"/>
              <w:gridCol w:w="9210"/>
            </w:tblGrid>
            <w:tr w:rsidR="0079619F" w14:paraId="07280CF5" w14:textId="77777777" w:rsidTr="00857372">
              <w:tc>
                <w:tcPr>
                  <w:tcW w:w="497" w:type="dxa"/>
                  <w:vAlign w:val="bottom"/>
                </w:tcPr>
                <w:p w14:paraId="3002F64F" w14:textId="77777777" w:rsidR="0079619F" w:rsidRPr="00DA73FA" w:rsidRDefault="0079619F" w:rsidP="00857372">
                  <w:pPr>
                    <w:ind w:leftChars="-51" w:left="2" w:hangingChars="62" w:hanging="124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ascii="標楷體" w:eastAsia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9210" w:type="dxa"/>
                  <w:vMerge w:val="restart"/>
                  <w:vAlign w:val="center"/>
                </w:tcPr>
                <w:p w14:paraId="7CB0011F" w14:textId="77777777" w:rsidR="0079619F" w:rsidRPr="00EF13E5" w:rsidRDefault="0079619F" w:rsidP="00857372">
                  <w:pPr>
                    <w:adjustRightInd w:val="0"/>
                    <w:snapToGrid w:val="0"/>
                    <w:ind w:leftChars="-132" w:left="-317" w:firstLineChars="98" w:firstLine="196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eastAsia="標楷體" w:hint="eastAsia"/>
                      <w:sz w:val="20"/>
                    </w:rPr>
                    <w:t>門</w:t>
                  </w:r>
                  <w:proofErr w:type="gramStart"/>
                  <w:r w:rsidRPr="00350EE4">
                    <w:rPr>
                      <w:rFonts w:eastAsia="標楷體" w:hint="eastAsia"/>
                      <w:sz w:val="20"/>
                    </w:rPr>
                    <w:t>併</w:t>
                  </w:r>
                  <w:proofErr w:type="gramEnd"/>
                  <w:r w:rsidRPr="00350EE4">
                    <w:rPr>
                      <w:rFonts w:eastAsia="標楷體" w:hint="eastAsia"/>
                      <w:sz w:val="20"/>
                    </w:rPr>
                    <w:t>計</w:t>
                  </w:r>
                </w:p>
              </w:tc>
            </w:tr>
            <w:tr w:rsidR="0079619F" w14:paraId="13F98635" w14:textId="77777777" w:rsidTr="00857372">
              <w:tc>
                <w:tcPr>
                  <w:tcW w:w="497" w:type="dxa"/>
                </w:tcPr>
                <w:p w14:paraId="2685CEE0" w14:textId="77777777" w:rsidR="0079619F" w:rsidRPr="00DA73FA" w:rsidRDefault="0079619F" w:rsidP="00857372">
                  <w:pPr>
                    <w:ind w:leftChars="-57" w:left="1" w:hangingChars="69" w:hanging="138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EF13E5">
                    <w:rPr>
                      <w:rFonts w:ascii="標楷體" w:eastAsia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9210" w:type="dxa"/>
                  <w:vMerge/>
                </w:tcPr>
                <w:p w14:paraId="765E1FDE" w14:textId="77777777" w:rsidR="0079619F" w:rsidRDefault="0079619F" w:rsidP="0079619F">
                  <w:pPr>
                    <w:ind w:right="80"/>
                    <w:rPr>
                      <w:rFonts w:ascii="標楷體" w:eastAsia="標楷體"/>
                      <w:spacing w:val="20"/>
                    </w:rPr>
                  </w:pPr>
                </w:p>
              </w:tc>
            </w:tr>
          </w:tbl>
          <w:p w14:paraId="56BA2A01" w14:textId="561CF57F" w:rsidR="0079619F" w:rsidRPr="001742A6" w:rsidRDefault="0079619F" w:rsidP="0079619F">
            <w:pPr>
              <w:ind w:left="-42" w:right="80"/>
              <w:rPr>
                <w:rFonts w:ascii="標楷體" w:eastAsia="標楷體"/>
                <w:spacing w:val="20"/>
              </w:rPr>
            </w:pPr>
          </w:p>
        </w:tc>
      </w:tr>
      <w:tr w:rsidR="0079619F" w:rsidRPr="001742A6" w14:paraId="469B0B5E" w14:textId="77777777" w:rsidTr="00796990">
        <w:trPr>
          <w:cantSplit/>
          <w:trHeight w:hRule="exact" w:val="454"/>
        </w:trPr>
        <w:tc>
          <w:tcPr>
            <w:tcW w:w="3516" w:type="dxa"/>
            <w:gridSpan w:val="12"/>
            <w:tcBorders>
              <w:left w:val="nil"/>
            </w:tcBorders>
            <w:vAlign w:val="center"/>
          </w:tcPr>
          <w:p w14:paraId="1E3C4369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1280" w:type="dxa"/>
            <w:gridSpan w:val="3"/>
            <w:vMerge w:val="restart"/>
            <w:vAlign w:val="center"/>
          </w:tcPr>
          <w:p w14:paraId="08F2DD7A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5109" w:type="dxa"/>
            <w:gridSpan w:val="17"/>
            <w:vAlign w:val="center"/>
          </w:tcPr>
          <w:p w14:paraId="68274BFD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決算數</w:t>
            </w:r>
          </w:p>
        </w:tc>
      </w:tr>
      <w:tr w:rsidR="0079619F" w:rsidRPr="001742A6" w14:paraId="3B6D8719" w14:textId="77777777" w:rsidTr="00796990">
        <w:trPr>
          <w:cantSplit/>
          <w:trHeight w:hRule="exact" w:val="454"/>
        </w:trPr>
        <w:tc>
          <w:tcPr>
            <w:tcW w:w="267" w:type="dxa"/>
            <w:tcBorders>
              <w:left w:val="nil"/>
            </w:tcBorders>
            <w:vAlign w:val="center"/>
          </w:tcPr>
          <w:p w14:paraId="450FE28D" w14:textId="77777777" w:rsidR="0079619F" w:rsidRPr="001742A6" w:rsidRDefault="0079619F" w:rsidP="0079619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款</w:t>
            </w:r>
          </w:p>
        </w:tc>
        <w:tc>
          <w:tcPr>
            <w:tcW w:w="424" w:type="dxa"/>
            <w:gridSpan w:val="2"/>
            <w:vAlign w:val="center"/>
          </w:tcPr>
          <w:p w14:paraId="0D73070E" w14:textId="77777777" w:rsidR="0079619F" w:rsidRPr="001742A6" w:rsidRDefault="0079619F" w:rsidP="0079619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825" w:type="dxa"/>
            <w:gridSpan w:val="9"/>
            <w:vAlign w:val="center"/>
          </w:tcPr>
          <w:p w14:paraId="10E250AC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1280" w:type="dxa"/>
            <w:gridSpan w:val="3"/>
            <w:vMerge/>
            <w:vAlign w:val="center"/>
          </w:tcPr>
          <w:p w14:paraId="553D8CE2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272" w:type="dxa"/>
            <w:gridSpan w:val="4"/>
            <w:vAlign w:val="center"/>
          </w:tcPr>
          <w:p w14:paraId="35528EFF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36" w:type="dxa"/>
            <w:vAlign w:val="center"/>
          </w:tcPr>
          <w:p w14:paraId="3B449EC2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213" w:type="dxa"/>
            <w:gridSpan w:val="6"/>
            <w:vAlign w:val="center"/>
          </w:tcPr>
          <w:p w14:paraId="528B5550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88" w:type="dxa"/>
            <w:gridSpan w:val="6"/>
            <w:vAlign w:val="center"/>
          </w:tcPr>
          <w:p w14:paraId="4654B9ED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6A24BB" w:rsidRPr="001742A6" w14:paraId="20281FD9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73E4A74A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424" w:type="dxa"/>
            <w:gridSpan w:val="2"/>
            <w:vAlign w:val="center"/>
          </w:tcPr>
          <w:p w14:paraId="25F2C097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25" w:type="dxa"/>
            <w:gridSpan w:val="9"/>
          </w:tcPr>
          <w:p w14:paraId="6CD31A53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臺中市政府教育局主管</w:t>
            </w:r>
          </w:p>
        </w:tc>
        <w:tc>
          <w:tcPr>
            <w:tcW w:w="1280" w:type="dxa"/>
            <w:gridSpan w:val="3"/>
            <w:vAlign w:val="center"/>
          </w:tcPr>
          <w:p w14:paraId="79A5C834" w14:textId="17D719AE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57,838,370,000</w:t>
            </w:r>
          </w:p>
        </w:tc>
        <w:tc>
          <w:tcPr>
            <w:tcW w:w="1272" w:type="dxa"/>
            <w:gridSpan w:val="4"/>
            <w:vAlign w:val="center"/>
          </w:tcPr>
          <w:p w14:paraId="67FE5C03" w14:textId="65A56FDC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56,544,847,764</w:t>
            </w:r>
          </w:p>
        </w:tc>
        <w:tc>
          <w:tcPr>
            <w:tcW w:w="1136" w:type="dxa"/>
            <w:vAlign w:val="center"/>
          </w:tcPr>
          <w:p w14:paraId="241CD94D" w14:textId="0D766E57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01C91C45" w14:textId="59D4F0D9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689,345,029</w:t>
            </w:r>
          </w:p>
        </w:tc>
        <w:tc>
          <w:tcPr>
            <w:tcW w:w="1488" w:type="dxa"/>
            <w:gridSpan w:val="6"/>
            <w:vAlign w:val="center"/>
          </w:tcPr>
          <w:p w14:paraId="1B4E2683" w14:textId="08A7B81A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57,234,192,793</w:t>
            </w:r>
          </w:p>
        </w:tc>
      </w:tr>
      <w:tr w:rsidR="006A24BB" w:rsidRPr="001742A6" w14:paraId="7F80C77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3E5A9169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33895139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35FDB6A6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臺中市政府教育局</w:t>
            </w:r>
          </w:p>
        </w:tc>
        <w:tc>
          <w:tcPr>
            <w:tcW w:w="1280" w:type="dxa"/>
            <w:gridSpan w:val="3"/>
            <w:vAlign w:val="center"/>
          </w:tcPr>
          <w:p w14:paraId="6154C7F5" w14:textId="4DCD59B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57,809,833,000</w:t>
            </w:r>
          </w:p>
        </w:tc>
        <w:tc>
          <w:tcPr>
            <w:tcW w:w="1272" w:type="dxa"/>
            <w:gridSpan w:val="4"/>
            <w:vAlign w:val="center"/>
          </w:tcPr>
          <w:p w14:paraId="0C87F10D" w14:textId="0C8F992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56,519,865,231</w:t>
            </w:r>
          </w:p>
        </w:tc>
        <w:tc>
          <w:tcPr>
            <w:tcW w:w="1136" w:type="dxa"/>
            <w:vAlign w:val="center"/>
          </w:tcPr>
          <w:p w14:paraId="56373A8A" w14:textId="1FE34F6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1FCDB087" w14:textId="46EFBD1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687,628,567</w:t>
            </w:r>
          </w:p>
        </w:tc>
        <w:tc>
          <w:tcPr>
            <w:tcW w:w="1488" w:type="dxa"/>
            <w:gridSpan w:val="6"/>
            <w:vAlign w:val="center"/>
          </w:tcPr>
          <w:p w14:paraId="30F9F034" w14:textId="40011CF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57,207,493,798</w:t>
            </w:r>
          </w:p>
        </w:tc>
      </w:tr>
      <w:tr w:rsidR="006A24BB" w:rsidRPr="001742A6" w14:paraId="41B588C3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0A711280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2EDF6C21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4C43E73C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家庭教育中心</w:t>
            </w:r>
          </w:p>
        </w:tc>
        <w:tc>
          <w:tcPr>
            <w:tcW w:w="1280" w:type="dxa"/>
            <w:gridSpan w:val="3"/>
            <w:vAlign w:val="center"/>
          </w:tcPr>
          <w:p w14:paraId="640AB9F1" w14:textId="68BBC96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28,537,000</w:t>
            </w:r>
          </w:p>
        </w:tc>
        <w:tc>
          <w:tcPr>
            <w:tcW w:w="1272" w:type="dxa"/>
            <w:gridSpan w:val="4"/>
            <w:vAlign w:val="center"/>
          </w:tcPr>
          <w:p w14:paraId="0A8C47E4" w14:textId="5B98CCC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24,982,533</w:t>
            </w:r>
          </w:p>
        </w:tc>
        <w:tc>
          <w:tcPr>
            <w:tcW w:w="1136" w:type="dxa"/>
            <w:vAlign w:val="center"/>
          </w:tcPr>
          <w:p w14:paraId="42AEBA8A" w14:textId="41CD570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44370943" w14:textId="4E4490B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1,716,462</w:t>
            </w:r>
          </w:p>
        </w:tc>
        <w:tc>
          <w:tcPr>
            <w:tcW w:w="1488" w:type="dxa"/>
            <w:gridSpan w:val="6"/>
            <w:vAlign w:val="center"/>
          </w:tcPr>
          <w:p w14:paraId="0E6B33F9" w14:textId="053561D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26,698,995</w:t>
            </w:r>
          </w:p>
        </w:tc>
      </w:tr>
      <w:tr w:rsidR="006A24BB" w:rsidRPr="001742A6" w14:paraId="60DFE996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C4C683E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424" w:type="dxa"/>
            <w:gridSpan w:val="2"/>
            <w:vAlign w:val="center"/>
          </w:tcPr>
          <w:p w14:paraId="4A4816B2" w14:textId="77777777" w:rsidR="006A24BB" w:rsidRPr="00C47117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25" w:type="dxa"/>
            <w:gridSpan w:val="9"/>
          </w:tcPr>
          <w:p w14:paraId="4A9B9463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1280" w:type="dxa"/>
            <w:gridSpan w:val="3"/>
            <w:vAlign w:val="center"/>
          </w:tcPr>
          <w:p w14:paraId="4D987F1E" w14:textId="69B31B21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1,488,048,000</w:t>
            </w:r>
          </w:p>
        </w:tc>
        <w:tc>
          <w:tcPr>
            <w:tcW w:w="1272" w:type="dxa"/>
            <w:gridSpan w:val="4"/>
            <w:vAlign w:val="center"/>
          </w:tcPr>
          <w:p w14:paraId="6E5183FA" w14:textId="73F2761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994,801,360</w:t>
            </w:r>
          </w:p>
        </w:tc>
        <w:tc>
          <w:tcPr>
            <w:tcW w:w="1136" w:type="dxa"/>
            <w:vAlign w:val="center"/>
          </w:tcPr>
          <w:p w14:paraId="4841051B" w14:textId="4A82FF04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50,064,516</w:t>
            </w:r>
          </w:p>
        </w:tc>
        <w:tc>
          <w:tcPr>
            <w:tcW w:w="1213" w:type="dxa"/>
            <w:gridSpan w:val="6"/>
            <w:vAlign w:val="center"/>
          </w:tcPr>
          <w:p w14:paraId="016DBD3F" w14:textId="63D707B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346,693,990</w:t>
            </w:r>
          </w:p>
        </w:tc>
        <w:tc>
          <w:tcPr>
            <w:tcW w:w="1488" w:type="dxa"/>
            <w:gridSpan w:val="6"/>
            <w:vAlign w:val="center"/>
          </w:tcPr>
          <w:p w14:paraId="6A01C498" w14:textId="292A6918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1,391,559,866</w:t>
            </w:r>
          </w:p>
        </w:tc>
      </w:tr>
      <w:tr w:rsidR="006A24BB" w:rsidRPr="001742A6" w14:paraId="53422320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09111A27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0250AE7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58203DB9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臺中市政府經濟發展局</w:t>
            </w:r>
          </w:p>
        </w:tc>
        <w:tc>
          <w:tcPr>
            <w:tcW w:w="1280" w:type="dxa"/>
            <w:gridSpan w:val="3"/>
            <w:vAlign w:val="center"/>
          </w:tcPr>
          <w:p w14:paraId="67ECBB25" w14:textId="57BF92C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1,488,048,000</w:t>
            </w:r>
          </w:p>
        </w:tc>
        <w:tc>
          <w:tcPr>
            <w:tcW w:w="1272" w:type="dxa"/>
            <w:gridSpan w:val="4"/>
            <w:vAlign w:val="center"/>
          </w:tcPr>
          <w:p w14:paraId="7FD46B94" w14:textId="39FC537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994,801,360</w:t>
            </w:r>
          </w:p>
        </w:tc>
        <w:tc>
          <w:tcPr>
            <w:tcW w:w="1136" w:type="dxa"/>
            <w:vAlign w:val="center"/>
          </w:tcPr>
          <w:p w14:paraId="1330179C" w14:textId="50AD48C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50,064,516</w:t>
            </w:r>
          </w:p>
        </w:tc>
        <w:tc>
          <w:tcPr>
            <w:tcW w:w="1213" w:type="dxa"/>
            <w:gridSpan w:val="6"/>
            <w:vAlign w:val="center"/>
          </w:tcPr>
          <w:p w14:paraId="3706857A" w14:textId="3040BCB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346,693,990</w:t>
            </w:r>
          </w:p>
        </w:tc>
        <w:tc>
          <w:tcPr>
            <w:tcW w:w="1488" w:type="dxa"/>
            <w:gridSpan w:val="6"/>
            <w:vAlign w:val="center"/>
          </w:tcPr>
          <w:p w14:paraId="103B6FF1" w14:textId="6A78238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1,391,559,866</w:t>
            </w:r>
          </w:p>
        </w:tc>
      </w:tr>
      <w:tr w:rsidR="006A24BB" w:rsidRPr="001742A6" w14:paraId="7E72CA7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B4A73C5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424" w:type="dxa"/>
            <w:gridSpan w:val="2"/>
            <w:vAlign w:val="center"/>
          </w:tcPr>
          <w:p w14:paraId="62480AAE" w14:textId="77777777" w:rsidR="006A24BB" w:rsidRPr="00C47117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25" w:type="dxa"/>
            <w:gridSpan w:val="9"/>
          </w:tcPr>
          <w:p w14:paraId="00CEA54F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1280" w:type="dxa"/>
            <w:gridSpan w:val="3"/>
            <w:vAlign w:val="center"/>
          </w:tcPr>
          <w:p w14:paraId="12A870FD" w14:textId="2501EE9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11,157,214,000</w:t>
            </w:r>
          </w:p>
        </w:tc>
        <w:tc>
          <w:tcPr>
            <w:tcW w:w="1272" w:type="dxa"/>
            <w:gridSpan w:val="4"/>
            <w:vAlign w:val="center"/>
          </w:tcPr>
          <w:p w14:paraId="6303509B" w14:textId="69D0ED34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5,550,907,051</w:t>
            </w:r>
          </w:p>
        </w:tc>
        <w:tc>
          <w:tcPr>
            <w:tcW w:w="1136" w:type="dxa"/>
            <w:vAlign w:val="center"/>
          </w:tcPr>
          <w:p w14:paraId="11384695" w14:textId="2981FAEB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328,953,550</w:t>
            </w:r>
          </w:p>
        </w:tc>
        <w:tc>
          <w:tcPr>
            <w:tcW w:w="1213" w:type="dxa"/>
            <w:gridSpan w:val="6"/>
            <w:vAlign w:val="center"/>
          </w:tcPr>
          <w:p w14:paraId="36F86C17" w14:textId="2C71D12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4,755,055,424</w:t>
            </w:r>
          </w:p>
        </w:tc>
        <w:tc>
          <w:tcPr>
            <w:tcW w:w="1488" w:type="dxa"/>
            <w:gridSpan w:val="6"/>
            <w:vAlign w:val="center"/>
          </w:tcPr>
          <w:p w14:paraId="73577D67" w14:textId="33166F0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10,634,916,025</w:t>
            </w:r>
          </w:p>
        </w:tc>
      </w:tr>
      <w:tr w:rsidR="006A24BB" w:rsidRPr="001742A6" w14:paraId="449C967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14CDD607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37989732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73ED2C08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臺中市政府建設局</w:t>
            </w:r>
          </w:p>
        </w:tc>
        <w:tc>
          <w:tcPr>
            <w:tcW w:w="1280" w:type="dxa"/>
            <w:gridSpan w:val="3"/>
            <w:vAlign w:val="center"/>
          </w:tcPr>
          <w:p w14:paraId="6CBF2B0F" w14:textId="62062B5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1,589,309,000</w:t>
            </w:r>
          </w:p>
        </w:tc>
        <w:tc>
          <w:tcPr>
            <w:tcW w:w="1272" w:type="dxa"/>
            <w:gridSpan w:val="4"/>
            <w:vAlign w:val="center"/>
          </w:tcPr>
          <w:p w14:paraId="7CE3DDE6" w14:textId="05BA25E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820,521,280</w:t>
            </w:r>
          </w:p>
        </w:tc>
        <w:tc>
          <w:tcPr>
            <w:tcW w:w="1136" w:type="dxa"/>
            <w:vAlign w:val="center"/>
          </w:tcPr>
          <w:p w14:paraId="4CC4BFB5" w14:textId="0EB26A5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8,961,910</w:t>
            </w:r>
          </w:p>
        </w:tc>
        <w:tc>
          <w:tcPr>
            <w:tcW w:w="1213" w:type="dxa"/>
            <w:gridSpan w:val="6"/>
            <w:vAlign w:val="center"/>
          </w:tcPr>
          <w:p w14:paraId="32FB6609" w14:textId="2097BA3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730,793,148</w:t>
            </w:r>
          </w:p>
        </w:tc>
        <w:tc>
          <w:tcPr>
            <w:tcW w:w="1488" w:type="dxa"/>
            <w:gridSpan w:val="6"/>
            <w:vAlign w:val="center"/>
          </w:tcPr>
          <w:p w14:paraId="71863498" w14:textId="07F7510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1,560,276,338</w:t>
            </w:r>
          </w:p>
        </w:tc>
      </w:tr>
      <w:tr w:rsidR="006A24BB" w:rsidRPr="001742A6" w14:paraId="0F0248F8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46444431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43F8EF28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3FFBA5D3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新建工程處</w:t>
            </w:r>
          </w:p>
        </w:tc>
        <w:tc>
          <w:tcPr>
            <w:tcW w:w="1280" w:type="dxa"/>
            <w:gridSpan w:val="3"/>
            <w:vAlign w:val="center"/>
          </w:tcPr>
          <w:p w14:paraId="341576C1" w14:textId="476B224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5,515,354,000</w:t>
            </w:r>
          </w:p>
        </w:tc>
        <w:tc>
          <w:tcPr>
            <w:tcW w:w="1272" w:type="dxa"/>
            <w:gridSpan w:val="4"/>
            <w:vAlign w:val="center"/>
          </w:tcPr>
          <w:p w14:paraId="3679A18E" w14:textId="4F51ED3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2,363,769,720</w:t>
            </w:r>
          </w:p>
        </w:tc>
        <w:tc>
          <w:tcPr>
            <w:tcW w:w="1136" w:type="dxa"/>
            <w:vAlign w:val="center"/>
          </w:tcPr>
          <w:p w14:paraId="73379D73" w14:textId="54874AE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166,323,247</w:t>
            </w:r>
          </w:p>
        </w:tc>
        <w:tc>
          <w:tcPr>
            <w:tcW w:w="1213" w:type="dxa"/>
            <w:gridSpan w:val="6"/>
            <w:vAlign w:val="center"/>
          </w:tcPr>
          <w:p w14:paraId="37A02EF4" w14:textId="7BA587E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2,707,436,425</w:t>
            </w:r>
          </w:p>
        </w:tc>
        <w:tc>
          <w:tcPr>
            <w:tcW w:w="1488" w:type="dxa"/>
            <w:gridSpan w:val="6"/>
            <w:vAlign w:val="center"/>
          </w:tcPr>
          <w:p w14:paraId="173608F4" w14:textId="79CDD55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5,237,529,392</w:t>
            </w:r>
          </w:p>
        </w:tc>
      </w:tr>
      <w:tr w:rsidR="006A24BB" w:rsidRPr="001742A6" w14:paraId="63B8325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5B5FAC7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11629656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825" w:type="dxa"/>
            <w:gridSpan w:val="9"/>
          </w:tcPr>
          <w:p w14:paraId="0E2E2641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養護工程處</w:t>
            </w:r>
          </w:p>
        </w:tc>
        <w:tc>
          <w:tcPr>
            <w:tcW w:w="1280" w:type="dxa"/>
            <w:gridSpan w:val="3"/>
            <w:vAlign w:val="center"/>
          </w:tcPr>
          <w:p w14:paraId="1B7E4A42" w14:textId="5C2F245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4,052,551,000</w:t>
            </w:r>
          </w:p>
        </w:tc>
        <w:tc>
          <w:tcPr>
            <w:tcW w:w="1272" w:type="dxa"/>
            <w:gridSpan w:val="4"/>
            <w:vAlign w:val="center"/>
          </w:tcPr>
          <w:p w14:paraId="56F373C2" w14:textId="2D82123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2,366,616,051</w:t>
            </w:r>
          </w:p>
        </w:tc>
        <w:tc>
          <w:tcPr>
            <w:tcW w:w="1136" w:type="dxa"/>
            <w:vAlign w:val="center"/>
          </w:tcPr>
          <w:p w14:paraId="54ACB2A4" w14:textId="636DB91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153,668,393</w:t>
            </w:r>
          </w:p>
        </w:tc>
        <w:tc>
          <w:tcPr>
            <w:tcW w:w="1213" w:type="dxa"/>
            <w:gridSpan w:val="6"/>
            <w:vAlign w:val="center"/>
          </w:tcPr>
          <w:p w14:paraId="004E1D44" w14:textId="010CA23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1,316,825,851</w:t>
            </w:r>
          </w:p>
        </w:tc>
        <w:tc>
          <w:tcPr>
            <w:tcW w:w="1488" w:type="dxa"/>
            <w:gridSpan w:val="6"/>
            <w:vAlign w:val="center"/>
          </w:tcPr>
          <w:p w14:paraId="4FC56B74" w14:textId="7FCEAAF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3,837,110,295</w:t>
            </w:r>
          </w:p>
        </w:tc>
      </w:tr>
      <w:tr w:rsidR="006A24BB" w:rsidRPr="001742A6" w14:paraId="709F16BE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C70C6E5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424" w:type="dxa"/>
            <w:gridSpan w:val="2"/>
            <w:vAlign w:val="center"/>
          </w:tcPr>
          <w:p w14:paraId="7D8B0000" w14:textId="77777777" w:rsidR="006A24BB" w:rsidRPr="00C47117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25" w:type="dxa"/>
            <w:gridSpan w:val="9"/>
          </w:tcPr>
          <w:p w14:paraId="588C04C6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1280" w:type="dxa"/>
            <w:gridSpan w:val="3"/>
            <w:vAlign w:val="center"/>
          </w:tcPr>
          <w:p w14:paraId="0E9FF4AD" w14:textId="065A4037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9,526,498,000</w:t>
            </w:r>
          </w:p>
        </w:tc>
        <w:tc>
          <w:tcPr>
            <w:tcW w:w="1272" w:type="dxa"/>
            <w:gridSpan w:val="4"/>
            <w:vAlign w:val="center"/>
          </w:tcPr>
          <w:p w14:paraId="297A5509" w14:textId="6C234118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5,825,108,776</w:t>
            </w:r>
          </w:p>
        </w:tc>
        <w:tc>
          <w:tcPr>
            <w:tcW w:w="1136" w:type="dxa"/>
            <w:vAlign w:val="center"/>
          </w:tcPr>
          <w:p w14:paraId="551CF8FC" w14:textId="5419546A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461,874,524</w:t>
            </w:r>
          </w:p>
        </w:tc>
        <w:tc>
          <w:tcPr>
            <w:tcW w:w="1213" w:type="dxa"/>
            <w:gridSpan w:val="6"/>
            <w:vAlign w:val="center"/>
          </w:tcPr>
          <w:p w14:paraId="5388B6A9" w14:textId="212DF2E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2,652,665,834</w:t>
            </w:r>
          </w:p>
        </w:tc>
        <w:tc>
          <w:tcPr>
            <w:tcW w:w="1488" w:type="dxa"/>
            <w:gridSpan w:val="6"/>
            <w:vAlign w:val="center"/>
          </w:tcPr>
          <w:p w14:paraId="3ED44670" w14:textId="2D50F64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8,939,649,134</w:t>
            </w:r>
          </w:p>
        </w:tc>
      </w:tr>
      <w:tr w:rsidR="006A24BB" w:rsidRPr="001742A6" w14:paraId="213FFC5F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23871FC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6A7986DE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5337E6F0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臺中市政府交通局</w:t>
            </w:r>
          </w:p>
        </w:tc>
        <w:tc>
          <w:tcPr>
            <w:tcW w:w="1280" w:type="dxa"/>
            <w:gridSpan w:val="3"/>
            <w:vAlign w:val="center"/>
          </w:tcPr>
          <w:p w14:paraId="22A35B6F" w14:textId="39E7CD5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2,735,010,000</w:t>
            </w:r>
          </w:p>
        </w:tc>
        <w:tc>
          <w:tcPr>
            <w:tcW w:w="1272" w:type="dxa"/>
            <w:gridSpan w:val="4"/>
            <w:vAlign w:val="center"/>
          </w:tcPr>
          <w:p w14:paraId="6FF7676B" w14:textId="691A491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1,369,161,633</w:t>
            </w:r>
          </w:p>
        </w:tc>
        <w:tc>
          <w:tcPr>
            <w:tcW w:w="1136" w:type="dxa"/>
            <w:vAlign w:val="center"/>
          </w:tcPr>
          <w:p w14:paraId="0147799F" w14:textId="2FB0768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1,076,584</w:t>
            </w:r>
          </w:p>
        </w:tc>
        <w:tc>
          <w:tcPr>
            <w:tcW w:w="1213" w:type="dxa"/>
            <w:gridSpan w:val="6"/>
            <w:vAlign w:val="center"/>
          </w:tcPr>
          <w:p w14:paraId="2E118515" w14:textId="3FFE7E6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1,182,209,143</w:t>
            </w:r>
          </w:p>
        </w:tc>
        <w:tc>
          <w:tcPr>
            <w:tcW w:w="1488" w:type="dxa"/>
            <w:gridSpan w:val="6"/>
            <w:vAlign w:val="center"/>
          </w:tcPr>
          <w:p w14:paraId="712B3292" w14:textId="4DA50AA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2,552,447,360</w:t>
            </w:r>
          </w:p>
        </w:tc>
      </w:tr>
      <w:tr w:rsidR="006A24BB" w:rsidRPr="001742A6" w14:paraId="6C8F5499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EC184FB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51175B10" w14:textId="00569343" w:rsidR="006A24BB" w:rsidRDefault="00AB28E7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080D5267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臺中市停車管理處</w:t>
            </w:r>
          </w:p>
        </w:tc>
        <w:tc>
          <w:tcPr>
            <w:tcW w:w="1280" w:type="dxa"/>
            <w:gridSpan w:val="3"/>
            <w:vAlign w:val="center"/>
          </w:tcPr>
          <w:p w14:paraId="021EE7E1" w14:textId="50FBC6E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28,966,000</w:t>
            </w:r>
          </w:p>
        </w:tc>
        <w:tc>
          <w:tcPr>
            <w:tcW w:w="1272" w:type="dxa"/>
            <w:gridSpan w:val="4"/>
            <w:vAlign w:val="center"/>
          </w:tcPr>
          <w:p w14:paraId="76B24786" w14:textId="621B2F6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26,596,632</w:t>
            </w:r>
          </w:p>
        </w:tc>
        <w:tc>
          <w:tcPr>
            <w:tcW w:w="1136" w:type="dxa"/>
            <w:vAlign w:val="center"/>
          </w:tcPr>
          <w:p w14:paraId="306EE701" w14:textId="4E6F81F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29A0DD91" w14:textId="1FF0463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1B60D31A" w14:textId="2B2E7F7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26,596,632</w:t>
            </w:r>
          </w:p>
        </w:tc>
      </w:tr>
      <w:tr w:rsidR="006A24BB" w:rsidRPr="001742A6" w14:paraId="394077F8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51AD6EB6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057D2326" w14:textId="2CCF652E" w:rsidR="006A24BB" w:rsidRDefault="00AB28E7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825" w:type="dxa"/>
            <w:gridSpan w:val="9"/>
          </w:tcPr>
          <w:p w14:paraId="2CBA12EA" w14:textId="77777777" w:rsidR="006A24BB" w:rsidRPr="00796990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9699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臺中市車輛行車事故鑑定委員會</w:t>
            </w:r>
          </w:p>
        </w:tc>
        <w:tc>
          <w:tcPr>
            <w:tcW w:w="1280" w:type="dxa"/>
            <w:gridSpan w:val="3"/>
            <w:vAlign w:val="center"/>
          </w:tcPr>
          <w:p w14:paraId="797477FE" w14:textId="2D4F3E0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14,959,000</w:t>
            </w:r>
          </w:p>
        </w:tc>
        <w:tc>
          <w:tcPr>
            <w:tcW w:w="1272" w:type="dxa"/>
            <w:gridSpan w:val="4"/>
            <w:vAlign w:val="center"/>
          </w:tcPr>
          <w:p w14:paraId="042C3513" w14:textId="6DE0E20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14,541,702</w:t>
            </w:r>
          </w:p>
        </w:tc>
        <w:tc>
          <w:tcPr>
            <w:tcW w:w="1136" w:type="dxa"/>
            <w:vAlign w:val="center"/>
          </w:tcPr>
          <w:p w14:paraId="2EFCDFA9" w14:textId="0AAF05A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189,000</w:t>
            </w:r>
          </w:p>
        </w:tc>
        <w:tc>
          <w:tcPr>
            <w:tcW w:w="1213" w:type="dxa"/>
            <w:gridSpan w:val="6"/>
            <w:vAlign w:val="center"/>
          </w:tcPr>
          <w:p w14:paraId="361D345B" w14:textId="653A0AB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196E585C" w14:textId="4F0F544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14,730,702</w:t>
            </w:r>
          </w:p>
        </w:tc>
      </w:tr>
      <w:tr w:rsidR="006A24BB" w:rsidRPr="001742A6" w14:paraId="18BFB006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794747EC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3E9F18FA" w14:textId="04DA859E" w:rsidR="006A24BB" w:rsidRDefault="00AB28E7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825" w:type="dxa"/>
            <w:gridSpan w:val="9"/>
          </w:tcPr>
          <w:p w14:paraId="788E0C8D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int="eastAsia"/>
                <w:noProof/>
                <w:sz w:val="20"/>
              </w:rPr>
              <w:t>臺中市交通</w:t>
            </w:r>
            <w:r w:rsidRPr="001742A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事件</w:t>
            </w:r>
            <w:r w:rsidRPr="001742A6">
              <w:rPr>
                <w:rFonts w:ascii="標楷體" w:eastAsia="標楷體" w:hint="eastAsia"/>
                <w:noProof/>
                <w:sz w:val="20"/>
              </w:rPr>
              <w:t>裁決處</w:t>
            </w:r>
          </w:p>
        </w:tc>
        <w:tc>
          <w:tcPr>
            <w:tcW w:w="1280" w:type="dxa"/>
            <w:gridSpan w:val="3"/>
            <w:vAlign w:val="center"/>
          </w:tcPr>
          <w:p w14:paraId="7C848657" w14:textId="0472BA0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105,935,000</w:t>
            </w:r>
          </w:p>
        </w:tc>
        <w:tc>
          <w:tcPr>
            <w:tcW w:w="1272" w:type="dxa"/>
            <w:gridSpan w:val="4"/>
            <w:vAlign w:val="center"/>
          </w:tcPr>
          <w:p w14:paraId="0322A109" w14:textId="7FBEF10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101,412,098</w:t>
            </w:r>
          </w:p>
        </w:tc>
        <w:tc>
          <w:tcPr>
            <w:tcW w:w="1136" w:type="dxa"/>
            <w:vAlign w:val="center"/>
          </w:tcPr>
          <w:p w14:paraId="62887942" w14:textId="20F9A90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28A0D284" w14:textId="3F97703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3CB8CDE5" w14:textId="5C3E92D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101,412,098</w:t>
            </w:r>
          </w:p>
        </w:tc>
      </w:tr>
      <w:tr w:rsidR="006A24BB" w:rsidRPr="001742A6" w14:paraId="50CDF8A6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0CD083E4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36606DA9" w14:textId="3ACAC2AC" w:rsidR="006A24BB" w:rsidRDefault="00AB28E7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825" w:type="dxa"/>
            <w:gridSpan w:val="9"/>
          </w:tcPr>
          <w:p w14:paraId="2C5BD033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pacing w:val="-10"/>
                <w:sz w:val="20"/>
              </w:rPr>
              <w:t>中市公共運輸及捷運工程處</w:t>
            </w:r>
          </w:p>
        </w:tc>
        <w:tc>
          <w:tcPr>
            <w:tcW w:w="1280" w:type="dxa"/>
            <w:gridSpan w:val="3"/>
            <w:vAlign w:val="center"/>
          </w:tcPr>
          <w:p w14:paraId="594F0C44" w14:textId="311ED3D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6,641,628,000</w:t>
            </w:r>
          </w:p>
        </w:tc>
        <w:tc>
          <w:tcPr>
            <w:tcW w:w="1272" w:type="dxa"/>
            <w:gridSpan w:val="4"/>
            <w:vAlign w:val="center"/>
          </w:tcPr>
          <w:p w14:paraId="48968171" w14:textId="0CA0CB0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4,313,396,711</w:t>
            </w:r>
          </w:p>
        </w:tc>
        <w:tc>
          <w:tcPr>
            <w:tcW w:w="1136" w:type="dxa"/>
            <w:vAlign w:val="center"/>
          </w:tcPr>
          <w:p w14:paraId="50F0A5BD" w14:textId="199D566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460,608,940</w:t>
            </w:r>
          </w:p>
        </w:tc>
        <w:tc>
          <w:tcPr>
            <w:tcW w:w="1213" w:type="dxa"/>
            <w:gridSpan w:val="6"/>
            <w:vAlign w:val="center"/>
          </w:tcPr>
          <w:p w14:paraId="3B132DC2" w14:textId="0C2D146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1,470,456,691</w:t>
            </w:r>
          </w:p>
        </w:tc>
        <w:tc>
          <w:tcPr>
            <w:tcW w:w="1488" w:type="dxa"/>
            <w:gridSpan w:val="6"/>
            <w:vAlign w:val="center"/>
          </w:tcPr>
          <w:p w14:paraId="69CF4D1B" w14:textId="5F9D0A6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6,244,462,342</w:t>
            </w:r>
          </w:p>
        </w:tc>
      </w:tr>
      <w:tr w:rsidR="006A24BB" w:rsidRPr="001742A6" w14:paraId="7D66C4B2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08C8CB1B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424" w:type="dxa"/>
            <w:gridSpan w:val="2"/>
            <w:vAlign w:val="center"/>
          </w:tcPr>
          <w:p w14:paraId="1A247346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0366FB35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1280" w:type="dxa"/>
            <w:gridSpan w:val="3"/>
            <w:vAlign w:val="center"/>
          </w:tcPr>
          <w:p w14:paraId="20BFCB44" w14:textId="2FEDBBD8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1,763,140,000</w:t>
            </w:r>
          </w:p>
        </w:tc>
        <w:tc>
          <w:tcPr>
            <w:tcW w:w="1272" w:type="dxa"/>
            <w:gridSpan w:val="4"/>
            <w:vAlign w:val="center"/>
          </w:tcPr>
          <w:p w14:paraId="78E5AD37" w14:textId="579315A4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998,048,479</w:t>
            </w:r>
          </w:p>
        </w:tc>
        <w:tc>
          <w:tcPr>
            <w:tcW w:w="1136" w:type="dxa"/>
            <w:vAlign w:val="center"/>
          </w:tcPr>
          <w:p w14:paraId="1E331C0E" w14:textId="0C7DB26A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105,551</w:t>
            </w:r>
          </w:p>
        </w:tc>
        <w:tc>
          <w:tcPr>
            <w:tcW w:w="1213" w:type="dxa"/>
            <w:gridSpan w:val="6"/>
            <w:vAlign w:val="center"/>
          </w:tcPr>
          <w:p w14:paraId="29C80F57" w14:textId="1B911AF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529,269,960</w:t>
            </w:r>
          </w:p>
        </w:tc>
        <w:tc>
          <w:tcPr>
            <w:tcW w:w="1488" w:type="dxa"/>
            <w:gridSpan w:val="6"/>
            <w:vAlign w:val="center"/>
          </w:tcPr>
          <w:p w14:paraId="7B0156AA" w14:textId="6196C74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1,527,423,990</w:t>
            </w:r>
          </w:p>
        </w:tc>
      </w:tr>
      <w:tr w:rsidR="006A24BB" w:rsidRPr="001742A6" w14:paraId="41ADA184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A94D420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6A9ACC61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4F9F8FA3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臺中市政府都市發展局</w:t>
            </w:r>
          </w:p>
        </w:tc>
        <w:tc>
          <w:tcPr>
            <w:tcW w:w="1280" w:type="dxa"/>
            <w:gridSpan w:val="3"/>
            <w:vAlign w:val="center"/>
          </w:tcPr>
          <w:p w14:paraId="3756375B" w14:textId="44C2C44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485,533,000</w:t>
            </w:r>
          </w:p>
        </w:tc>
        <w:tc>
          <w:tcPr>
            <w:tcW w:w="1272" w:type="dxa"/>
            <w:gridSpan w:val="4"/>
            <w:vAlign w:val="center"/>
          </w:tcPr>
          <w:p w14:paraId="0196816B" w14:textId="6287E19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336,170,517</w:t>
            </w:r>
          </w:p>
        </w:tc>
        <w:tc>
          <w:tcPr>
            <w:tcW w:w="1136" w:type="dxa"/>
            <w:vAlign w:val="center"/>
          </w:tcPr>
          <w:p w14:paraId="05EF93CE" w14:textId="20BDBCF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53060693" w14:textId="4DEF5E0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129,102,035</w:t>
            </w:r>
          </w:p>
        </w:tc>
        <w:tc>
          <w:tcPr>
            <w:tcW w:w="1488" w:type="dxa"/>
            <w:gridSpan w:val="6"/>
            <w:vAlign w:val="center"/>
          </w:tcPr>
          <w:p w14:paraId="29371858" w14:textId="7A779780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465,272,552</w:t>
            </w:r>
          </w:p>
        </w:tc>
      </w:tr>
      <w:tr w:rsidR="006A24BB" w:rsidRPr="001742A6" w14:paraId="52209DD9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3D1A0B9C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2B3C4487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421DB540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A13AE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臺中市政府住宅發展工程處</w:t>
            </w:r>
          </w:p>
        </w:tc>
        <w:tc>
          <w:tcPr>
            <w:tcW w:w="1280" w:type="dxa"/>
            <w:gridSpan w:val="3"/>
            <w:vAlign w:val="center"/>
          </w:tcPr>
          <w:p w14:paraId="08BF39A9" w14:textId="5635A55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1,277,607,000</w:t>
            </w:r>
          </w:p>
        </w:tc>
        <w:tc>
          <w:tcPr>
            <w:tcW w:w="1272" w:type="dxa"/>
            <w:gridSpan w:val="4"/>
            <w:vAlign w:val="center"/>
          </w:tcPr>
          <w:p w14:paraId="2B13C0F8" w14:textId="3B6D14C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661,877,962</w:t>
            </w:r>
          </w:p>
        </w:tc>
        <w:tc>
          <w:tcPr>
            <w:tcW w:w="1136" w:type="dxa"/>
            <w:vAlign w:val="center"/>
          </w:tcPr>
          <w:p w14:paraId="2FDEA2E4" w14:textId="47471B5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105,551</w:t>
            </w:r>
          </w:p>
        </w:tc>
        <w:tc>
          <w:tcPr>
            <w:tcW w:w="1213" w:type="dxa"/>
            <w:gridSpan w:val="6"/>
            <w:vAlign w:val="center"/>
          </w:tcPr>
          <w:p w14:paraId="0B1BD288" w14:textId="00A57DF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400,167,925</w:t>
            </w:r>
          </w:p>
        </w:tc>
        <w:tc>
          <w:tcPr>
            <w:tcW w:w="1488" w:type="dxa"/>
            <w:gridSpan w:val="6"/>
            <w:vAlign w:val="center"/>
          </w:tcPr>
          <w:p w14:paraId="45686CBE" w14:textId="2C3BD96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1,062,151,438</w:t>
            </w:r>
          </w:p>
        </w:tc>
      </w:tr>
      <w:tr w:rsidR="006A24BB" w:rsidRPr="001742A6" w14:paraId="2566AE13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48546C17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10</w:t>
            </w:r>
          </w:p>
        </w:tc>
        <w:tc>
          <w:tcPr>
            <w:tcW w:w="424" w:type="dxa"/>
            <w:gridSpan w:val="2"/>
            <w:vAlign w:val="center"/>
          </w:tcPr>
          <w:p w14:paraId="69C39B86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10325679" w14:textId="77777777" w:rsidR="006A24BB" w:rsidRPr="00EA13AE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臺中市政府農業局主管</w:t>
            </w:r>
          </w:p>
        </w:tc>
        <w:tc>
          <w:tcPr>
            <w:tcW w:w="1280" w:type="dxa"/>
            <w:gridSpan w:val="3"/>
            <w:vAlign w:val="center"/>
          </w:tcPr>
          <w:p w14:paraId="762C1DEB" w14:textId="7227638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2,494,470,000</w:t>
            </w:r>
          </w:p>
        </w:tc>
        <w:tc>
          <w:tcPr>
            <w:tcW w:w="1272" w:type="dxa"/>
            <w:gridSpan w:val="4"/>
            <w:vAlign w:val="center"/>
          </w:tcPr>
          <w:p w14:paraId="1584C8E5" w14:textId="17C9323B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1,897,751,493</w:t>
            </w:r>
          </w:p>
        </w:tc>
        <w:tc>
          <w:tcPr>
            <w:tcW w:w="1136" w:type="dxa"/>
            <w:vAlign w:val="center"/>
          </w:tcPr>
          <w:p w14:paraId="221BAADF" w14:textId="288C69E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16,966,892</w:t>
            </w:r>
          </w:p>
        </w:tc>
        <w:tc>
          <w:tcPr>
            <w:tcW w:w="1213" w:type="dxa"/>
            <w:gridSpan w:val="6"/>
            <w:vAlign w:val="center"/>
          </w:tcPr>
          <w:p w14:paraId="1A76F0E6" w14:textId="467A9D25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192,602,198</w:t>
            </w:r>
          </w:p>
        </w:tc>
        <w:tc>
          <w:tcPr>
            <w:tcW w:w="1488" w:type="dxa"/>
            <w:gridSpan w:val="6"/>
            <w:vAlign w:val="center"/>
          </w:tcPr>
          <w:p w14:paraId="600470C2" w14:textId="2D6535A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2,107,320,583</w:t>
            </w:r>
          </w:p>
        </w:tc>
      </w:tr>
      <w:tr w:rsidR="006A24BB" w:rsidRPr="001742A6" w14:paraId="112E1BD2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F30E272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416C1D8F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6BB6D163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臺中市政府農業局</w:t>
            </w:r>
          </w:p>
        </w:tc>
        <w:tc>
          <w:tcPr>
            <w:tcW w:w="1280" w:type="dxa"/>
            <w:gridSpan w:val="3"/>
            <w:vAlign w:val="center"/>
          </w:tcPr>
          <w:p w14:paraId="5F8BA605" w14:textId="6542EF3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2,227,711,000</w:t>
            </w:r>
          </w:p>
        </w:tc>
        <w:tc>
          <w:tcPr>
            <w:tcW w:w="1272" w:type="dxa"/>
            <w:gridSpan w:val="4"/>
            <w:vAlign w:val="center"/>
          </w:tcPr>
          <w:p w14:paraId="0B6CECC1" w14:textId="4852E74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1,671,211,692</w:t>
            </w:r>
          </w:p>
        </w:tc>
        <w:tc>
          <w:tcPr>
            <w:tcW w:w="1136" w:type="dxa"/>
            <w:vAlign w:val="center"/>
          </w:tcPr>
          <w:p w14:paraId="6CC360E8" w14:textId="33A1B28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16,826,892</w:t>
            </w:r>
          </w:p>
        </w:tc>
        <w:tc>
          <w:tcPr>
            <w:tcW w:w="1213" w:type="dxa"/>
            <w:gridSpan w:val="6"/>
            <w:vAlign w:val="center"/>
          </w:tcPr>
          <w:p w14:paraId="1E699859" w14:textId="36D20D7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162,837,942</w:t>
            </w:r>
          </w:p>
        </w:tc>
        <w:tc>
          <w:tcPr>
            <w:tcW w:w="1488" w:type="dxa"/>
            <w:gridSpan w:val="6"/>
            <w:vAlign w:val="center"/>
          </w:tcPr>
          <w:p w14:paraId="54064FBE" w14:textId="5E8A5AE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1,850,876,526</w:t>
            </w:r>
          </w:p>
        </w:tc>
      </w:tr>
      <w:tr w:rsidR="006A24BB" w:rsidRPr="001742A6" w14:paraId="4AE270E2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30EDFB11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34C5825C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1826CC54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臺中市動物保護防疫處</w:t>
            </w:r>
          </w:p>
        </w:tc>
        <w:tc>
          <w:tcPr>
            <w:tcW w:w="1280" w:type="dxa"/>
            <w:gridSpan w:val="3"/>
            <w:vAlign w:val="center"/>
          </w:tcPr>
          <w:p w14:paraId="2379823E" w14:textId="283CC59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182,581,000</w:t>
            </w:r>
          </w:p>
        </w:tc>
        <w:tc>
          <w:tcPr>
            <w:tcW w:w="1272" w:type="dxa"/>
            <w:gridSpan w:val="4"/>
            <w:vAlign w:val="center"/>
          </w:tcPr>
          <w:p w14:paraId="07864231" w14:textId="159177B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175,043,502</w:t>
            </w:r>
          </w:p>
        </w:tc>
        <w:tc>
          <w:tcPr>
            <w:tcW w:w="1136" w:type="dxa"/>
            <w:vAlign w:val="center"/>
          </w:tcPr>
          <w:p w14:paraId="44A61815" w14:textId="0A30FD8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32F6C601" w14:textId="43F085E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4016EF2D" w14:textId="4C9A55E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175,043,502</w:t>
            </w:r>
          </w:p>
        </w:tc>
      </w:tr>
      <w:tr w:rsidR="006A24BB" w:rsidRPr="001742A6" w14:paraId="34634C59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C115847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0749540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825" w:type="dxa"/>
            <w:gridSpan w:val="9"/>
          </w:tcPr>
          <w:p w14:paraId="438EA306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臺中市海岸資源漁業發展所</w:t>
            </w:r>
          </w:p>
        </w:tc>
        <w:tc>
          <w:tcPr>
            <w:tcW w:w="1280" w:type="dxa"/>
            <w:gridSpan w:val="3"/>
            <w:vAlign w:val="center"/>
          </w:tcPr>
          <w:p w14:paraId="5210F0E0" w14:textId="6622623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84,178,000</w:t>
            </w:r>
          </w:p>
        </w:tc>
        <w:tc>
          <w:tcPr>
            <w:tcW w:w="1272" w:type="dxa"/>
            <w:gridSpan w:val="4"/>
            <w:vAlign w:val="center"/>
          </w:tcPr>
          <w:p w14:paraId="6EF59717" w14:textId="27B1A3D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51,496,299</w:t>
            </w:r>
          </w:p>
        </w:tc>
        <w:tc>
          <w:tcPr>
            <w:tcW w:w="1136" w:type="dxa"/>
            <w:vAlign w:val="center"/>
          </w:tcPr>
          <w:p w14:paraId="5EB245C4" w14:textId="207A5AC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140,000</w:t>
            </w:r>
          </w:p>
        </w:tc>
        <w:tc>
          <w:tcPr>
            <w:tcW w:w="1213" w:type="dxa"/>
            <w:gridSpan w:val="6"/>
            <w:vAlign w:val="center"/>
          </w:tcPr>
          <w:p w14:paraId="782B4625" w14:textId="4EE4133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29,764,256</w:t>
            </w:r>
          </w:p>
        </w:tc>
        <w:tc>
          <w:tcPr>
            <w:tcW w:w="1488" w:type="dxa"/>
            <w:gridSpan w:val="6"/>
            <w:vAlign w:val="center"/>
          </w:tcPr>
          <w:p w14:paraId="2F2EE065" w14:textId="38B7E19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81,400,555</w:t>
            </w:r>
          </w:p>
        </w:tc>
      </w:tr>
      <w:tr w:rsidR="006A24BB" w:rsidRPr="001742A6" w14:paraId="27F6BC6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074BB03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11</w:t>
            </w:r>
          </w:p>
        </w:tc>
        <w:tc>
          <w:tcPr>
            <w:tcW w:w="424" w:type="dxa"/>
            <w:gridSpan w:val="2"/>
            <w:vAlign w:val="center"/>
          </w:tcPr>
          <w:p w14:paraId="79374345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581C9E75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臺中市政府觀光旅遊局主管</w:t>
            </w:r>
          </w:p>
        </w:tc>
        <w:tc>
          <w:tcPr>
            <w:tcW w:w="1280" w:type="dxa"/>
            <w:gridSpan w:val="3"/>
            <w:vAlign w:val="center"/>
          </w:tcPr>
          <w:p w14:paraId="5CF7DA06" w14:textId="3E33E882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868,872,000</w:t>
            </w:r>
          </w:p>
        </w:tc>
        <w:tc>
          <w:tcPr>
            <w:tcW w:w="1272" w:type="dxa"/>
            <w:gridSpan w:val="4"/>
            <w:vAlign w:val="center"/>
          </w:tcPr>
          <w:p w14:paraId="2B740B1F" w14:textId="0438E985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552,271,490</w:t>
            </w:r>
          </w:p>
        </w:tc>
        <w:tc>
          <w:tcPr>
            <w:tcW w:w="1136" w:type="dxa"/>
            <w:vAlign w:val="center"/>
          </w:tcPr>
          <w:p w14:paraId="1DDB702B" w14:textId="7C5A2BF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13,203,012</w:t>
            </w:r>
          </w:p>
        </w:tc>
        <w:tc>
          <w:tcPr>
            <w:tcW w:w="1213" w:type="dxa"/>
            <w:gridSpan w:val="6"/>
            <w:vAlign w:val="center"/>
          </w:tcPr>
          <w:p w14:paraId="066AD52D" w14:textId="542D56D6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199,080,286</w:t>
            </w:r>
          </w:p>
        </w:tc>
        <w:tc>
          <w:tcPr>
            <w:tcW w:w="1488" w:type="dxa"/>
            <w:gridSpan w:val="6"/>
            <w:vAlign w:val="center"/>
          </w:tcPr>
          <w:p w14:paraId="4B80D1A0" w14:textId="614D1534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764,554,788</w:t>
            </w:r>
          </w:p>
        </w:tc>
      </w:tr>
      <w:tr w:rsidR="006A24BB" w:rsidRPr="001742A6" w14:paraId="2BAA7C6F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3FA63D4B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678A2E7A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3B25DC0E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臺中市政府觀光旅遊局</w:t>
            </w:r>
          </w:p>
        </w:tc>
        <w:tc>
          <w:tcPr>
            <w:tcW w:w="1280" w:type="dxa"/>
            <w:gridSpan w:val="3"/>
            <w:vAlign w:val="center"/>
          </w:tcPr>
          <w:p w14:paraId="3677E7D8" w14:textId="7B4EC55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742,142,000</w:t>
            </w:r>
          </w:p>
        </w:tc>
        <w:tc>
          <w:tcPr>
            <w:tcW w:w="1272" w:type="dxa"/>
            <w:gridSpan w:val="4"/>
            <w:vAlign w:val="center"/>
          </w:tcPr>
          <w:p w14:paraId="31060C62" w14:textId="6E3C857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447,240,060</w:t>
            </w:r>
          </w:p>
        </w:tc>
        <w:tc>
          <w:tcPr>
            <w:tcW w:w="1136" w:type="dxa"/>
            <w:vAlign w:val="center"/>
          </w:tcPr>
          <w:p w14:paraId="5015C6F2" w14:textId="03AC33B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13,203,012</w:t>
            </w:r>
          </w:p>
        </w:tc>
        <w:tc>
          <w:tcPr>
            <w:tcW w:w="1213" w:type="dxa"/>
            <w:gridSpan w:val="6"/>
            <w:vAlign w:val="center"/>
          </w:tcPr>
          <w:p w14:paraId="6E7E065B" w14:textId="0880005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182,580,599</w:t>
            </w:r>
          </w:p>
        </w:tc>
        <w:tc>
          <w:tcPr>
            <w:tcW w:w="1488" w:type="dxa"/>
            <w:gridSpan w:val="6"/>
            <w:vAlign w:val="center"/>
          </w:tcPr>
          <w:p w14:paraId="73C6C618" w14:textId="7BB99E4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643,023,671</w:t>
            </w:r>
          </w:p>
        </w:tc>
      </w:tr>
      <w:tr w:rsidR="006A24BB" w:rsidRPr="001742A6" w14:paraId="0E31AC0F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46746F96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BE9AF58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4EF8CBB6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臺中市風景區管理所</w:t>
            </w:r>
          </w:p>
        </w:tc>
        <w:tc>
          <w:tcPr>
            <w:tcW w:w="1280" w:type="dxa"/>
            <w:gridSpan w:val="3"/>
            <w:vAlign w:val="center"/>
          </w:tcPr>
          <w:p w14:paraId="39ABF1FD" w14:textId="17488F16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126,730,000</w:t>
            </w:r>
          </w:p>
        </w:tc>
        <w:tc>
          <w:tcPr>
            <w:tcW w:w="1272" w:type="dxa"/>
            <w:gridSpan w:val="4"/>
            <w:vAlign w:val="center"/>
          </w:tcPr>
          <w:p w14:paraId="146F4DD4" w14:textId="59931FE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105,031,430</w:t>
            </w:r>
          </w:p>
        </w:tc>
        <w:tc>
          <w:tcPr>
            <w:tcW w:w="1136" w:type="dxa"/>
            <w:vAlign w:val="center"/>
          </w:tcPr>
          <w:p w14:paraId="0D098C78" w14:textId="43C7BA5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425E91E3" w14:textId="58DCEB3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16,499,687</w:t>
            </w:r>
          </w:p>
        </w:tc>
        <w:tc>
          <w:tcPr>
            <w:tcW w:w="1488" w:type="dxa"/>
            <w:gridSpan w:val="6"/>
            <w:vAlign w:val="center"/>
          </w:tcPr>
          <w:p w14:paraId="410F9771" w14:textId="6892279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121,531,117</w:t>
            </w:r>
          </w:p>
        </w:tc>
      </w:tr>
      <w:tr w:rsidR="006A24BB" w:rsidRPr="001742A6" w14:paraId="140CCAD4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2A28568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12</w:t>
            </w:r>
          </w:p>
        </w:tc>
        <w:tc>
          <w:tcPr>
            <w:tcW w:w="424" w:type="dxa"/>
            <w:gridSpan w:val="2"/>
            <w:vAlign w:val="center"/>
          </w:tcPr>
          <w:p w14:paraId="4FE4A4F9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1199B528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臺中市政府社會局主管</w:t>
            </w:r>
          </w:p>
        </w:tc>
        <w:tc>
          <w:tcPr>
            <w:tcW w:w="1280" w:type="dxa"/>
            <w:gridSpan w:val="3"/>
            <w:vAlign w:val="center"/>
          </w:tcPr>
          <w:p w14:paraId="50C78B0F" w14:textId="6B24B852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18,956,947,000</w:t>
            </w:r>
          </w:p>
        </w:tc>
        <w:tc>
          <w:tcPr>
            <w:tcW w:w="1272" w:type="dxa"/>
            <w:gridSpan w:val="4"/>
            <w:vAlign w:val="center"/>
          </w:tcPr>
          <w:p w14:paraId="122E9BE3" w14:textId="36D0EB7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16,889,868,132</w:t>
            </w:r>
          </w:p>
        </w:tc>
        <w:tc>
          <w:tcPr>
            <w:tcW w:w="1136" w:type="dxa"/>
            <w:vAlign w:val="center"/>
          </w:tcPr>
          <w:p w14:paraId="211F1A59" w14:textId="74818BDB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164,049,613</w:t>
            </w:r>
          </w:p>
        </w:tc>
        <w:tc>
          <w:tcPr>
            <w:tcW w:w="1213" w:type="dxa"/>
            <w:gridSpan w:val="6"/>
            <w:vAlign w:val="center"/>
          </w:tcPr>
          <w:p w14:paraId="41429BBA" w14:textId="166A05C9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155,295,215</w:t>
            </w:r>
          </w:p>
        </w:tc>
        <w:tc>
          <w:tcPr>
            <w:tcW w:w="1488" w:type="dxa"/>
            <w:gridSpan w:val="6"/>
            <w:vAlign w:val="center"/>
          </w:tcPr>
          <w:p w14:paraId="335D0EC8" w14:textId="6F10ED9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17,209,212,960</w:t>
            </w:r>
          </w:p>
        </w:tc>
      </w:tr>
      <w:tr w:rsidR="006A24BB" w:rsidRPr="001742A6" w14:paraId="4E2BF680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49CDD505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8720EE2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4AB1EDC9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臺中市政府社會局</w:t>
            </w:r>
          </w:p>
        </w:tc>
        <w:tc>
          <w:tcPr>
            <w:tcW w:w="1280" w:type="dxa"/>
            <w:gridSpan w:val="3"/>
            <w:vAlign w:val="center"/>
          </w:tcPr>
          <w:p w14:paraId="26FC1143" w14:textId="2C2B5A1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18,098,499,000</w:t>
            </w:r>
          </w:p>
        </w:tc>
        <w:tc>
          <w:tcPr>
            <w:tcW w:w="1272" w:type="dxa"/>
            <w:gridSpan w:val="4"/>
            <w:vAlign w:val="center"/>
          </w:tcPr>
          <w:p w14:paraId="2F2EF7A1" w14:textId="38E4B83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16,134,180,315</w:t>
            </w:r>
          </w:p>
        </w:tc>
        <w:tc>
          <w:tcPr>
            <w:tcW w:w="1136" w:type="dxa"/>
            <w:vAlign w:val="center"/>
          </w:tcPr>
          <w:p w14:paraId="37DEAF7C" w14:textId="52A91561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126,068,091</w:t>
            </w:r>
          </w:p>
        </w:tc>
        <w:tc>
          <w:tcPr>
            <w:tcW w:w="1213" w:type="dxa"/>
            <w:gridSpan w:val="6"/>
            <w:vAlign w:val="center"/>
          </w:tcPr>
          <w:p w14:paraId="74FEF346" w14:textId="6BF4398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155,295,215</w:t>
            </w:r>
          </w:p>
        </w:tc>
        <w:tc>
          <w:tcPr>
            <w:tcW w:w="1488" w:type="dxa"/>
            <w:gridSpan w:val="6"/>
            <w:vAlign w:val="center"/>
          </w:tcPr>
          <w:p w14:paraId="73C7AC5A" w14:textId="225281E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16,415,543,621</w:t>
            </w:r>
          </w:p>
        </w:tc>
      </w:tr>
      <w:tr w:rsidR="006A24BB" w:rsidRPr="001742A6" w14:paraId="29F113C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079C6572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15EC6AD5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29CB2B7F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臺中市立仁愛之家</w:t>
            </w:r>
          </w:p>
        </w:tc>
        <w:tc>
          <w:tcPr>
            <w:tcW w:w="1280" w:type="dxa"/>
            <w:gridSpan w:val="3"/>
            <w:vAlign w:val="center"/>
          </w:tcPr>
          <w:p w14:paraId="725070DD" w14:textId="2C11D52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341,486,000</w:t>
            </w:r>
          </w:p>
        </w:tc>
        <w:tc>
          <w:tcPr>
            <w:tcW w:w="1272" w:type="dxa"/>
            <w:gridSpan w:val="4"/>
            <w:vAlign w:val="center"/>
          </w:tcPr>
          <w:p w14:paraId="1306C44D" w14:textId="0BD4F7A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289,896,735</w:t>
            </w:r>
          </w:p>
        </w:tc>
        <w:tc>
          <w:tcPr>
            <w:tcW w:w="1136" w:type="dxa"/>
            <w:vAlign w:val="center"/>
          </w:tcPr>
          <w:p w14:paraId="05A574C0" w14:textId="5F193C6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37,981,522</w:t>
            </w:r>
          </w:p>
        </w:tc>
        <w:tc>
          <w:tcPr>
            <w:tcW w:w="1213" w:type="dxa"/>
            <w:gridSpan w:val="6"/>
            <w:vAlign w:val="center"/>
          </w:tcPr>
          <w:p w14:paraId="377C94C2" w14:textId="62F47FF5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4163BA5B" w14:textId="4ECFFA0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327,878,257</w:t>
            </w:r>
          </w:p>
        </w:tc>
      </w:tr>
      <w:tr w:rsidR="006A24BB" w:rsidRPr="001742A6" w14:paraId="6ADC15E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09036D3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5793F05A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825" w:type="dxa"/>
            <w:gridSpan w:val="9"/>
          </w:tcPr>
          <w:p w14:paraId="61789345" w14:textId="77777777" w:rsidR="006A24BB" w:rsidRPr="00796990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796990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臺中市家庭暴力及性侵害防治中心</w:t>
            </w:r>
          </w:p>
        </w:tc>
        <w:tc>
          <w:tcPr>
            <w:tcW w:w="1280" w:type="dxa"/>
            <w:gridSpan w:val="3"/>
            <w:vAlign w:val="center"/>
          </w:tcPr>
          <w:p w14:paraId="69B6B174" w14:textId="081CFC7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516,962,000</w:t>
            </w:r>
          </w:p>
        </w:tc>
        <w:tc>
          <w:tcPr>
            <w:tcW w:w="1272" w:type="dxa"/>
            <w:gridSpan w:val="4"/>
            <w:vAlign w:val="center"/>
          </w:tcPr>
          <w:p w14:paraId="20C2A4DB" w14:textId="295EE1E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465,791,082</w:t>
            </w:r>
          </w:p>
        </w:tc>
        <w:tc>
          <w:tcPr>
            <w:tcW w:w="1136" w:type="dxa"/>
            <w:vAlign w:val="center"/>
          </w:tcPr>
          <w:p w14:paraId="663B26BF" w14:textId="0B6691D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064A4847" w14:textId="6D9E1C1C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6AC38BEE" w14:textId="2B90F1E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465,791,082</w:t>
            </w:r>
          </w:p>
        </w:tc>
      </w:tr>
      <w:tr w:rsidR="006A24BB" w:rsidRPr="001742A6" w14:paraId="2B033F3E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18405293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13</w:t>
            </w:r>
          </w:p>
        </w:tc>
        <w:tc>
          <w:tcPr>
            <w:tcW w:w="424" w:type="dxa"/>
            <w:gridSpan w:val="2"/>
            <w:vAlign w:val="center"/>
          </w:tcPr>
          <w:p w14:paraId="76AC925D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5577E621" w14:textId="77777777" w:rsidR="006A24BB" w:rsidRPr="005A55B7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臺中市政府勞工局主管</w:t>
            </w:r>
          </w:p>
        </w:tc>
        <w:tc>
          <w:tcPr>
            <w:tcW w:w="1280" w:type="dxa"/>
            <w:gridSpan w:val="3"/>
            <w:vAlign w:val="center"/>
          </w:tcPr>
          <w:p w14:paraId="73C47300" w14:textId="09F518DF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457,261,000</w:t>
            </w:r>
          </w:p>
        </w:tc>
        <w:tc>
          <w:tcPr>
            <w:tcW w:w="1272" w:type="dxa"/>
            <w:gridSpan w:val="4"/>
            <w:vAlign w:val="center"/>
          </w:tcPr>
          <w:p w14:paraId="527CC03C" w14:textId="00737FF7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432,205,093</w:t>
            </w:r>
          </w:p>
        </w:tc>
        <w:tc>
          <w:tcPr>
            <w:tcW w:w="1136" w:type="dxa"/>
            <w:vAlign w:val="center"/>
          </w:tcPr>
          <w:p w14:paraId="16E793BE" w14:textId="3C50057B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4D1BA09C" w14:textId="43E998E5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37ED708A" w14:textId="2AE55F12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432,205,093</w:t>
            </w:r>
          </w:p>
        </w:tc>
      </w:tr>
      <w:tr w:rsidR="006A24BB" w:rsidRPr="001742A6" w14:paraId="01A7FB60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369DF096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642373C5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3F1D3F22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臺中市政府勞工局</w:t>
            </w:r>
          </w:p>
        </w:tc>
        <w:tc>
          <w:tcPr>
            <w:tcW w:w="1280" w:type="dxa"/>
            <w:gridSpan w:val="3"/>
            <w:vAlign w:val="center"/>
          </w:tcPr>
          <w:p w14:paraId="600BCAC6" w14:textId="2422D528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313,277,000</w:t>
            </w:r>
          </w:p>
        </w:tc>
        <w:tc>
          <w:tcPr>
            <w:tcW w:w="1272" w:type="dxa"/>
            <w:gridSpan w:val="4"/>
            <w:vAlign w:val="center"/>
          </w:tcPr>
          <w:p w14:paraId="3F6EFC73" w14:textId="38E3C524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293,530,878</w:t>
            </w:r>
          </w:p>
        </w:tc>
        <w:tc>
          <w:tcPr>
            <w:tcW w:w="1136" w:type="dxa"/>
            <w:vAlign w:val="center"/>
          </w:tcPr>
          <w:p w14:paraId="1FD79E8C" w14:textId="72FDCB0B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2DEA2160" w14:textId="36038BB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0A0F226A" w14:textId="596D1E4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293,530,878</w:t>
            </w:r>
          </w:p>
        </w:tc>
      </w:tr>
      <w:tr w:rsidR="006A24BB" w:rsidRPr="001742A6" w14:paraId="594C618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4635490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11AFE51E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23F575D9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臺中市勞動檢查處</w:t>
            </w:r>
          </w:p>
        </w:tc>
        <w:tc>
          <w:tcPr>
            <w:tcW w:w="1280" w:type="dxa"/>
            <w:gridSpan w:val="3"/>
            <w:vAlign w:val="center"/>
          </w:tcPr>
          <w:p w14:paraId="1AB6BBAC" w14:textId="42573CF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90,981,000</w:t>
            </w:r>
          </w:p>
        </w:tc>
        <w:tc>
          <w:tcPr>
            <w:tcW w:w="1272" w:type="dxa"/>
            <w:gridSpan w:val="4"/>
            <w:vAlign w:val="center"/>
          </w:tcPr>
          <w:p w14:paraId="6F4A694B" w14:textId="2FA27B6E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87,496,499</w:t>
            </w:r>
          </w:p>
        </w:tc>
        <w:tc>
          <w:tcPr>
            <w:tcW w:w="1136" w:type="dxa"/>
            <w:vAlign w:val="center"/>
          </w:tcPr>
          <w:p w14:paraId="14B66676" w14:textId="6E6BAE4F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348570A5" w14:textId="239F5243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7E3F311F" w14:textId="18BC477D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87,496,499</w:t>
            </w:r>
          </w:p>
        </w:tc>
      </w:tr>
      <w:tr w:rsidR="006A24BB" w:rsidRPr="001742A6" w14:paraId="601B230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2466E34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42FEABE3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825" w:type="dxa"/>
            <w:gridSpan w:val="9"/>
          </w:tcPr>
          <w:p w14:paraId="3F150BFD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臺中市就業服務處</w:t>
            </w:r>
          </w:p>
        </w:tc>
        <w:tc>
          <w:tcPr>
            <w:tcW w:w="1280" w:type="dxa"/>
            <w:gridSpan w:val="3"/>
            <w:vAlign w:val="center"/>
          </w:tcPr>
          <w:p w14:paraId="2579D1A9" w14:textId="05A265D7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53,003,000</w:t>
            </w:r>
          </w:p>
        </w:tc>
        <w:tc>
          <w:tcPr>
            <w:tcW w:w="1272" w:type="dxa"/>
            <w:gridSpan w:val="4"/>
            <w:vAlign w:val="center"/>
          </w:tcPr>
          <w:p w14:paraId="4D6D17AF" w14:textId="4F048D59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51,177,716</w:t>
            </w:r>
          </w:p>
        </w:tc>
        <w:tc>
          <w:tcPr>
            <w:tcW w:w="1136" w:type="dxa"/>
            <w:vAlign w:val="center"/>
          </w:tcPr>
          <w:p w14:paraId="6D3285DD" w14:textId="6FA1F75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464661B3" w14:textId="32128BD2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6"/>
            <w:vAlign w:val="center"/>
          </w:tcPr>
          <w:p w14:paraId="151EF7F5" w14:textId="43B3DA1A" w:rsidR="006A24BB" w:rsidRPr="00EC344C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51,177,716</w:t>
            </w:r>
          </w:p>
        </w:tc>
      </w:tr>
      <w:tr w:rsidR="006A24BB" w:rsidRPr="001742A6" w14:paraId="7E3A90F3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0C1AD5A0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14</w:t>
            </w:r>
          </w:p>
        </w:tc>
        <w:tc>
          <w:tcPr>
            <w:tcW w:w="424" w:type="dxa"/>
            <w:gridSpan w:val="2"/>
            <w:vAlign w:val="center"/>
          </w:tcPr>
          <w:p w14:paraId="7C82230E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2787B850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臺中市政府警察局主管</w:t>
            </w:r>
          </w:p>
        </w:tc>
        <w:tc>
          <w:tcPr>
            <w:tcW w:w="1280" w:type="dxa"/>
            <w:gridSpan w:val="3"/>
            <w:vAlign w:val="center"/>
          </w:tcPr>
          <w:p w14:paraId="1CB6A204" w14:textId="01B53A72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10,859,500,000</w:t>
            </w:r>
          </w:p>
        </w:tc>
        <w:tc>
          <w:tcPr>
            <w:tcW w:w="1272" w:type="dxa"/>
            <w:gridSpan w:val="4"/>
            <w:vAlign w:val="center"/>
          </w:tcPr>
          <w:p w14:paraId="25723BD6" w14:textId="4BB8B86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10,489,899,779</w:t>
            </w:r>
          </w:p>
        </w:tc>
        <w:tc>
          <w:tcPr>
            <w:tcW w:w="1136" w:type="dxa"/>
            <w:vAlign w:val="center"/>
          </w:tcPr>
          <w:p w14:paraId="2A6E460D" w14:textId="2D56AD06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18,684,900</w:t>
            </w:r>
          </w:p>
        </w:tc>
        <w:tc>
          <w:tcPr>
            <w:tcW w:w="1213" w:type="dxa"/>
            <w:gridSpan w:val="6"/>
            <w:vAlign w:val="center"/>
          </w:tcPr>
          <w:p w14:paraId="63823B3C" w14:textId="2313E956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48,104,846</w:t>
            </w:r>
          </w:p>
        </w:tc>
        <w:tc>
          <w:tcPr>
            <w:tcW w:w="1488" w:type="dxa"/>
            <w:gridSpan w:val="6"/>
            <w:vAlign w:val="center"/>
          </w:tcPr>
          <w:p w14:paraId="162756D3" w14:textId="56643C3C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10,556,689,525</w:t>
            </w:r>
          </w:p>
        </w:tc>
      </w:tr>
      <w:tr w:rsidR="006A24BB" w:rsidRPr="001742A6" w14:paraId="0EF6C2F2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7D7B23D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18DDA0A9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09692659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臺中市政府警察局</w:t>
            </w:r>
          </w:p>
        </w:tc>
        <w:tc>
          <w:tcPr>
            <w:tcW w:w="1280" w:type="dxa"/>
            <w:gridSpan w:val="3"/>
            <w:vAlign w:val="center"/>
          </w:tcPr>
          <w:p w14:paraId="21F0EB97" w14:textId="18C7431F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10,859,500,000</w:t>
            </w:r>
          </w:p>
        </w:tc>
        <w:tc>
          <w:tcPr>
            <w:tcW w:w="1272" w:type="dxa"/>
            <w:gridSpan w:val="4"/>
            <w:vAlign w:val="center"/>
          </w:tcPr>
          <w:p w14:paraId="328ACFBB" w14:textId="141FB86D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10,489,899,779</w:t>
            </w:r>
          </w:p>
        </w:tc>
        <w:tc>
          <w:tcPr>
            <w:tcW w:w="1136" w:type="dxa"/>
            <w:vAlign w:val="center"/>
          </w:tcPr>
          <w:p w14:paraId="1250048A" w14:textId="458032C1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18,684,900</w:t>
            </w:r>
          </w:p>
        </w:tc>
        <w:tc>
          <w:tcPr>
            <w:tcW w:w="1213" w:type="dxa"/>
            <w:gridSpan w:val="6"/>
            <w:vAlign w:val="center"/>
          </w:tcPr>
          <w:p w14:paraId="22CAE02D" w14:textId="2F69E99E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48,104,846</w:t>
            </w:r>
          </w:p>
        </w:tc>
        <w:tc>
          <w:tcPr>
            <w:tcW w:w="1488" w:type="dxa"/>
            <w:gridSpan w:val="6"/>
            <w:vAlign w:val="center"/>
          </w:tcPr>
          <w:p w14:paraId="5C06E11B" w14:textId="24BA5B89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10,556,689,525</w:t>
            </w:r>
          </w:p>
        </w:tc>
      </w:tr>
      <w:tr w:rsidR="006A24BB" w:rsidRPr="001742A6" w14:paraId="7915BDC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BA1743D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15</w:t>
            </w:r>
          </w:p>
        </w:tc>
        <w:tc>
          <w:tcPr>
            <w:tcW w:w="424" w:type="dxa"/>
            <w:gridSpan w:val="2"/>
            <w:vAlign w:val="center"/>
          </w:tcPr>
          <w:p w14:paraId="6BF51615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345D203C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臺中市政府消防局主管</w:t>
            </w:r>
          </w:p>
        </w:tc>
        <w:tc>
          <w:tcPr>
            <w:tcW w:w="1280" w:type="dxa"/>
            <w:gridSpan w:val="3"/>
            <w:vAlign w:val="center"/>
          </w:tcPr>
          <w:p w14:paraId="73AA7A55" w14:textId="35AD4196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2,902,331,000</w:t>
            </w:r>
          </w:p>
        </w:tc>
        <w:tc>
          <w:tcPr>
            <w:tcW w:w="1272" w:type="dxa"/>
            <w:gridSpan w:val="4"/>
            <w:vAlign w:val="center"/>
          </w:tcPr>
          <w:p w14:paraId="6E23F53A" w14:textId="3FA61B7F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2,691,448,057</w:t>
            </w:r>
          </w:p>
        </w:tc>
        <w:tc>
          <w:tcPr>
            <w:tcW w:w="1136" w:type="dxa"/>
            <w:vAlign w:val="center"/>
          </w:tcPr>
          <w:p w14:paraId="7483B711" w14:textId="6EC6F82D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1,444,162</w:t>
            </w:r>
          </w:p>
        </w:tc>
        <w:tc>
          <w:tcPr>
            <w:tcW w:w="1213" w:type="dxa"/>
            <w:gridSpan w:val="6"/>
            <w:vAlign w:val="center"/>
          </w:tcPr>
          <w:p w14:paraId="7C12F0E5" w14:textId="42D63ECE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173,478,897</w:t>
            </w:r>
          </w:p>
        </w:tc>
        <w:tc>
          <w:tcPr>
            <w:tcW w:w="1488" w:type="dxa"/>
            <w:gridSpan w:val="6"/>
            <w:vAlign w:val="center"/>
          </w:tcPr>
          <w:p w14:paraId="7DB08CC8" w14:textId="600A5C5F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2,866,371,116</w:t>
            </w:r>
          </w:p>
        </w:tc>
      </w:tr>
      <w:tr w:rsidR="006A24BB" w:rsidRPr="001742A6" w14:paraId="3D92A55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521E7580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58E933A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79B30F34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臺中市政府消防局</w:t>
            </w:r>
          </w:p>
        </w:tc>
        <w:tc>
          <w:tcPr>
            <w:tcW w:w="1280" w:type="dxa"/>
            <w:gridSpan w:val="3"/>
            <w:vAlign w:val="center"/>
          </w:tcPr>
          <w:p w14:paraId="655B36E6" w14:textId="2C8859C1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2,902,331,000</w:t>
            </w:r>
          </w:p>
        </w:tc>
        <w:tc>
          <w:tcPr>
            <w:tcW w:w="1272" w:type="dxa"/>
            <w:gridSpan w:val="4"/>
            <w:vAlign w:val="center"/>
          </w:tcPr>
          <w:p w14:paraId="7755FCE1" w14:textId="33817E46" w:rsidR="006A24BB" w:rsidRPr="006A24BB" w:rsidRDefault="006A24BB" w:rsidP="006A24BB">
            <w:pPr>
              <w:spacing w:line="28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2,691,448,057</w:t>
            </w:r>
          </w:p>
        </w:tc>
        <w:tc>
          <w:tcPr>
            <w:tcW w:w="1136" w:type="dxa"/>
            <w:vAlign w:val="center"/>
          </w:tcPr>
          <w:p w14:paraId="38D33016" w14:textId="71EC42C0" w:rsidR="006A24BB" w:rsidRPr="006A24BB" w:rsidRDefault="006A24BB" w:rsidP="006A24BB">
            <w:pPr>
              <w:spacing w:line="28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1,444,162</w:t>
            </w:r>
          </w:p>
        </w:tc>
        <w:tc>
          <w:tcPr>
            <w:tcW w:w="1213" w:type="dxa"/>
            <w:gridSpan w:val="6"/>
            <w:vAlign w:val="center"/>
          </w:tcPr>
          <w:p w14:paraId="18E888A6" w14:textId="481DF940" w:rsidR="006A24BB" w:rsidRPr="006A24BB" w:rsidRDefault="006A24BB" w:rsidP="006A24BB">
            <w:pPr>
              <w:spacing w:line="28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173,478,897</w:t>
            </w:r>
          </w:p>
        </w:tc>
        <w:tc>
          <w:tcPr>
            <w:tcW w:w="1488" w:type="dxa"/>
            <w:gridSpan w:val="6"/>
            <w:vAlign w:val="center"/>
          </w:tcPr>
          <w:p w14:paraId="2BCEF4D0" w14:textId="4D218020" w:rsidR="006A24BB" w:rsidRPr="006A24BB" w:rsidRDefault="006A24BB" w:rsidP="006A24BB">
            <w:pPr>
              <w:spacing w:line="28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2,866,371,116</w:t>
            </w:r>
          </w:p>
        </w:tc>
      </w:tr>
      <w:tr w:rsidR="006A24BB" w:rsidRPr="001742A6" w14:paraId="06A5D20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3DDE6D13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16</w:t>
            </w:r>
          </w:p>
        </w:tc>
        <w:tc>
          <w:tcPr>
            <w:tcW w:w="424" w:type="dxa"/>
            <w:gridSpan w:val="2"/>
            <w:vAlign w:val="center"/>
          </w:tcPr>
          <w:p w14:paraId="190B43A7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25" w:type="dxa"/>
            <w:gridSpan w:val="9"/>
          </w:tcPr>
          <w:p w14:paraId="602F17A9" w14:textId="77777777" w:rsidR="006A24BB" w:rsidRPr="001742A6" w:rsidRDefault="006A24BB" w:rsidP="006A24BB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1280" w:type="dxa"/>
            <w:gridSpan w:val="3"/>
            <w:vAlign w:val="center"/>
          </w:tcPr>
          <w:p w14:paraId="09AB9EDE" w14:textId="58158BF2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8,779,879,000</w:t>
            </w:r>
          </w:p>
        </w:tc>
        <w:tc>
          <w:tcPr>
            <w:tcW w:w="1272" w:type="dxa"/>
            <w:gridSpan w:val="4"/>
            <w:vAlign w:val="center"/>
          </w:tcPr>
          <w:p w14:paraId="17FA506A" w14:textId="0F845F80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7,842,527,771</w:t>
            </w:r>
          </w:p>
        </w:tc>
        <w:tc>
          <w:tcPr>
            <w:tcW w:w="1136" w:type="dxa"/>
            <w:vAlign w:val="center"/>
          </w:tcPr>
          <w:p w14:paraId="78EBBAF6" w14:textId="7A7285AC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112,128,854</w:t>
            </w:r>
          </w:p>
        </w:tc>
        <w:tc>
          <w:tcPr>
            <w:tcW w:w="1213" w:type="dxa"/>
            <w:gridSpan w:val="6"/>
            <w:vAlign w:val="center"/>
          </w:tcPr>
          <w:p w14:paraId="06706203" w14:textId="2286463D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328,254,715</w:t>
            </w:r>
          </w:p>
        </w:tc>
        <w:tc>
          <w:tcPr>
            <w:tcW w:w="1488" w:type="dxa"/>
            <w:gridSpan w:val="6"/>
            <w:vAlign w:val="center"/>
          </w:tcPr>
          <w:p w14:paraId="206CBD45" w14:textId="2A0D4DE0" w:rsidR="006A24BB" w:rsidRPr="00EC344C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8,282,911,340</w:t>
            </w:r>
          </w:p>
        </w:tc>
      </w:tr>
      <w:tr w:rsidR="006A24BB" w:rsidRPr="001742A6" w14:paraId="43851B38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22779889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61237D82" w14:textId="77777777" w:rsidR="006A24BB" w:rsidRPr="00400A42" w:rsidRDefault="006A24BB" w:rsidP="006A24BB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25" w:type="dxa"/>
            <w:gridSpan w:val="9"/>
          </w:tcPr>
          <w:p w14:paraId="2992D7D8" w14:textId="77777777" w:rsidR="006A24BB" w:rsidRPr="001742A6" w:rsidRDefault="006A24BB" w:rsidP="006A24BB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臺中市政府衛生局</w:t>
            </w:r>
          </w:p>
        </w:tc>
        <w:tc>
          <w:tcPr>
            <w:tcW w:w="1280" w:type="dxa"/>
            <w:gridSpan w:val="3"/>
            <w:vAlign w:val="center"/>
          </w:tcPr>
          <w:p w14:paraId="016F375D" w14:textId="269A551D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8,568,247,000</w:t>
            </w:r>
          </w:p>
        </w:tc>
        <w:tc>
          <w:tcPr>
            <w:tcW w:w="1272" w:type="dxa"/>
            <w:gridSpan w:val="4"/>
            <w:vAlign w:val="center"/>
          </w:tcPr>
          <w:p w14:paraId="22AB9F9D" w14:textId="25C5DD4E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7,663,003,154</w:t>
            </w:r>
          </w:p>
        </w:tc>
        <w:tc>
          <w:tcPr>
            <w:tcW w:w="1136" w:type="dxa"/>
            <w:vAlign w:val="center"/>
          </w:tcPr>
          <w:p w14:paraId="2D16FFB0" w14:textId="3162D78E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112,128,854</w:t>
            </w:r>
          </w:p>
        </w:tc>
        <w:tc>
          <w:tcPr>
            <w:tcW w:w="1213" w:type="dxa"/>
            <w:gridSpan w:val="6"/>
            <w:vAlign w:val="center"/>
          </w:tcPr>
          <w:p w14:paraId="665BC403" w14:textId="2D662E4D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327,044,715</w:t>
            </w:r>
          </w:p>
        </w:tc>
        <w:tc>
          <w:tcPr>
            <w:tcW w:w="1488" w:type="dxa"/>
            <w:gridSpan w:val="6"/>
            <w:vAlign w:val="center"/>
          </w:tcPr>
          <w:p w14:paraId="697B8AB4" w14:textId="75B11759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8,102,176,723</w:t>
            </w:r>
          </w:p>
        </w:tc>
      </w:tr>
      <w:tr w:rsidR="006A24BB" w:rsidRPr="001742A6" w14:paraId="42009E2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01"/>
        </w:trPr>
        <w:tc>
          <w:tcPr>
            <w:tcW w:w="267" w:type="dxa"/>
          </w:tcPr>
          <w:p w14:paraId="64720889" w14:textId="77777777" w:rsidR="006A24BB" w:rsidRPr="001742A6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05BE5DC5" w14:textId="77777777" w:rsidR="006A24BB" w:rsidRDefault="006A24BB" w:rsidP="006A24BB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25" w:type="dxa"/>
            <w:gridSpan w:val="9"/>
          </w:tcPr>
          <w:p w14:paraId="731FF48D" w14:textId="77777777" w:rsidR="006A24BB" w:rsidRPr="001742A6" w:rsidRDefault="006A24BB" w:rsidP="006A24BB">
            <w:pPr>
              <w:spacing w:line="28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食品藥物安全處</w:t>
            </w:r>
          </w:p>
        </w:tc>
        <w:tc>
          <w:tcPr>
            <w:tcW w:w="1280" w:type="dxa"/>
            <w:gridSpan w:val="3"/>
            <w:vAlign w:val="center"/>
          </w:tcPr>
          <w:p w14:paraId="2BF5C8F3" w14:textId="2A71529F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211,632,000</w:t>
            </w:r>
          </w:p>
        </w:tc>
        <w:tc>
          <w:tcPr>
            <w:tcW w:w="1272" w:type="dxa"/>
            <w:gridSpan w:val="4"/>
            <w:vAlign w:val="center"/>
          </w:tcPr>
          <w:p w14:paraId="0F2AD258" w14:textId="0FDF6C34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179,524,617</w:t>
            </w:r>
          </w:p>
        </w:tc>
        <w:tc>
          <w:tcPr>
            <w:tcW w:w="1136" w:type="dxa"/>
            <w:vAlign w:val="center"/>
          </w:tcPr>
          <w:p w14:paraId="78D4390E" w14:textId="7A7F4D46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3" w:type="dxa"/>
            <w:gridSpan w:val="6"/>
            <w:vAlign w:val="center"/>
          </w:tcPr>
          <w:p w14:paraId="009DCC0B" w14:textId="098CB342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1,210,000</w:t>
            </w:r>
          </w:p>
        </w:tc>
        <w:tc>
          <w:tcPr>
            <w:tcW w:w="1488" w:type="dxa"/>
            <w:gridSpan w:val="6"/>
            <w:vAlign w:val="center"/>
          </w:tcPr>
          <w:p w14:paraId="40A98282" w14:textId="39E3BF3D" w:rsidR="006A24BB" w:rsidRPr="006A24BB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180,734,617</w:t>
            </w:r>
          </w:p>
        </w:tc>
      </w:tr>
      <w:tr w:rsidR="0079619F" w:rsidRPr="001742A6" w14:paraId="3B945E75" w14:textId="77777777" w:rsidTr="00081D2D">
        <w:trPr>
          <w:cantSplit/>
          <w:trHeight w:hRule="exact" w:val="482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2252" w14:textId="77777777" w:rsidR="0079619F" w:rsidRPr="001742A6" w:rsidRDefault="0079619F" w:rsidP="0079619F">
            <w:pPr>
              <w:ind w:rightChars="10" w:right="24"/>
              <w:jc w:val="both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總決算歲出機關別決算審定表</w:t>
            </w:r>
            <w:r>
              <w:rPr>
                <w:rFonts w:ascii="標楷體" w:eastAsia="標楷體" w:hint="eastAsia"/>
                <w:spacing w:val="20"/>
                <w:sz w:val="28"/>
                <w:szCs w:val="24"/>
              </w:rPr>
              <w:t>（</w:t>
            </w:r>
            <w:r w:rsidRPr="001742A6">
              <w:rPr>
                <w:rFonts w:ascii="標楷體" w:eastAsia="標楷體" w:hint="eastAsia"/>
                <w:spacing w:val="20"/>
                <w:sz w:val="28"/>
                <w:szCs w:val="24"/>
              </w:rPr>
              <w:t>續</w:t>
            </w:r>
            <w:r>
              <w:rPr>
                <w:rFonts w:ascii="標楷體" w:eastAsia="標楷體" w:hint="eastAsia"/>
                <w:spacing w:val="20"/>
                <w:sz w:val="28"/>
                <w:szCs w:val="24"/>
              </w:rPr>
              <w:t>）</w:t>
            </w:r>
          </w:p>
        </w:tc>
      </w:tr>
      <w:tr w:rsidR="0079619F" w:rsidRPr="001742A6" w14:paraId="6BDDFAC4" w14:textId="77777777" w:rsidTr="00081D2D">
        <w:trPr>
          <w:cantSplit/>
          <w:trHeight w:hRule="exact" w:val="556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90F6" w14:textId="77777777" w:rsidR="0079619F" w:rsidRPr="001742A6" w:rsidRDefault="0079619F" w:rsidP="0079619F">
            <w:pPr>
              <w:ind w:rightChars="10" w:right="24"/>
              <w:jc w:val="right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9619F" w:rsidRPr="001742A6" w14:paraId="457132C8" w14:textId="77777777" w:rsidTr="00081D2D">
        <w:trPr>
          <w:cantSplit/>
          <w:trHeight w:hRule="exact" w:val="454"/>
        </w:trPr>
        <w:tc>
          <w:tcPr>
            <w:tcW w:w="5964" w:type="dxa"/>
            <w:gridSpan w:val="18"/>
            <w:tcBorders>
              <w:left w:val="nil"/>
            </w:tcBorders>
            <w:vAlign w:val="center"/>
          </w:tcPr>
          <w:p w14:paraId="3DEA2365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</w:t>
            </w:r>
            <w:r w:rsidRPr="001742A6">
              <w:rPr>
                <w:rFonts w:ascii="標楷體" w:eastAsia="標楷體"/>
                <w:sz w:val="20"/>
              </w:rPr>
              <w:t xml:space="preserve"> </w:t>
            </w:r>
          </w:p>
        </w:tc>
        <w:tc>
          <w:tcPr>
            <w:tcW w:w="2150" w:type="dxa"/>
            <w:gridSpan w:val="7"/>
            <w:vAlign w:val="center"/>
          </w:tcPr>
          <w:p w14:paraId="5A5CACA3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決算審定數與預算數</w:t>
            </w:r>
          </w:p>
          <w:p w14:paraId="3057C5FA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  <w:tc>
          <w:tcPr>
            <w:tcW w:w="1791" w:type="dxa"/>
            <w:gridSpan w:val="7"/>
            <w:tcBorders>
              <w:right w:val="nil"/>
            </w:tcBorders>
            <w:vAlign w:val="center"/>
          </w:tcPr>
          <w:p w14:paraId="3252DCB7" w14:textId="77777777" w:rsidR="0079619F" w:rsidRPr="001F030C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1F030C">
              <w:rPr>
                <w:rFonts w:ascii="標楷體" w:eastAsia="標楷體" w:hint="eastAsia"/>
                <w:spacing w:val="-10"/>
                <w:sz w:val="20"/>
              </w:rPr>
              <w:t>決算審定數與決算數</w:t>
            </w:r>
          </w:p>
          <w:p w14:paraId="2FEA2A9A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79619F" w:rsidRPr="001742A6" w14:paraId="29DB8B40" w14:textId="77777777" w:rsidTr="00081D2D">
        <w:trPr>
          <w:cantSplit/>
          <w:trHeight w:hRule="exact" w:val="454"/>
        </w:trPr>
        <w:tc>
          <w:tcPr>
            <w:tcW w:w="1271" w:type="dxa"/>
            <w:gridSpan w:val="6"/>
            <w:tcBorders>
              <w:left w:val="nil"/>
              <w:right w:val="single" w:sz="6" w:space="0" w:color="auto"/>
            </w:tcBorders>
            <w:vAlign w:val="center"/>
          </w:tcPr>
          <w:p w14:paraId="22B5FE85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AF20251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426" w:type="dxa"/>
            <w:gridSpan w:val="4"/>
            <w:vAlign w:val="center"/>
          </w:tcPr>
          <w:p w14:paraId="714FBAA2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93" w:type="dxa"/>
            <w:gridSpan w:val="3"/>
            <w:vAlign w:val="center"/>
          </w:tcPr>
          <w:p w14:paraId="1AB7D78F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741" w:type="dxa"/>
            <w:gridSpan w:val="2"/>
            <w:vAlign w:val="center"/>
          </w:tcPr>
          <w:p w14:paraId="19D5426C" w14:textId="77777777" w:rsidR="0079619F" w:rsidRPr="001742A6" w:rsidRDefault="0079619F" w:rsidP="0079619F">
            <w:pPr>
              <w:spacing w:line="224" w:lineRule="exact"/>
              <w:ind w:left="10" w:right="10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占總數</w:t>
            </w:r>
          </w:p>
          <w:p w14:paraId="2561E8ED" w14:textId="77777777" w:rsidR="0079619F" w:rsidRPr="001742A6" w:rsidRDefault="0079619F" w:rsidP="0079619F">
            <w:pPr>
              <w:spacing w:line="224" w:lineRule="exact"/>
              <w:ind w:left="10" w:right="10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390" w:type="dxa"/>
            <w:gridSpan w:val="6"/>
            <w:vAlign w:val="center"/>
          </w:tcPr>
          <w:p w14:paraId="38318EB6" w14:textId="77777777" w:rsidR="0079619F" w:rsidRPr="001742A6" w:rsidRDefault="0079619F" w:rsidP="0079619F">
            <w:pPr>
              <w:spacing w:line="224" w:lineRule="exact"/>
              <w:ind w:left="10" w:right="10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60" w:type="dxa"/>
            <w:vAlign w:val="center"/>
          </w:tcPr>
          <w:p w14:paraId="603CA1F3" w14:textId="77777777" w:rsidR="0079619F" w:rsidRPr="001742A6" w:rsidRDefault="0079619F" w:rsidP="0079619F">
            <w:pPr>
              <w:spacing w:line="224" w:lineRule="exact"/>
              <w:ind w:left="10" w:right="10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113" w:type="dxa"/>
            <w:gridSpan w:val="6"/>
            <w:vAlign w:val="center"/>
          </w:tcPr>
          <w:p w14:paraId="111DCC35" w14:textId="77777777" w:rsidR="0079619F" w:rsidRPr="001742A6" w:rsidRDefault="0079619F" w:rsidP="0079619F">
            <w:pPr>
              <w:spacing w:line="224" w:lineRule="exact"/>
              <w:ind w:left="10" w:right="10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678" w:type="dxa"/>
            <w:tcBorders>
              <w:right w:val="nil"/>
            </w:tcBorders>
            <w:vAlign w:val="center"/>
          </w:tcPr>
          <w:p w14:paraId="3F2FDA6E" w14:textId="77777777" w:rsidR="0079619F" w:rsidRPr="001742A6" w:rsidRDefault="0079619F" w:rsidP="0079619F">
            <w:pPr>
              <w:spacing w:line="224" w:lineRule="exact"/>
              <w:ind w:left="10" w:right="10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EC344C" w:rsidRPr="00FE3F19" w14:paraId="2187933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6679CF32" w14:textId="53186F7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56,544,847,764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A0E8CCD" w14:textId="1F031F2D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B3C73EE" w14:textId="1D8F465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689,345,029</w:t>
            </w:r>
          </w:p>
        </w:tc>
        <w:tc>
          <w:tcPr>
            <w:tcW w:w="1393" w:type="dxa"/>
            <w:gridSpan w:val="3"/>
            <w:vAlign w:val="center"/>
          </w:tcPr>
          <w:p w14:paraId="69385B08" w14:textId="1A9B719F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57,234,192,793</w:t>
            </w:r>
          </w:p>
        </w:tc>
        <w:tc>
          <w:tcPr>
            <w:tcW w:w="741" w:type="dxa"/>
            <w:gridSpan w:val="2"/>
            <w:vAlign w:val="center"/>
          </w:tcPr>
          <w:p w14:paraId="32093F7D" w14:textId="5CFF8A3D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37.29</w:t>
            </w:r>
          </w:p>
        </w:tc>
        <w:tc>
          <w:tcPr>
            <w:tcW w:w="1390" w:type="dxa"/>
            <w:gridSpan w:val="6"/>
            <w:vAlign w:val="center"/>
          </w:tcPr>
          <w:p w14:paraId="27D5625F" w14:textId="5BE41369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- 604,177,207</w:t>
            </w:r>
          </w:p>
        </w:tc>
        <w:tc>
          <w:tcPr>
            <w:tcW w:w="760" w:type="dxa"/>
            <w:vAlign w:val="center"/>
          </w:tcPr>
          <w:p w14:paraId="402BA6AF" w14:textId="66F22B0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- 1.04</w:t>
            </w:r>
          </w:p>
        </w:tc>
        <w:tc>
          <w:tcPr>
            <w:tcW w:w="1113" w:type="dxa"/>
            <w:gridSpan w:val="6"/>
            <w:vAlign w:val="center"/>
          </w:tcPr>
          <w:p w14:paraId="65A66F0C" w14:textId="4FCDBD1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CFF19A5" w14:textId="0B99DD6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FE3F19" w14:paraId="777C1B0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6926F792" w14:textId="4C61DBE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56,519,865,231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6F49966" w14:textId="4049479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0AD8D1C" w14:textId="4981B3A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687,628,567</w:t>
            </w:r>
          </w:p>
        </w:tc>
        <w:tc>
          <w:tcPr>
            <w:tcW w:w="1393" w:type="dxa"/>
            <w:gridSpan w:val="3"/>
            <w:vAlign w:val="center"/>
          </w:tcPr>
          <w:p w14:paraId="5D0B47B5" w14:textId="279EB37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57,207,493,798</w:t>
            </w:r>
          </w:p>
        </w:tc>
        <w:tc>
          <w:tcPr>
            <w:tcW w:w="741" w:type="dxa"/>
            <w:gridSpan w:val="2"/>
            <w:vAlign w:val="center"/>
          </w:tcPr>
          <w:p w14:paraId="14CAD11C" w14:textId="5B9F20C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37.27</w:t>
            </w:r>
          </w:p>
        </w:tc>
        <w:tc>
          <w:tcPr>
            <w:tcW w:w="1390" w:type="dxa"/>
            <w:gridSpan w:val="6"/>
            <w:vAlign w:val="center"/>
          </w:tcPr>
          <w:p w14:paraId="43C4D74B" w14:textId="11CE608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- 602,339,202</w:t>
            </w:r>
          </w:p>
        </w:tc>
        <w:tc>
          <w:tcPr>
            <w:tcW w:w="760" w:type="dxa"/>
            <w:vAlign w:val="center"/>
          </w:tcPr>
          <w:p w14:paraId="718433F5" w14:textId="7AA1115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- 1.04</w:t>
            </w:r>
          </w:p>
        </w:tc>
        <w:tc>
          <w:tcPr>
            <w:tcW w:w="1113" w:type="dxa"/>
            <w:gridSpan w:val="6"/>
            <w:vAlign w:val="center"/>
          </w:tcPr>
          <w:p w14:paraId="77CA246E" w14:textId="1EBE728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0E4757E" w14:textId="55342E1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FE3F19" w14:paraId="6646E3F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6F265EA4" w14:textId="12E3B2A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24,982,533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E09BE47" w14:textId="4B82F46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6D577A5" w14:textId="43F690F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1,716,462</w:t>
            </w:r>
          </w:p>
        </w:tc>
        <w:tc>
          <w:tcPr>
            <w:tcW w:w="1393" w:type="dxa"/>
            <w:gridSpan w:val="3"/>
            <w:vAlign w:val="center"/>
          </w:tcPr>
          <w:p w14:paraId="065BC438" w14:textId="3BF45DA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26,698,995</w:t>
            </w:r>
          </w:p>
        </w:tc>
        <w:tc>
          <w:tcPr>
            <w:tcW w:w="741" w:type="dxa"/>
            <w:gridSpan w:val="2"/>
            <w:vAlign w:val="center"/>
          </w:tcPr>
          <w:p w14:paraId="09835291" w14:textId="10F1B7A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0E033D53" w14:textId="4AC267D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- 1,838,005</w:t>
            </w:r>
          </w:p>
        </w:tc>
        <w:tc>
          <w:tcPr>
            <w:tcW w:w="760" w:type="dxa"/>
            <w:vAlign w:val="center"/>
          </w:tcPr>
          <w:p w14:paraId="2D5458EB" w14:textId="5CC4710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- 6.44</w:t>
            </w:r>
          </w:p>
        </w:tc>
        <w:tc>
          <w:tcPr>
            <w:tcW w:w="1113" w:type="dxa"/>
            <w:gridSpan w:val="6"/>
            <w:vAlign w:val="center"/>
          </w:tcPr>
          <w:p w14:paraId="17E3F8F4" w14:textId="0E459E3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FD26A5B" w14:textId="09E5F42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FE3F19" w14:paraId="6B8AC1D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48A59DA8" w14:textId="3D72DA82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994,801,360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49DFEB7" w14:textId="71F5EF92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50,064,516</w:t>
            </w:r>
          </w:p>
        </w:tc>
        <w:tc>
          <w:tcPr>
            <w:tcW w:w="1426" w:type="dxa"/>
            <w:gridSpan w:val="4"/>
            <w:vAlign w:val="center"/>
          </w:tcPr>
          <w:p w14:paraId="0C416D4D" w14:textId="7E469C33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346,693,990</w:t>
            </w:r>
          </w:p>
        </w:tc>
        <w:tc>
          <w:tcPr>
            <w:tcW w:w="1393" w:type="dxa"/>
            <w:gridSpan w:val="3"/>
            <w:vAlign w:val="center"/>
          </w:tcPr>
          <w:p w14:paraId="450AED00" w14:textId="2EC205F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1,391,559,866</w:t>
            </w:r>
          </w:p>
        </w:tc>
        <w:tc>
          <w:tcPr>
            <w:tcW w:w="741" w:type="dxa"/>
            <w:gridSpan w:val="2"/>
            <w:vAlign w:val="center"/>
          </w:tcPr>
          <w:p w14:paraId="4F330486" w14:textId="2B7B042D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0.91</w:t>
            </w:r>
          </w:p>
        </w:tc>
        <w:tc>
          <w:tcPr>
            <w:tcW w:w="1390" w:type="dxa"/>
            <w:gridSpan w:val="6"/>
            <w:vAlign w:val="center"/>
          </w:tcPr>
          <w:p w14:paraId="73415541" w14:textId="4B4C5F1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- 96,488,134</w:t>
            </w:r>
          </w:p>
        </w:tc>
        <w:tc>
          <w:tcPr>
            <w:tcW w:w="760" w:type="dxa"/>
            <w:vAlign w:val="center"/>
          </w:tcPr>
          <w:p w14:paraId="2C7090E1" w14:textId="5A0EF889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- 6.48</w:t>
            </w:r>
          </w:p>
        </w:tc>
        <w:tc>
          <w:tcPr>
            <w:tcW w:w="1113" w:type="dxa"/>
            <w:gridSpan w:val="6"/>
            <w:vAlign w:val="center"/>
          </w:tcPr>
          <w:p w14:paraId="7572E1B9" w14:textId="39267D71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34A7C2E" w14:textId="6E3FFD5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FE3F19" w14:paraId="0208C6D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453BE3E5" w14:textId="615CC83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994,801,360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5A2B36A" w14:textId="1593902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50,064,516</w:t>
            </w:r>
          </w:p>
        </w:tc>
        <w:tc>
          <w:tcPr>
            <w:tcW w:w="1426" w:type="dxa"/>
            <w:gridSpan w:val="4"/>
            <w:vAlign w:val="center"/>
          </w:tcPr>
          <w:p w14:paraId="6DC9C092" w14:textId="306EF74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346,693,990</w:t>
            </w:r>
          </w:p>
        </w:tc>
        <w:tc>
          <w:tcPr>
            <w:tcW w:w="1393" w:type="dxa"/>
            <w:gridSpan w:val="3"/>
            <w:vAlign w:val="center"/>
          </w:tcPr>
          <w:p w14:paraId="6FEDA3C9" w14:textId="02F6E5D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1,391,559,866</w:t>
            </w:r>
          </w:p>
        </w:tc>
        <w:tc>
          <w:tcPr>
            <w:tcW w:w="741" w:type="dxa"/>
            <w:gridSpan w:val="2"/>
            <w:vAlign w:val="center"/>
          </w:tcPr>
          <w:p w14:paraId="0AB154E0" w14:textId="2B7AF6E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0.91</w:t>
            </w:r>
          </w:p>
        </w:tc>
        <w:tc>
          <w:tcPr>
            <w:tcW w:w="1390" w:type="dxa"/>
            <w:gridSpan w:val="6"/>
            <w:vAlign w:val="center"/>
          </w:tcPr>
          <w:p w14:paraId="5011DCC8" w14:textId="20D05FC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- 96,488,134</w:t>
            </w:r>
          </w:p>
        </w:tc>
        <w:tc>
          <w:tcPr>
            <w:tcW w:w="760" w:type="dxa"/>
            <w:vAlign w:val="center"/>
          </w:tcPr>
          <w:p w14:paraId="584FC277" w14:textId="7221AD0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- 6.48</w:t>
            </w:r>
          </w:p>
        </w:tc>
        <w:tc>
          <w:tcPr>
            <w:tcW w:w="1113" w:type="dxa"/>
            <w:gridSpan w:val="6"/>
            <w:vAlign w:val="center"/>
          </w:tcPr>
          <w:p w14:paraId="06E438F5" w14:textId="66738E9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C69CDCA" w14:textId="060C561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FE3F19" w14:paraId="61EA42E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25C08404" w14:textId="5BE6665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5,550,907,051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5954E7E" w14:textId="29E0CC41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328,953,550</w:t>
            </w:r>
          </w:p>
        </w:tc>
        <w:tc>
          <w:tcPr>
            <w:tcW w:w="1426" w:type="dxa"/>
            <w:gridSpan w:val="4"/>
            <w:vAlign w:val="center"/>
          </w:tcPr>
          <w:p w14:paraId="2BF11BBB" w14:textId="5849814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4,755,055,424</w:t>
            </w:r>
          </w:p>
        </w:tc>
        <w:tc>
          <w:tcPr>
            <w:tcW w:w="1393" w:type="dxa"/>
            <w:gridSpan w:val="3"/>
            <w:vAlign w:val="center"/>
          </w:tcPr>
          <w:p w14:paraId="5BC1943F" w14:textId="463FB2B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10,634,916,025</w:t>
            </w:r>
          </w:p>
        </w:tc>
        <w:tc>
          <w:tcPr>
            <w:tcW w:w="741" w:type="dxa"/>
            <w:gridSpan w:val="2"/>
            <w:vAlign w:val="center"/>
          </w:tcPr>
          <w:p w14:paraId="2C612162" w14:textId="0212361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6.93</w:t>
            </w:r>
          </w:p>
        </w:tc>
        <w:tc>
          <w:tcPr>
            <w:tcW w:w="1390" w:type="dxa"/>
            <w:gridSpan w:val="6"/>
            <w:vAlign w:val="center"/>
          </w:tcPr>
          <w:p w14:paraId="254A870B" w14:textId="1EF7EBC5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- 522,297,975</w:t>
            </w:r>
          </w:p>
        </w:tc>
        <w:tc>
          <w:tcPr>
            <w:tcW w:w="760" w:type="dxa"/>
            <w:vAlign w:val="center"/>
          </w:tcPr>
          <w:p w14:paraId="372B6DB0" w14:textId="706B5CD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- 4.68</w:t>
            </w:r>
          </w:p>
        </w:tc>
        <w:tc>
          <w:tcPr>
            <w:tcW w:w="1113" w:type="dxa"/>
            <w:gridSpan w:val="6"/>
            <w:vAlign w:val="center"/>
          </w:tcPr>
          <w:p w14:paraId="181BD7B9" w14:textId="5ABCEBA7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F2FA56D" w14:textId="2380553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046CD6" w14:paraId="4296641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3157EF1" w14:textId="080630D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820,521,280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AB3DA64" w14:textId="44AA813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8,961,910</w:t>
            </w:r>
          </w:p>
        </w:tc>
        <w:tc>
          <w:tcPr>
            <w:tcW w:w="1426" w:type="dxa"/>
            <w:gridSpan w:val="4"/>
            <w:vAlign w:val="center"/>
          </w:tcPr>
          <w:p w14:paraId="00CDE51B" w14:textId="7BEBAF1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730,793,148</w:t>
            </w:r>
          </w:p>
        </w:tc>
        <w:tc>
          <w:tcPr>
            <w:tcW w:w="1393" w:type="dxa"/>
            <w:gridSpan w:val="3"/>
            <w:vAlign w:val="center"/>
          </w:tcPr>
          <w:p w14:paraId="75DAE7D1" w14:textId="3DA617F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1,560,276,338</w:t>
            </w:r>
          </w:p>
        </w:tc>
        <w:tc>
          <w:tcPr>
            <w:tcW w:w="741" w:type="dxa"/>
            <w:gridSpan w:val="2"/>
            <w:vAlign w:val="center"/>
          </w:tcPr>
          <w:p w14:paraId="69FC20CE" w14:textId="6B43EDE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1.02</w:t>
            </w:r>
          </w:p>
        </w:tc>
        <w:tc>
          <w:tcPr>
            <w:tcW w:w="1390" w:type="dxa"/>
            <w:gridSpan w:val="6"/>
            <w:vAlign w:val="center"/>
          </w:tcPr>
          <w:p w14:paraId="0883692A" w14:textId="5F5F530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- 29,032,662</w:t>
            </w:r>
          </w:p>
        </w:tc>
        <w:tc>
          <w:tcPr>
            <w:tcW w:w="760" w:type="dxa"/>
            <w:vAlign w:val="center"/>
          </w:tcPr>
          <w:p w14:paraId="34661A12" w14:textId="05ABAF9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- 1.83</w:t>
            </w:r>
          </w:p>
        </w:tc>
        <w:tc>
          <w:tcPr>
            <w:tcW w:w="1113" w:type="dxa"/>
            <w:gridSpan w:val="6"/>
            <w:vAlign w:val="center"/>
          </w:tcPr>
          <w:p w14:paraId="4C02E5A7" w14:textId="0AA01EA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6310B97" w14:textId="2822DD4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046CD6" w14:paraId="6B17594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1E8B9896" w14:textId="75F1328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2,363,769,720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C69631E" w14:textId="3578746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166,323,247</w:t>
            </w:r>
          </w:p>
        </w:tc>
        <w:tc>
          <w:tcPr>
            <w:tcW w:w="1426" w:type="dxa"/>
            <w:gridSpan w:val="4"/>
            <w:vAlign w:val="center"/>
          </w:tcPr>
          <w:p w14:paraId="220C71AF" w14:textId="2B95BFE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2,707,436,425</w:t>
            </w:r>
          </w:p>
        </w:tc>
        <w:tc>
          <w:tcPr>
            <w:tcW w:w="1393" w:type="dxa"/>
            <w:gridSpan w:val="3"/>
            <w:vAlign w:val="center"/>
          </w:tcPr>
          <w:p w14:paraId="5271FCBF" w14:textId="761A2FD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5,237,529,392</w:t>
            </w:r>
          </w:p>
        </w:tc>
        <w:tc>
          <w:tcPr>
            <w:tcW w:w="741" w:type="dxa"/>
            <w:gridSpan w:val="2"/>
            <w:vAlign w:val="center"/>
          </w:tcPr>
          <w:p w14:paraId="79FA11BC" w14:textId="37E2A9DC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3.41</w:t>
            </w:r>
          </w:p>
        </w:tc>
        <w:tc>
          <w:tcPr>
            <w:tcW w:w="1390" w:type="dxa"/>
            <w:gridSpan w:val="6"/>
            <w:vAlign w:val="center"/>
          </w:tcPr>
          <w:p w14:paraId="09875E26" w14:textId="13C4E8B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- 277,824,608</w:t>
            </w:r>
          </w:p>
        </w:tc>
        <w:tc>
          <w:tcPr>
            <w:tcW w:w="760" w:type="dxa"/>
            <w:vAlign w:val="center"/>
          </w:tcPr>
          <w:p w14:paraId="29338D3B" w14:textId="6E7CA2EB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- 5.04</w:t>
            </w:r>
          </w:p>
        </w:tc>
        <w:tc>
          <w:tcPr>
            <w:tcW w:w="1113" w:type="dxa"/>
            <w:gridSpan w:val="6"/>
            <w:vAlign w:val="center"/>
          </w:tcPr>
          <w:p w14:paraId="39BDD777" w14:textId="4257C7F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2FFD190" w14:textId="545F7A5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046CD6" w14:paraId="044E946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9C8DC12" w14:textId="7F84A63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2,366,616,051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9AF924E" w14:textId="30CE0ECA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153,668,393</w:t>
            </w:r>
          </w:p>
        </w:tc>
        <w:tc>
          <w:tcPr>
            <w:tcW w:w="1426" w:type="dxa"/>
            <w:gridSpan w:val="4"/>
            <w:vAlign w:val="center"/>
          </w:tcPr>
          <w:p w14:paraId="4F8C863D" w14:textId="44533F0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1,316,825,851</w:t>
            </w:r>
          </w:p>
        </w:tc>
        <w:tc>
          <w:tcPr>
            <w:tcW w:w="1393" w:type="dxa"/>
            <w:gridSpan w:val="3"/>
            <w:vAlign w:val="center"/>
          </w:tcPr>
          <w:p w14:paraId="5D06AC13" w14:textId="4B629AF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3,837,110,295</w:t>
            </w:r>
          </w:p>
        </w:tc>
        <w:tc>
          <w:tcPr>
            <w:tcW w:w="741" w:type="dxa"/>
            <w:gridSpan w:val="2"/>
            <w:vAlign w:val="center"/>
          </w:tcPr>
          <w:p w14:paraId="64042D8A" w14:textId="2C8E013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2.50</w:t>
            </w:r>
          </w:p>
        </w:tc>
        <w:tc>
          <w:tcPr>
            <w:tcW w:w="1390" w:type="dxa"/>
            <w:gridSpan w:val="6"/>
            <w:vAlign w:val="center"/>
          </w:tcPr>
          <w:p w14:paraId="0F5402C5" w14:textId="049D9CF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- 215,440,705</w:t>
            </w:r>
          </w:p>
        </w:tc>
        <w:tc>
          <w:tcPr>
            <w:tcW w:w="760" w:type="dxa"/>
            <w:vAlign w:val="center"/>
          </w:tcPr>
          <w:p w14:paraId="24FAE7CE" w14:textId="649D7440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- 5.32</w:t>
            </w:r>
          </w:p>
        </w:tc>
        <w:tc>
          <w:tcPr>
            <w:tcW w:w="1113" w:type="dxa"/>
            <w:gridSpan w:val="6"/>
            <w:vAlign w:val="center"/>
          </w:tcPr>
          <w:p w14:paraId="489B9211" w14:textId="12219AF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33F73EA" w14:textId="2F648CDE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FE3F19" w14:paraId="5C20A4C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59FF654" w14:textId="359A4200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5,825,108,776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74B9D638" w14:textId="0DDA314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461,874,524</w:t>
            </w:r>
          </w:p>
        </w:tc>
        <w:tc>
          <w:tcPr>
            <w:tcW w:w="1426" w:type="dxa"/>
            <w:gridSpan w:val="4"/>
            <w:vAlign w:val="center"/>
          </w:tcPr>
          <w:p w14:paraId="185C1D27" w14:textId="0E24D5B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2,652,665,834</w:t>
            </w:r>
          </w:p>
        </w:tc>
        <w:tc>
          <w:tcPr>
            <w:tcW w:w="1393" w:type="dxa"/>
            <w:gridSpan w:val="3"/>
            <w:vAlign w:val="center"/>
          </w:tcPr>
          <w:p w14:paraId="20D72FEB" w14:textId="400D8BD4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8,939,649,134</w:t>
            </w:r>
          </w:p>
        </w:tc>
        <w:tc>
          <w:tcPr>
            <w:tcW w:w="741" w:type="dxa"/>
            <w:gridSpan w:val="2"/>
            <w:vAlign w:val="center"/>
          </w:tcPr>
          <w:p w14:paraId="7A562089" w14:textId="17F8B92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5.82</w:t>
            </w:r>
          </w:p>
        </w:tc>
        <w:tc>
          <w:tcPr>
            <w:tcW w:w="1390" w:type="dxa"/>
            <w:gridSpan w:val="6"/>
            <w:vAlign w:val="center"/>
          </w:tcPr>
          <w:p w14:paraId="552B23A0" w14:textId="40D4949A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- 586,848,866</w:t>
            </w:r>
          </w:p>
        </w:tc>
        <w:tc>
          <w:tcPr>
            <w:tcW w:w="760" w:type="dxa"/>
            <w:vAlign w:val="center"/>
          </w:tcPr>
          <w:p w14:paraId="730294B4" w14:textId="0F7E4A1C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/>
                <w:b/>
                <w:bCs/>
                <w:noProof/>
                <w:sz w:val="20"/>
              </w:rPr>
              <w:t>- 6.16</w:t>
            </w:r>
          </w:p>
        </w:tc>
        <w:tc>
          <w:tcPr>
            <w:tcW w:w="1113" w:type="dxa"/>
            <w:gridSpan w:val="6"/>
            <w:vAlign w:val="center"/>
          </w:tcPr>
          <w:p w14:paraId="450FA697" w14:textId="10CBA910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0476C999" w14:textId="52861111" w:rsidR="00EC344C" w:rsidRPr="00EC344C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FE3F19" w14:paraId="728BE11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6B5E8151" w14:textId="3079B10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1,369,161,633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393F983" w14:textId="671A2E5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1,076,584</w:t>
            </w:r>
          </w:p>
        </w:tc>
        <w:tc>
          <w:tcPr>
            <w:tcW w:w="1426" w:type="dxa"/>
            <w:gridSpan w:val="4"/>
            <w:vAlign w:val="center"/>
          </w:tcPr>
          <w:p w14:paraId="7ED7DE71" w14:textId="5303882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1,182,209,143</w:t>
            </w:r>
          </w:p>
        </w:tc>
        <w:tc>
          <w:tcPr>
            <w:tcW w:w="1393" w:type="dxa"/>
            <w:gridSpan w:val="3"/>
            <w:vAlign w:val="center"/>
          </w:tcPr>
          <w:p w14:paraId="3A7D9CAC" w14:textId="06D0EAD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2,552,447,360</w:t>
            </w:r>
          </w:p>
        </w:tc>
        <w:tc>
          <w:tcPr>
            <w:tcW w:w="741" w:type="dxa"/>
            <w:gridSpan w:val="2"/>
            <w:vAlign w:val="center"/>
          </w:tcPr>
          <w:p w14:paraId="7FF043A1" w14:textId="776D512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1.66</w:t>
            </w:r>
          </w:p>
        </w:tc>
        <w:tc>
          <w:tcPr>
            <w:tcW w:w="1390" w:type="dxa"/>
            <w:gridSpan w:val="6"/>
            <w:vAlign w:val="center"/>
          </w:tcPr>
          <w:p w14:paraId="3F5F6CD4" w14:textId="48E7092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- 182,562,640</w:t>
            </w:r>
          </w:p>
        </w:tc>
        <w:tc>
          <w:tcPr>
            <w:tcW w:w="760" w:type="dxa"/>
            <w:vAlign w:val="center"/>
          </w:tcPr>
          <w:p w14:paraId="4ADEC5E0" w14:textId="5F06F50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- 6.68</w:t>
            </w:r>
          </w:p>
        </w:tc>
        <w:tc>
          <w:tcPr>
            <w:tcW w:w="1113" w:type="dxa"/>
            <w:gridSpan w:val="6"/>
            <w:vAlign w:val="center"/>
          </w:tcPr>
          <w:p w14:paraId="5F59F971" w14:textId="11B06F8D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9C34071" w14:textId="7232F1E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FE3F19" w14:paraId="71BCDD4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B47892B" w14:textId="152D86A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26,596,632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2663807" w14:textId="492BB84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6800C55" w14:textId="216D3066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1965DDAB" w14:textId="4A006AF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26,596,632</w:t>
            </w:r>
          </w:p>
        </w:tc>
        <w:tc>
          <w:tcPr>
            <w:tcW w:w="741" w:type="dxa"/>
            <w:gridSpan w:val="2"/>
            <w:vAlign w:val="center"/>
          </w:tcPr>
          <w:p w14:paraId="73F5A9DB" w14:textId="0FBDE2B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0.02</w:t>
            </w:r>
          </w:p>
        </w:tc>
        <w:tc>
          <w:tcPr>
            <w:tcW w:w="1390" w:type="dxa"/>
            <w:gridSpan w:val="6"/>
            <w:vAlign w:val="center"/>
          </w:tcPr>
          <w:p w14:paraId="3282345D" w14:textId="05918A04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- 2,369,368</w:t>
            </w:r>
          </w:p>
        </w:tc>
        <w:tc>
          <w:tcPr>
            <w:tcW w:w="760" w:type="dxa"/>
            <w:vAlign w:val="center"/>
          </w:tcPr>
          <w:p w14:paraId="481FACBA" w14:textId="2ED0DC02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- 8.18</w:t>
            </w:r>
          </w:p>
        </w:tc>
        <w:tc>
          <w:tcPr>
            <w:tcW w:w="1113" w:type="dxa"/>
            <w:gridSpan w:val="6"/>
            <w:vAlign w:val="center"/>
          </w:tcPr>
          <w:p w14:paraId="0232265A" w14:textId="7B2CB3E3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8F608CF" w14:textId="38C4D44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FE3F19" w14:paraId="7EE15D3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5826CE5" w14:textId="09287857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14,541,702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79887B3" w14:textId="5EE157C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189,000</w:t>
            </w:r>
          </w:p>
        </w:tc>
        <w:tc>
          <w:tcPr>
            <w:tcW w:w="1426" w:type="dxa"/>
            <w:gridSpan w:val="4"/>
            <w:vAlign w:val="center"/>
          </w:tcPr>
          <w:p w14:paraId="219AB745" w14:textId="1D3E4D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4775925B" w14:textId="7AF6D179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14,730,702</w:t>
            </w:r>
          </w:p>
        </w:tc>
        <w:tc>
          <w:tcPr>
            <w:tcW w:w="741" w:type="dxa"/>
            <w:gridSpan w:val="2"/>
            <w:vAlign w:val="center"/>
          </w:tcPr>
          <w:p w14:paraId="047C810F" w14:textId="48A4DCB5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390" w:type="dxa"/>
            <w:gridSpan w:val="6"/>
            <w:vAlign w:val="center"/>
          </w:tcPr>
          <w:p w14:paraId="376FC151" w14:textId="4DF14D9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- 228,298</w:t>
            </w:r>
          </w:p>
        </w:tc>
        <w:tc>
          <w:tcPr>
            <w:tcW w:w="760" w:type="dxa"/>
            <w:vAlign w:val="center"/>
          </w:tcPr>
          <w:p w14:paraId="555801FD" w14:textId="66A2F3D8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/>
                <w:noProof/>
                <w:sz w:val="20"/>
              </w:rPr>
              <w:t>- 1.53</w:t>
            </w:r>
          </w:p>
        </w:tc>
        <w:tc>
          <w:tcPr>
            <w:tcW w:w="1113" w:type="dxa"/>
            <w:gridSpan w:val="6"/>
            <w:vAlign w:val="center"/>
          </w:tcPr>
          <w:p w14:paraId="2C511E47" w14:textId="639AAF6F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F035BB1" w14:textId="525B1BF1" w:rsidR="00EC344C" w:rsidRPr="00EC344C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C34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1FB22A23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26C288A9" w14:textId="4002E72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101,412,098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0018859" w14:textId="5A90FB5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5D886B7" w14:textId="447B62E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7EB4DFC9" w14:textId="6639A8F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101,412,098</w:t>
            </w:r>
          </w:p>
        </w:tc>
        <w:tc>
          <w:tcPr>
            <w:tcW w:w="741" w:type="dxa"/>
            <w:gridSpan w:val="2"/>
            <w:vAlign w:val="center"/>
          </w:tcPr>
          <w:p w14:paraId="7BFA22E5" w14:textId="7E01CB84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90" w:type="dxa"/>
            <w:gridSpan w:val="6"/>
            <w:vAlign w:val="center"/>
          </w:tcPr>
          <w:p w14:paraId="46199537" w14:textId="0AB0BE2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- 4,522,902</w:t>
            </w:r>
          </w:p>
        </w:tc>
        <w:tc>
          <w:tcPr>
            <w:tcW w:w="760" w:type="dxa"/>
            <w:vAlign w:val="center"/>
          </w:tcPr>
          <w:p w14:paraId="5E7E39B8" w14:textId="7F70EAB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- 4.27</w:t>
            </w:r>
          </w:p>
        </w:tc>
        <w:tc>
          <w:tcPr>
            <w:tcW w:w="1113" w:type="dxa"/>
            <w:gridSpan w:val="6"/>
            <w:vAlign w:val="center"/>
          </w:tcPr>
          <w:p w14:paraId="2B792069" w14:textId="79CF722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0DD2A71" w14:textId="4465129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2B0429EA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11074893" w14:textId="11EA880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4,313,396,711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F77EA4B" w14:textId="55FD547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460,608,940</w:t>
            </w:r>
          </w:p>
        </w:tc>
        <w:tc>
          <w:tcPr>
            <w:tcW w:w="1426" w:type="dxa"/>
            <w:gridSpan w:val="4"/>
            <w:vAlign w:val="center"/>
          </w:tcPr>
          <w:p w14:paraId="1664369C" w14:textId="1A92765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1,470,456,691</w:t>
            </w:r>
          </w:p>
        </w:tc>
        <w:tc>
          <w:tcPr>
            <w:tcW w:w="1393" w:type="dxa"/>
            <w:gridSpan w:val="3"/>
            <w:vAlign w:val="center"/>
          </w:tcPr>
          <w:p w14:paraId="1D8FBFB6" w14:textId="6DF6515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6,244,462,342</w:t>
            </w:r>
          </w:p>
        </w:tc>
        <w:tc>
          <w:tcPr>
            <w:tcW w:w="741" w:type="dxa"/>
            <w:gridSpan w:val="2"/>
            <w:vAlign w:val="center"/>
          </w:tcPr>
          <w:p w14:paraId="2EBA7612" w14:textId="547EF39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4.07</w:t>
            </w:r>
          </w:p>
        </w:tc>
        <w:tc>
          <w:tcPr>
            <w:tcW w:w="1390" w:type="dxa"/>
            <w:gridSpan w:val="6"/>
            <w:vAlign w:val="center"/>
          </w:tcPr>
          <w:p w14:paraId="425058EC" w14:textId="2F67BBE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- 397,165,658</w:t>
            </w:r>
          </w:p>
        </w:tc>
        <w:tc>
          <w:tcPr>
            <w:tcW w:w="760" w:type="dxa"/>
            <w:vAlign w:val="center"/>
          </w:tcPr>
          <w:p w14:paraId="1F701B0C" w14:textId="6F97D48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- 5.98</w:t>
            </w:r>
          </w:p>
        </w:tc>
        <w:tc>
          <w:tcPr>
            <w:tcW w:w="1113" w:type="dxa"/>
            <w:gridSpan w:val="6"/>
            <w:vAlign w:val="center"/>
          </w:tcPr>
          <w:p w14:paraId="2ACA4F83" w14:textId="540F2B2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E591840" w14:textId="1010E5E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7A35CD5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9C8C79A" w14:textId="0F23C644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998,048,479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69E57BC" w14:textId="612761DC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105,551</w:t>
            </w:r>
          </w:p>
        </w:tc>
        <w:tc>
          <w:tcPr>
            <w:tcW w:w="1426" w:type="dxa"/>
            <w:gridSpan w:val="4"/>
            <w:vAlign w:val="center"/>
          </w:tcPr>
          <w:p w14:paraId="03987349" w14:textId="0506365B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424,165,170</w:t>
            </w:r>
          </w:p>
        </w:tc>
        <w:tc>
          <w:tcPr>
            <w:tcW w:w="1393" w:type="dxa"/>
            <w:gridSpan w:val="3"/>
            <w:vAlign w:val="center"/>
          </w:tcPr>
          <w:p w14:paraId="0A8B5C8A" w14:textId="2E06FF83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1,422,319,200</w:t>
            </w:r>
          </w:p>
        </w:tc>
        <w:tc>
          <w:tcPr>
            <w:tcW w:w="741" w:type="dxa"/>
            <w:gridSpan w:val="2"/>
            <w:vAlign w:val="center"/>
          </w:tcPr>
          <w:p w14:paraId="1F69C345" w14:textId="553E0708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0.93</w:t>
            </w:r>
          </w:p>
        </w:tc>
        <w:tc>
          <w:tcPr>
            <w:tcW w:w="1390" w:type="dxa"/>
            <w:gridSpan w:val="6"/>
            <w:vAlign w:val="center"/>
          </w:tcPr>
          <w:p w14:paraId="3774FD31" w14:textId="777FC555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- 340,820,800</w:t>
            </w:r>
          </w:p>
        </w:tc>
        <w:tc>
          <w:tcPr>
            <w:tcW w:w="760" w:type="dxa"/>
            <w:vAlign w:val="center"/>
          </w:tcPr>
          <w:p w14:paraId="1E221373" w14:textId="64CAB4F3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- 19.33</w:t>
            </w:r>
          </w:p>
        </w:tc>
        <w:tc>
          <w:tcPr>
            <w:tcW w:w="1113" w:type="dxa"/>
            <w:gridSpan w:val="6"/>
            <w:vAlign w:val="center"/>
          </w:tcPr>
          <w:p w14:paraId="1C50E3AB" w14:textId="625995B9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- 105,104,790</w:t>
            </w:r>
          </w:p>
        </w:tc>
        <w:tc>
          <w:tcPr>
            <w:tcW w:w="678" w:type="dxa"/>
            <w:vAlign w:val="center"/>
          </w:tcPr>
          <w:p w14:paraId="663AD622" w14:textId="088CD8A7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- 6.88</w:t>
            </w:r>
          </w:p>
        </w:tc>
      </w:tr>
      <w:tr w:rsidR="00EC344C" w:rsidRPr="001742A6" w14:paraId="0B71E40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D134729" w14:textId="693760B8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336,170,517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79DF7E3" w14:textId="18B4162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23BB361" w14:textId="1C4BCDC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129,102,035</w:t>
            </w:r>
          </w:p>
        </w:tc>
        <w:tc>
          <w:tcPr>
            <w:tcW w:w="1393" w:type="dxa"/>
            <w:gridSpan w:val="3"/>
            <w:vAlign w:val="center"/>
          </w:tcPr>
          <w:p w14:paraId="375D6A01" w14:textId="78ADF6A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465,272,552</w:t>
            </w:r>
          </w:p>
        </w:tc>
        <w:tc>
          <w:tcPr>
            <w:tcW w:w="741" w:type="dxa"/>
            <w:gridSpan w:val="2"/>
            <w:vAlign w:val="center"/>
          </w:tcPr>
          <w:p w14:paraId="15B87312" w14:textId="6533A2A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0.30</w:t>
            </w:r>
          </w:p>
        </w:tc>
        <w:tc>
          <w:tcPr>
            <w:tcW w:w="1390" w:type="dxa"/>
            <w:gridSpan w:val="6"/>
            <w:vAlign w:val="center"/>
          </w:tcPr>
          <w:p w14:paraId="602330AF" w14:textId="3A9A86C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- 20,260,448</w:t>
            </w:r>
          </w:p>
        </w:tc>
        <w:tc>
          <w:tcPr>
            <w:tcW w:w="760" w:type="dxa"/>
            <w:vAlign w:val="center"/>
          </w:tcPr>
          <w:p w14:paraId="410F9DCA" w14:textId="5657BAE4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- 4.17</w:t>
            </w:r>
          </w:p>
        </w:tc>
        <w:tc>
          <w:tcPr>
            <w:tcW w:w="1113" w:type="dxa"/>
            <w:gridSpan w:val="6"/>
            <w:vAlign w:val="center"/>
          </w:tcPr>
          <w:p w14:paraId="0F251DA9" w14:textId="4D25375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DEF969E" w14:textId="6F7DDB2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315BB249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2B466020" w14:textId="7507BAE8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661,877,962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45E27534" w14:textId="6D17A5B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105,551</w:t>
            </w:r>
          </w:p>
        </w:tc>
        <w:tc>
          <w:tcPr>
            <w:tcW w:w="1426" w:type="dxa"/>
            <w:gridSpan w:val="4"/>
            <w:vAlign w:val="center"/>
          </w:tcPr>
          <w:p w14:paraId="1BB733F8" w14:textId="0FF1E878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295,063,135</w:t>
            </w:r>
          </w:p>
        </w:tc>
        <w:tc>
          <w:tcPr>
            <w:tcW w:w="1393" w:type="dxa"/>
            <w:gridSpan w:val="3"/>
            <w:vAlign w:val="center"/>
          </w:tcPr>
          <w:p w14:paraId="5E517008" w14:textId="3AB9447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957,046,648</w:t>
            </w:r>
          </w:p>
        </w:tc>
        <w:tc>
          <w:tcPr>
            <w:tcW w:w="741" w:type="dxa"/>
            <w:gridSpan w:val="2"/>
            <w:vAlign w:val="center"/>
          </w:tcPr>
          <w:p w14:paraId="7543D2EC" w14:textId="7DEDF8E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0.62</w:t>
            </w:r>
          </w:p>
        </w:tc>
        <w:tc>
          <w:tcPr>
            <w:tcW w:w="1390" w:type="dxa"/>
            <w:gridSpan w:val="6"/>
            <w:vAlign w:val="center"/>
          </w:tcPr>
          <w:p w14:paraId="45FF96C7" w14:textId="3F63E23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- 320,560,352</w:t>
            </w:r>
          </w:p>
        </w:tc>
        <w:tc>
          <w:tcPr>
            <w:tcW w:w="760" w:type="dxa"/>
            <w:vAlign w:val="center"/>
          </w:tcPr>
          <w:p w14:paraId="7948319F" w14:textId="649D8D0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- 25.09</w:t>
            </w:r>
          </w:p>
        </w:tc>
        <w:tc>
          <w:tcPr>
            <w:tcW w:w="1113" w:type="dxa"/>
            <w:gridSpan w:val="6"/>
            <w:vAlign w:val="center"/>
          </w:tcPr>
          <w:p w14:paraId="61A49F17" w14:textId="3086F90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- 105,104,790</w:t>
            </w:r>
          </w:p>
        </w:tc>
        <w:tc>
          <w:tcPr>
            <w:tcW w:w="678" w:type="dxa"/>
            <w:vAlign w:val="center"/>
          </w:tcPr>
          <w:p w14:paraId="037818CA" w14:textId="7CABFCE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- 9.90</w:t>
            </w:r>
          </w:p>
        </w:tc>
      </w:tr>
      <w:tr w:rsidR="00EC344C" w:rsidRPr="001742A6" w14:paraId="5A32FB6D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25D35723" w14:textId="6E2E6A43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1,897,751,493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7C2B188" w14:textId="3A424728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16,966,892</w:t>
            </w:r>
          </w:p>
        </w:tc>
        <w:tc>
          <w:tcPr>
            <w:tcW w:w="1426" w:type="dxa"/>
            <w:gridSpan w:val="4"/>
            <w:vAlign w:val="center"/>
          </w:tcPr>
          <w:p w14:paraId="432183C0" w14:textId="63EB1480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192,602,198</w:t>
            </w:r>
          </w:p>
        </w:tc>
        <w:tc>
          <w:tcPr>
            <w:tcW w:w="1393" w:type="dxa"/>
            <w:gridSpan w:val="3"/>
            <w:vAlign w:val="center"/>
          </w:tcPr>
          <w:p w14:paraId="77C83251" w14:textId="25040E9D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2,107,320,583</w:t>
            </w:r>
          </w:p>
        </w:tc>
        <w:tc>
          <w:tcPr>
            <w:tcW w:w="741" w:type="dxa"/>
            <w:gridSpan w:val="2"/>
            <w:vAlign w:val="center"/>
          </w:tcPr>
          <w:p w14:paraId="563F37E6" w14:textId="5CF6AEE2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1.37</w:t>
            </w:r>
          </w:p>
        </w:tc>
        <w:tc>
          <w:tcPr>
            <w:tcW w:w="1390" w:type="dxa"/>
            <w:gridSpan w:val="6"/>
            <w:vAlign w:val="center"/>
          </w:tcPr>
          <w:p w14:paraId="525050BD" w14:textId="5B3E0847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- 387,149,417</w:t>
            </w:r>
          </w:p>
        </w:tc>
        <w:tc>
          <w:tcPr>
            <w:tcW w:w="760" w:type="dxa"/>
            <w:vAlign w:val="center"/>
          </w:tcPr>
          <w:p w14:paraId="6E3648DC" w14:textId="59786B43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- 15.52</w:t>
            </w:r>
          </w:p>
        </w:tc>
        <w:tc>
          <w:tcPr>
            <w:tcW w:w="1113" w:type="dxa"/>
            <w:gridSpan w:val="6"/>
            <w:vAlign w:val="center"/>
          </w:tcPr>
          <w:p w14:paraId="339616D6" w14:textId="52ED1736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FF6CD69" w14:textId="5D87EBD4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A803C5" w14:paraId="6513E59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0E46CF8" w14:textId="3957F1D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1,671,211,692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6356746" w14:textId="78FC323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16,826,892</w:t>
            </w:r>
          </w:p>
        </w:tc>
        <w:tc>
          <w:tcPr>
            <w:tcW w:w="1426" w:type="dxa"/>
            <w:gridSpan w:val="4"/>
            <w:vAlign w:val="center"/>
          </w:tcPr>
          <w:p w14:paraId="49C7A19A" w14:textId="37E11DB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162,837,942</w:t>
            </w:r>
          </w:p>
        </w:tc>
        <w:tc>
          <w:tcPr>
            <w:tcW w:w="1393" w:type="dxa"/>
            <w:gridSpan w:val="3"/>
            <w:vAlign w:val="center"/>
          </w:tcPr>
          <w:p w14:paraId="0A8F5B21" w14:textId="4CA8AB7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1,850,876,526</w:t>
            </w:r>
          </w:p>
        </w:tc>
        <w:tc>
          <w:tcPr>
            <w:tcW w:w="741" w:type="dxa"/>
            <w:gridSpan w:val="2"/>
            <w:vAlign w:val="center"/>
          </w:tcPr>
          <w:p w14:paraId="38A7ADB9" w14:textId="31C7692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1.21</w:t>
            </w:r>
          </w:p>
        </w:tc>
        <w:tc>
          <w:tcPr>
            <w:tcW w:w="1390" w:type="dxa"/>
            <w:gridSpan w:val="6"/>
            <w:vAlign w:val="center"/>
          </w:tcPr>
          <w:p w14:paraId="13C0568B" w14:textId="6ECFE4C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- 376,834,474</w:t>
            </w:r>
          </w:p>
        </w:tc>
        <w:tc>
          <w:tcPr>
            <w:tcW w:w="760" w:type="dxa"/>
            <w:vAlign w:val="center"/>
          </w:tcPr>
          <w:p w14:paraId="54C4DF26" w14:textId="75610C0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- 16.92</w:t>
            </w:r>
          </w:p>
        </w:tc>
        <w:tc>
          <w:tcPr>
            <w:tcW w:w="1113" w:type="dxa"/>
            <w:gridSpan w:val="6"/>
            <w:vAlign w:val="center"/>
          </w:tcPr>
          <w:p w14:paraId="1FB187AD" w14:textId="75858DE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8AECDA3" w14:textId="49B3C3A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A803C5" w14:paraId="52D78AA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475BC9F7" w14:textId="4422322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175,043,502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75FE917" w14:textId="529FB6C4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57DE176" w14:textId="4F5D212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93F37FE" w14:textId="67DC701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175,043,502</w:t>
            </w:r>
          </w:p>
        </w:tc>
        <w:tc>
          <w:tcPr>
            <w:tcW w:w="741" w:type="dxa"/>
            <w:gridSpan w:val="2"/>
            <w:vAlign w:val="center"/>
          </w:tcPr>
          <w:p w14:paraId="3953FA18" w14:textId="4C8C58A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90" w:type="dxa"/>
            <w:gridSpan w:val="6"/>
            <w:vAlign w:val="center"/>
          </w:tcPr>
          <w:p w14:paraId="65AE36FE" w14:textId="0BA70EE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- 7,537,498</w:t>
            </w:r>
          </w:p>
        </w:tc>
        <w:tc>
          <w:tcPr>
            <w:tcW w:w="760" w:type="dxa"/>
            <w:vAlign w:val="center"/>
          </w:tcPr>
          <w:p w14:paraId="6780AB07" w14:textId="0F6DE7C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- 4.13</w:t>
            </w:r>
          </w:p>
        </w:tc>
        <w:tc>
          <w:tcPr>
            <w:tcW w:w="1113" w:type="dxa"/>
            <w:gridSpan w:val="6"/>
            <w:vAlign w:val="center"/>
          </w:tcPr>
          <w:p w14:paraId="4E2E15F1" w14:textId="0BA1F56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90C95B1" w14:textId="2C4DD1D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A803C5" w14:paraId="4275966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31EF2354" w14:textId="2E216C6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51,496,299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E2B0E41" w14:textId="03CA4D9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140,000</w:t>
            </w:r>
          </w:p>
        </w:tc>
        <w:tc>
          <w:tcPr>
            <w:tcW w:w="1426" w:type="dxa"/>
            <w:gridSpan w:val="4"/>
            <w:vAlign w:val="center"/>
          </w:tcPr>
          <w:p w14:paraId="14CEAB0F" w14:textId="7A81654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29,764,256</w:t>
            </w:r>
          </w:p>
        </w:tc>
        <w:tc>
          <w:tcPr>
            <w:tcW w:w="1393" w:type="dxa"/>
            <w:gridSpan w:val="3"/>
            <w:vAlign w:val="center"/>
          </w:tcPr>
          <w:p w14:paraId="578510F3" w14:textId="1C632EA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81,400,555</w:t>
            </w:r>
          </w:p>
        </w:tc>
        <w:tc>
          <w:tcPr>
            <w:tcW w:w="741" w:type="dxa"/>
            <w:gridSpan w:val="2"/>
            <w:vAlign w:val="center"/>
          </w:tcPr>
          <w:p w14:paraId="26E82474" w14:textId="46A7D8A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390" w:type="dxa"/>
            <w:gridSpan w:val="6"/>
            <w:vAlign w:val="center"/>
          </w:tcPr>
          <w:p w14:paraId="32CB3861" w14:textId="1D5BAA5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- 2,777,445</w:t>
            </w:r>
          </w:p>
        </w:tc>
        <w:tc>
          <w:tcPr>
            <w:tcW w:w="760" w:type="dxa"/>
            <w:vAlign w:val="center"/>
          </w:tcPr>
          <w:p w14:paraId="393EAA98" w14:textId="6451494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- 3.30</w:t>
            </w:r>
          </w:p>
        </w:tc>
        <w:tc>
          <w:tcPr>
            <w:tcW w:w="1113" w:type="dxa"/>
            <w:gridSpan w:val="6"/>
            <w:vAlign w:val="center"/>
          </w:tcPr>
          <w:p w14:paraId="34235C64" w14:textId="0A0A049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B9C33A1" w14:textId="0940D25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00E9852D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341700D9" w14:textId="3ACFD0DC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552,271,490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7188571A" w14:textId="0DFA50C5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13,203,012</w:t>
            </w:r>
          </w:p>
        </w:tc>
        <w:tc>
          <w:tcPr>
            <w:tcW w:w="1426" w:type="dxa"/>
            <w:gridSpan w:val="4"/>
            <w:vAlign w:val="center"/>
          </w:tcPr>
          <w:p w14:paraId="16826B39" w14:textId="35EC8BBA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199,080,286</w:t>
            </w:r>
          </w:p>
        </w:tc>
        <w:tc>
          <w:tcPr>
            <w:tcW w:w="1393" w:type="dxa"/>
            <w:gridSpan w:val="3"/>
            <w:vAlign w:val="center"/>
          </w:tcPr>
          <w:p w14:paraId="2458170A" w14:textId="323A4B61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764,554,788</w:t>
            </w:r>
          </w:p>
        </w:tc>
        <w:tc>
          <w:tcPr>
            <w:tcW w:w="741" w:type="dxa"/>
            <w:gridSpan w:val="2"/>
            <w:vAlign w:val="center"/>
          </w:tcPr>
          <w:p w14:paraId="6278B059" w14:textId="7096E4EE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0.50</w:t>
            </w:r>
          </w:p>
        </w:tc>
        <w:tc>
          <w:tcPr>
            <w:tcW w:w="1390" w:type="dxa"/>
            <w:gridSpan w:val="6"/>
            <w:vAlign w:val="center"/>
          </w:tcPr>
          <w:p w14:paraId="4B123EBE" w14:textId="1B7318C7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- 104,317,212</w:t>
            </w:r>
          </w:p>
        </w:tc>
        <w:tc>
          <w:tcPr>
            <w:tcW w:w="760" w:type="dxa"/>
            <w:vAlign w:val="center"/>
          </w:tcPr>
          <w:p w14:paraId="15FDD4E5" w14:textId="37C3DC7D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- 12.01</w:t>
            </w:r>
          </w:p>
        </w:tc>
        <w:tc>
          <w:tcPr>
            <w:tcW w:w="1113" w:type="dxa"/>
            <w:gridSpan w:val="6"/>
            <w:vAlign w:val="center"/>
          </w:tcPr>
          <w:p w14:paraId="45DD0ED0" w14:textId="2B266E54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C8E0F30" w14:textId="0C32448B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16FAC8AD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19A6AF92" w14:textId="5EE9F08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447,240,060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2AAA2B90" w14:textId="3BD4A24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13,203,012</w:t>
            </w:r>
          </w:p>
        </w:tc>
        <w:tc>
          <w:tcPr>
            <w:tcW w:w="1426" w:type="dxa"/>
            <w:gridSpan w:val="4"/>
            <w:vAlign w:val="center"/>
          </w:tcPr>
          <w:p w14:paraId="5D560924" w14:textId="66EAD35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182,580,599</w:t>
            </w:r>
          </w:p>
        </w:tc>
        <w:tc>
          <w:tcPr>
            <w:tcW w:w="1393" w:type="dxa"/>
            <w:gridSpan w:val="3"/>
            <w:vAlign w:val="center"/>
          </w:tcPr>
          <w:p w14:paraId="48A999C2" w14:textId="775DAE4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643,023,671</w:t>
            </w:r>
          </w:p>
        </w:tc>
        <w:tc>
          <w:tcPr>
            <w:tcW w:w="741" w:type="dxa"/>
            <w:gridSpan w:val="2"/>
            <w:vAlign w:val="center"/>
          </w:tcPr>
          <w:p w14:paraId="2D7C8A62" w14:textId="135316F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0.42</w:t>
            </w:r>
          </w:p>
        </w:tc>
        <w:tc>
          <w:tcPr>
            <w:tcW w:w="1390" w:type="dxa"/>
            <w:gridSpan w:val="6"/>
            <w:vAlign w:val="center"/>
          </w:tcPr>
          <w:p w14:paraId="1DD5A274" w14:textId="6A5E782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- 99,118,329</w:t>
            </w:r>
          </w:p>
        </w:tc>
        <w:tc>
          <w:tcPr>
            <w:tcW w:w="760" w:type="dxa"/>
            <w:vAlign w:val="center"/>
          </w:tcPr>
          <w:p w14:paraId="27C5EF3E" w14:textId="643557E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- 13.36</w:t>
            </w:r>
          </w:p>
        </w:tc>
        <w:tc>
          <w:tcPr>
            <w:tcW w:w="1113" w:type="dxa"/>
            <w:gridSpan w:val="6"/>
            <w:vAlign w:val="center"/>
          </w:tcPr>
          <w:p w14:paraId="6F77F2B7" w14:textId="69EA231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7A74479" w14:textId="7F83C95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4A0B8E8D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2DF14BD9" w14:textId="3A6EC9E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105,031,430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CF783C0" w14:textId="0C0D82B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5E860DE7" w14:textId="6D75088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16,499,687</w:t>
            </w:r>
          </w:p>
        </w:tc>
        <w:tc>
          <w:tcPr>
            <w:tcW w:w="1393" w:type="dxa"/>
            <w:gridSpan w:val="3"/>
            <w:vAlign w:val="center"/>
          </w:tcPr>
          <w:p w14:paraId="57D036C0" w14:textId="4B7B735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121,531,117</w:t>
            </w:r>
          </w:p>
        </w:tc>
        <w:tc>
          <w:tcPr>
            <w:tcW w:w="741" w:type="dxa"/>
            <w:gridSpan w:val="2"/>
            <w:vAlign w:val="center"/>
          </w:tcPr>
          <w:p w14:paraId="69D149CD" w14:textId="1E9EE8E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90" w:type="dxa"/>
            <w:gridSpan w:val="6"/>
            <w:vAlign w:val="center"/>
          </w:tcPr>
          <w:p w14:paraId="1D092673" w14:textId="261CB7F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- 5,198,883</w:t>
            </w:r>
          </w:p>
        </w:tc>
        <w:tc>
          <w:tcPr>
            <w:tcW w:w="760" w:type="dxa"/>
            <w:vAlign w:val="center"/>
          </w:tcPr>
          <w:p w14:paraId="0314CF9D" w14:textId="040F22C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- 4.10</w:t>
            </w:r>
          </w:p>
        </w:tc>
        <w:tc>
          <w:tcPr>
            <w:tcW w:w="1113" w:type="dxa"/>
            <w:gridSpan w:val="6"/>
            <w:vAlign w:val="center"/>
          </w:tcPr>
          <w:p w14:paraId="506D7899" w14:textId="0FA7AC5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12B87920" w14:textId="5CEF30E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1C0EBC9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38688D77" w14:textId="482B7EC0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16,889,868,132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E07EAB2" w14:textId="6D955435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164,049,613</w:t>
            </w:r>
          </w:p>
        </w:tc>
        <w:tc>
          <w:tcPr>
            <w:tcW w:w="1426" w:type="dxa"/>
            <w:gridSpan w:val="4"/>
            <w:vAlign w:val="center"/>
          </w:tcPr>
          <w:p w14:paraId="30C367B0" w14:textId="01DFC566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155,295,215</w:t>
            </w:r>
          </w:p>
        </w:tc>
        <w:tc>
          <w:tcPr>
            <w:tcW w:w="1393" w:type="dxa"/>
            <w:gridSpan w:val="3"/>
            <w:vAlign w:val="center"/>
          </w:tcPr>
          <w:p w14:paraId="536D872E" w14:textId="40D12EDF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17,209,212,960</w:t>
            </w:r>
          </w:p>
        </w:tc>
        <w:tc>
          <w:tcPr>
            <w:tcW w:w="741" w:type="dxa"/>
            <w:gridSpan w:val="2"/>
            <w:vAlign w:val="center"/>
          </w:tcPr>
          <w:p w14:paraId="2BE7CB0D" w14:textId="7B503789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11.21</w:t>
            </w:r>
          </w:p>
        </w:tc>
        <w:tc>
          <w:tcPr>
            <w:tcW w:w="1390" w:type="dxa"/>
            <w:gridSpan w:val="6"/>
            <w:vAlign w:val="center"/>
          </w:tcPr>
          <w:p w14:paraId="7665754E" w14:textId="042B7A58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- 1,747,734,040</w:t>
            </w:r>
          </w:p>
        </w:tc>
        <w:tc>
          <w:tcPr>
            <w:tcW w:w="760" w:type="dxa"/>
            <w:vAlign w:val="center"/>
          </w:tcPr>
          <w:p w14:paraId="2D522B65" w14:textId="2EEDD94A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/>
                <w:b/>
                <w:bCs/>
                <w:noProof/>
                <w:sz w:val="20"/>
              </w:rPr>
              <w:t>- 9.22</w:t>
            </w:r>
          </w:p>
        </w:tc>
        <w:tc>
          <w:tcPr>
            <w:tcW w:w="1113" w:type="dxa"/>
            <w:gridSpan w:val="6"/>
            <w:vAlign w:val="center"/>
          </w:tcPr>
          <w:p w14:paraId="4457977C" w14:textId="5544ABDC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F5B490F" w14:textId="011844DD" w:rsidR="00EC344C" w:rsidRPr="00AB28E7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AB28E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A803C5" w14:paraId="37D611F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7C649A61" w14:textId="47AF373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16,134,180,315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A8372AD" w14:textId="19C5613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126,068,091</w:t>
            </w:r>
          </w:p>
        </w:tc>
        <w:tc>
          <w:tcPr>
            <w:tcW w:w="1426" w:type="dxa"/>
            <w:gridSpan w:val="4"/>
            <w:vAlign w:val="center"/>
          </w:tcPr>
          <w:p w14:paraId="5FD31F01" w14:textId="54E45C9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155,295,215</w:t>
            </w:r>
          </w:p>
        </w:tc>
        <w:tc>
          <w:tcPr>
            <w:tcW w:w="1393" w:type="dxa"/>
            <w:gridSpan w:val="3"/>
            <w:vAlign w:val="center"/>
          </w:tcPr>
          <w:p w14:paraId="41594021" w14:textId="50174FA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16,415,543,621</w:t>
            </w:r>
          </w:p>
        </w:tc>
        <w:tc>
          <w:tcPr>
            <w:tcW w:w="741" w:type="dxa"/>
            <w:gridSpan w:val="2"/>
            <w:vAlign w:val="center"/>
          </w:tcPr>
          <w:p w14:paraId="17FE18DE" w14:textId="49DE0EE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10.70</w:t>
            </w:r>
          </w:p>
        </w:tc>
        <w:tc>
          <w:tcPr>
            <w:tcW w:w="1390" w:type="dxa"/>
            <w:gridSpan w:val="6"/>
            <w:vAlign w:val="center"/>
          </w:tcPr>
          <w:p w14:paraId="0A0CBF30" w14:textId="0C258584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- 1,682,955,379</w:t>
            </w:r>
          </w:p>
        </w:tc>
        <w:tc>
          <w:tcPr>
            <w:tcW w:w="760" w:type="dxa"/>
            <w:vAlign w:val="center"/>
          </w:tcPr>
          <w:p w14:paraId="260F534E" w14:textId="42170F8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- 9.30</w:t>
            </w:r>
          </w:p>
        </w:tc>
        <w:tc>
          <w:tcPr>
            <w:tcW w:w="1113" w:type="dxa"/>
            <w:gridSpan w:val="6"/>
            <w:vAlign w:val="center"/>
          </w:tcPr>
          <w:p w14:paraId="34FB9A06" w14:textId="5F4372B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350A4FB" w14:textId="0D41C9F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A803C5" w14:paraId="031BD7D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2A7D0AD3" w14:textId="31E056E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289,896,735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A151A6B" w14:textId="708FCE6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37,981,522</w:t>
            </w:r>
          </w:p>
        </w:tc>
        <w:tc>
          <w:tcPr>
            <w:tcW w:w="1426" w:type="dxa"/>
            <w:gridSpan w:val="4"/>
            <w:vAlign w:val="center"/>
          </w:tcPr>
          <w:p w14:paraId="36A34593" w14:textId="7EA9536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30B0F5EA" w14:textId="18025DC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327,878,257</w:t>
            </w:r>
          </w:p>
        </w:tc>
        <w:tc>
          <w:tcPr>
            <w:tcW w:w="741" w:type="dxa"/>
            <w:gridSpan w:val="2"/>
            <w:vAlign w:val="center"/>
          </w:tcPr>
          <w:p w14:paraId="0FD6DFDD" w14:textId="71C5C81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390" w:type="dxa"/>
            <w:gridSpan w:val="6"/>
            <w:vAlign w:val="center"/>
          </w:tcPr>
          <w:p w14:paraId="4156CA32" w14:textId="4654885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- 13,607,743</w:t>
            </w:r>
          </w:p>
        </w:tc>
        <w:tc>
          <w:tcPr>
            <w:tcW w:w="760" w:type="dxa"/>
            <w:vAlign w:val="center"/>
          </w:tcPr>
          <w:p w14:paraId="3997C0BF" w14:textId="3916B43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- 3.98</w:t>
            </w:r>
          </w:p>
        </w:tc>
        <w:tc>
          <w:tcPr>
            <w:tcW w:w="1113" w:type="dxa"/>
            <w:gridSpan w:val="6"/>
            <w:vAlign w:val="center"/>
          </w:tcPr>
          <w:p w14:paraId="0DCA3E66" w14:textId="1A07AE0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2C88ED2" w14:textId="1743E40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A803C5" w14:paraId="544AC06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E3547B9" w14:textId="0831889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465,791,082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D0D6983" w14:textId="244CE6C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695A73F" w14:textId="4B77F76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763E01DC" w14:textId="560F4B3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465,791,082</w:t>
            </w:r>
          </w:p>
        </w:tc>
        <w:tc>
          <w:tcPr>
            <w:tcW w:w="741" w:type="dxa"/>
            <w:gridSpan w:val="2"/>
            <w:vAlign w:val="center"/>
          </w:tcPr>
          <w:p w14:paraId="43DA5D4B" w14:textId="5A68BDA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0.30</w:t>
            </w:r>
          </w:p>
        </w:tc>
        <w:tc>
          <w:tcPr>
            <w:tcW w:w="1390" w:type="dxa"/>
            <w:gridSpan w:val="6"/>
            <w:vAlign w:val="center"/>
          </w:tcPr>
          <w:p w14:paraId="2B39D034" w14:textId="62ACE52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- 51,170,918</w:t>
            </w:r>
          </w:p>
        </w:tc>
        <w:tc>
          <w:tcPr>
            <w:tcW w:w="760" w:type="dxa"/>
            <w:vAlign w:val="center"/>
          </w:tcPr>
          <w:p w14:paraId="63F51914" w14:textId="600F784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- 9.90</w:t>
            </w:r>
          </w:p>
        </w:tc>
        <w:tc>
          <w:tcPr>
            <w:tcW w:w="1113" w:type="dxa"/>
            <w:gridSpan w:val="6"/>
            <w:vAlign w:val="center"/>
          </w:tcPr>
          <w:p w14:paraId="4CD00B54" w14:textId="6ECB0B0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44F610B" w14:textId="0508167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D416DE" w14:paraId="533A90E7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2C52935" w14:textId="6DD6EA98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432,205,093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70CAA9A5" w14:textId="4212696B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9DB2584" w14:textId="0AE41D0C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573AF51F" w14:textId="2EA0F8FF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432,205,093</w:t>
            </w:r>
          </w:p>
        </w:tc>
        <w:tc>
          <w:tcPr>
            <w:tcW w:w="741" w:type="dxa"/>
            <w:gridSpan w:val="2"/>
            <w:vAlign w:val="center"/>
          </w:tcPr>
          <w:p w14:paraId="0BDA7AA2" w14:textId="0853925D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0.28</w:t>
            </w:r>
          </w:p>
        </w:tc>
        <w:tc>
          <w:tcPr>
            <w:tcW w:w="1390" w:type="dxa"/>
            <w:gridSpan w:val="6"/>
            <w:vAlign w:val="center"/>
          </w:tcPr>
          <w:p w14:paraId="579F608F" w14:textId="134F2A27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- 25,055,907</w:t>
            </w:r>
          </w:p>
        </w:tc>
        <w:tc>
          <w:tcPr>
            <w:tcW w:w="760" w:type="dxa"/>
            <w:vAlign w:val="center"/>
          </w:tcPr>
          <w:p w14:paraId="18482146" w14:textId="227A46F1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- 5.48</w:t>
            </w:r>
          </w:p>
        </w:tc>
        <w:tc>
          <w:tcPr>
            <w:tcW w:w="1113" w:type="dxa"/>
            <w:gridSpan w:val="6"/>
            <w:vAlign w:val="center"/>
          </w:tcPr>
          <w:p w14:paraId="22312D4F" w14:textId="51CB842C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3A3EFFD" w14:textId="4AE4CE71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358A43D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08D5DF83" w14:textId="4E2CCE5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293,530,878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0FEC6628" w14:textId="5CCF55A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7B17BD88" w14:textId="2277437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58CF02AA" w14:textId="3DA2F21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293,530,878</w:t>
            </w:r>
          </w:p>
        </w:tc>
        <w:tc>
          <w:tcPr>
            <w:tcW w:w="741" w:type="dxa"/>
            <w:gridSpan w:val="2"/>
            <w:vAlign w:val="center"/>
          </w:tcPr>
          <w:p w14:paraId="18A62221" w14:textId="3D0FE42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0.19</w:t>
            </w:r>
          </w:p>
        </w:tc>
        <w:tc>
          <w:tcPr>
            <w:tcW w:w="1390" w:type="dxa"/>
            <w:gridSpan w:val="6"/>
            <w:vAlign w:val="center"/>
          </w:tcPr>
          <w:p w14:paraId="387814D2" w14:textId="170B03C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- 19,746,122</w:t>
            </w:r>
          </w:p>
        </w:tc>
        <w:tc>
          <w:tcPr>
            <w:tcW w:w="760" w:type="dxa"/>
            <w:vAlign w:val="center"/>
          </w:tcPr>
          <w:p w14:paraId="71C3850B" w14:textId="62E0687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- 6.30</w:t>
            </w:r>
          </w:p>
        </w:tc>
        <w:tc>
          <w:tcPr>
            <w:tcW w:w="1113" w:type="dxa"/>
            <w:gridSpan w:val="6"/>
            <w:vAlign w:val="center"/>
          </w:tcPr>
          <w:p w14:paraId="74D3DF25" w14:textId="1CD8377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7F247ADC" w14:textId="250DD23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40BAA9E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14590A3D" w14:textId="31232858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87,496,499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6EA810E" w14:textId="2FC39EC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5D65C715" w14:textId="13C0A27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24935808" w14:textId="1F35991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87,496,499</w:t>
            </w:r>
          </w:p>
        </w:tc>
        <w:tc>
          <w:tcPr>
            <w:tcW w:w="741" w:type="dxa"/>
            <w:gridSpan w:val="2"/>
            <w:vAlign w:val="center"/>
          </w:tcPr>
          <w:p w14:paraId="43A4F7DC" w14:textId="26B9846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90" w:type="dxa"/>
            <w:gridSpan w:val="6"/>
            <w:vAlign w:val="center"/>
          </w:tcPr>
          <w:p w14:paraId="2AC57B4E" w14:textId="619A4BD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- 3,484,501</w:t>
            </w:r>
          </w:p>
        </w:tc>
        <w:tc>
          <w:tcPr>
            <w:tcW w:w="760" w:type="dxa"/>
            <w:vAlign w:val="center"/>
          </w:tcPr>
          <w:p w14:paraId="751824A4" w14:textId="5018414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- 3.83</w:t>
            </w:r>
          </w:p>
        </w:tc>
        <w:tc>
          <w:tcPr>
            <w:tcW w:w="1113" w:type="dxa"/>
            <w:gridSpan w:val="6"/>
            <w:vAlign w:val="center"/>
          </w:tcPr>
          <w:p w14:paraId="3A42A875" w14:textId="3880135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2A45542A" w14:textId="41FE02F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0CC2343D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4159455" w14:textId="497ECF58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51,177,716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AE8534C" w14:textId="14916BE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DD08352" w14:textId="7DE8357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gridSpan w:val="3"/>
            <w:vAlign w:val="center"/>
          </w:tcPr>
          <w:p w14:paraId="634AAC2A" w14:textId="41F8F944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51,177,716</w:t>
            </w:r>
          </w:p>
        </w:tc>
        <w:tc>
          <w:tcPr>
            <w:tcW w:w="741" w:type="dxa"/>
            <w:gridSpan w:val="2"/>
            <w:vAlign w:val="center"/>
          </w:tcPr>
          <w:p w14:paraId="42BBBD1F" w14:textId="40FF2CA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90" w:type="dxa"/>
            <w:gridSpan w:val="6"/>
            <w:vAlign w:val="center"/>
          </w:tcPr>
          <w:p w14:paraId="37531D63" w14:textId="61D3DBD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- 1,825,284</w:t>
            </w:r>
          </w:p>
        </w:tc>
        <w:tc>
          <w:tcPr>
            <w:tcW w:w="760" w:type="dxa"/>
            <w:vAlign w:val="center"/>
          </w:tcPr>
          <w:p w14:paraId="0A9B319D" w14:textId="48C00E3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- 3.44</w:t>
            </w:r>
          </w:p>
        </w:tc>
        <w:tc>
          <w:tcPr>
            <w:tcW w:w="1113" w:type="dxa"/>
            <w:gridSpan w:val="6"/>
            <w:vAlign w:val="center"/>
          </w:tcPr>
          <w:p w14:paraId="7ECB14EB" w14:textId="6D9A4BE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FEE871D" w14:textId="592492B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37A5003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115AAD54" w14:textId="58AE8FE0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10,489,899,779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5EB82696" w14:textId="0F6701D0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18,684,900</w:t>
            </w:r>
          </w:p>
        </w:tc>
        <w:tc>
          <w:tcPr>
            <w:tcW w:w="1426" w:type="dxa"/>
            <w:gridSpan w:val="4"/>
            <w:vAlign w:val="center"/>
          </w:tcPr>
          <w:p w14:paraId="59AD35BD" w14:textId="6033979D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48,104,846</w:t>
            </w:r>
          </w:p>
        </w:tc>
        <w:tc>
          <w:tcPr>
            <w:tcW w:w="1393" w:type="dxa"/>
            <w:gridSpan w:val="3"/>
            <w:vAlign w:val="center"/>
          </w:tcPr>
          <w:p w14:paraId="64F3670E" w14:textId="2728C076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10,556,689,525</w:t>
            </w:r>
          </w:p>
        </w:tc>
        <w:tc>
          <w:tcPr>
            <w:tcW w:w="741" w:type="dxa"/>
            <w:gridSpan w:val="2"/>
            <w:vAlign w:val="center"/>
          </w:tcPr>
          <w:p w14:paraId="68C5644B" w14:textId="0E9C028E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6.88</w:t>
            </w:r>
          </w:p>
        </w:tc>
        <w:tc>
          <w:tcPr>
            <w:tcW w:w="1390" w:type="dxa"/>
            <w:gridSpan w:val="6"/>
            <w:vAlign w:val="center"/>
          </w:tcPr>
          <w:p w14:paraId="77A573C6" w14:textId="267B6EA8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- 302,810,475</w:t>
            </w:r>
          </w:p>
        </w:tc>
        <w:tc>
          <w:tcPr>
            <w:tcW w:w="760" w:type="dxa"/>
            <w:vAlign w:val="center"/>
          </w:tcPr>
          <w:p w14:paraId="21576DAA" w14:textId="04FF1454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- 2.79</w:t>
            </w:r>
          </w:p>
        </w:tc>
        <w:tc>
          <w:tcPr>
            <w:tcW w:w="1113" w:type="dxa"/>
            <w:gridSpan w:val="6"/>
            <w:vAlign w:val="center"/>
          </w:tcPr>
          <w:p w14:paraId="3216DA9D" w14:textId="5C4931B5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1CD9A4B" w14:textId="74A84DDF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67A5305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00731EC" w14:textId="299AF1B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10,489,899,779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3F131E0D" w14:textId="32A69C8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18,684,900</w:t>
            </w:r>
          </w:p>
        </w:tc>
        <w:tc>
          <w:tcPr>
            <w:tcW w:w="1426" w:type="dxa"/>
            <w:gridSpan w:val="4"/>
            <w:vAlign w:val="center"/>
          </w:tcPr>
          <w:p w14:paraId="5B74A11A" w14:textId="173C0D9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48,104,846</w:t>
            </w:r>
          </w:p>
        </w:tc>
        <w:tc>
          <w:tcPr>
            <w:tcW w:w="1393" w:type="dxa"/>
            <w:gridSpan w:val="3"/>
            <w:vAlign w:val="center"/>
          </w:tcPr>
          <w:p w14:paraId="24554E1F" w14:textId="0F036E4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10,556,689,525</w:t>
            </w:r>
          </w:p>
        </w:tc>
        <w:tc>
          <w:tcPr>
            <w:tcW w:w="741" w:type="dxa"/>
            <w:gridSpan w:val="2"/>
            <w:vAlign w:val="center"/>
          </w:tcPr>
          <w:p w14:paraId="77A2AF69" w14:textId="5BE4FAA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6.88</w:t>
            </w:r>
          </w:p>
        </w:tc>
        <w:tc>
          <w:tcPr>
            <w:tcW w:w="1390" w:type="dxa"/>
            <w:gridSpan w:val="6"/>
            <w:vAlign w:val="center"/>
          </w:tcPr>
          <w:p w14:paraId="3730392B" w14:textId="4BE26BE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- 302,810,475</w:t>
            </w:r>
          </w:p>
        </w:tc>
        <w:tc>
          <w:tcPr>
            <w:tcW w:w="760" w:type="dxa"/>
            <w:vAlign w:val="center"/>
          </w:tcPr>
          <w:p w14:paraId="500E015C" w14:textId="36C3D50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- 2.79</w:t>
            </w:r>
          </w:p>
        </w:tc>
        <w:tc>
          <w:tcPr>
            <w:tcW w:w="1113" w:type="dxa"/>
            <w:gridSpan w:val="6"/>
            <w:vAlign w:val="center"/>
          </w:tcPr>
          <w:p w14:paraId="4456FEFD" w14:textId="5D5D87B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880FE36" w14:textId="0829FD9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328CB15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473C4176" w14:textId="7233333B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2,691,448,057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DA82D1F" w14:textId="33656A23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1,444,162</w:t>
            </w:r>
          </w:p>
        </w:tc>
        <w:tc>
          <w:tcPr>
            <w:tcW w:w="1426" w:type="dxa"/>
            <w:gridSpan w:val="4"/>
            <w:vAlign w:val="center"/>
          </w:tcPr>
          <w:p w14:paraId="67D7F59F" w14:textId="6D164E90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173,478,897</w:t>
            </w:r>
          </w:p>
        </w:tc>
        <w:tc>
          <w:tcPr>
            <w:tcW w:w="1393" w:type="dxa"/>
            <w:gridSpan w:val="3"/>
            <w:vAlign w:val="center"/>
          </w:tcPr>
          <w:p w14:paraId="62F6BC3C" w14:textId="64D0A904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2,866,371,116</w:t>
            </w:r>
          </w:p>
        </w:tc>
        <w:tc>
          <w:tcPr>
            <w:tcW w:w="741" w:type="dxa"/>
            <w:gridSpan w:val="2"/>
            <w:vAlign w:val="center"/>
          </w:tcPr>
          <w:p w14:paraId="2EA04415" w14:textId="3DA2F902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1.87</w:t>
            </w:r>
          </w:p>
        </w:tc>
        <w:tc>
          <w:tcPr>
            <w:tcW w:w="1390" w:type="dxa"/>
            <w:gridSpan w:val="6"/>
            <w:vAlign w:val="center"/>
          </w:tcPr>
          <w:p w14:paraId="55609DE3" w14:textId="5F80450C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- 35,959,884</w:t>
            </w:r>
          </w:p>
        </w:tc>
        <w:tc>
          <w:tcPr>
            <w:tcW w:w="760" w:type="dxa"/>
            <w:vAlign w:val="center"/>
          </w:tcPr>
          <w:p w14:paraId="7695F982" w14:textId="45F40E3A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- 1.24</w:t>
            </w:r>
          </w:p>
        </w:tc>
        <w:tc>
          <w:tcPr>
            <w:tcW w:w="1113" w:type="dxa"/>
            <w:gridSpan w:val="6"/>
            <w:vAlign w:val="center"/>
          </w:tcPr>
          <w:p w14:paraId="7291ED94" w14:textId="2EADDC43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6354429F" w14:textId="7B6A0610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1318011D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5A7C3FCE" w14:textId="61397AD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2,691,448,057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BA89C92" w14:textId="5A3F6F8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1,444,162</w:t>
            </w:r>
          </w:p>
        </w:tc>
        <w:tc>
          <w:tcPr>
            <w:tcW w:w="1426" w:type="dxa"/>
            <w:gridSpan w:val="4"/>
            <w:vAlign w:val="center"/>
          </w:tcPr>
          <w:p w14:paraId="3E8B8BF8" w14:textId="4B34D4E4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173,478,897</w:t>
            </w:r>
          </w:p>
        </w:tc>
        <w:tc>
          <w:tcPr>
            <w:tcW w:w="1393" w:type="dxa"/>
            <w:gridSpan w:val="3"/>
            <w:vAlign w:val="center"/>
          </w:tcPr>
          <w:p w14:paraId="0A85778C" w14:textId="2D55EADE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2,866,371,116</w:t>
            </w:r>
          </w:p>
        </w:tc>
        <w:tc>
          <w:tcPr>
            <w:tcW w:w="741" w:type="dxa"/>
            <w:gridSpan w:val="2"/>
            <w:vAlign w:val="center"/>
          </w:tcPr>
          <w:p w14:paraId="3D47F027" w14:textId="6AC2A42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1.87</w:t>
            </w:r>
          </w:p>
        </w:tc>
        <w:tc>
          <w:tcPr>
            <w:tcW w:w="1390" w:type="dxa"/>
            <w:gridSpan w:val="6"/>
            <w:vAlign w:val="center"/>
          </w:tcPr>
          <w:p w14:paraId="0BD4EE26" w14:textId="3A390FA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- 35,959,884</w:t>
            </w:r>
          </w:p>
        </w:tc>
        <w:tc>
          <w:tcPr>
            <w:tcW w:w="760" w:type="dxa"/>
            <w:vAlign w:val="center"/>
          </w:tcPr>
          <w:p w14:paraId="02C0E374" w14:textId="2EC07E96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- 1.24</w:t>
            </w:r>
          </w:p>
        </w:tc>
        <w:tc>
          <w:tcPr>
            <w:tcW w:w="1113" w:type="dxa"/>
            <w:gridSpan w:val="6"/>
            <w:vAlign w:val="center"/>
          </w:tcPr>
          <w:p w14:paraId="3CE27CBB" w14:textId="0603A96C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57D7F67D" w14:textId="4175273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6A8EC23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right w:val="single" w:sz="6" w:space="0" w:color="auto"/>
            </w:tcBorders>
            <w:vAlign w:val="center"/>
          </w:tcPr>
          <w:p w14:paraId="1AEF7800" w14:textId="64B72B42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7,842,527,771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6FDB4FE5" w14:textId="3A621DAE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112,128,854</w:t>
            </w:r>
          </w:p>
        </w:tc>
        <w:tc>
          <w:tcPr>
            <w:tcW w:w="1426" w:type="dxa"/>
            <w:gridSpan w:val="4"/>
            <w:vAlign w:val="center"/>
          </w:tcPr>
          <w:p w14:paraId="4B94F15D" w14:textId="261541F4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328,254,715</w:t>
            </w:r>
          </w:p>
        </w:tc>
        <w:tc>
          <w:tcPr>
            <w:tcW w:w="1393" w:type="dxa"/>
            <w:gridSpan w:val="3"/>
            <w:vAlign w:val="center"/>
          </w:tcPr>
          <w:p w14:paraId="2BFC494A" w14:textId="63E14061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8,282,911,340</w:t>
            </w:r>
          </w:p>
        </w:tc>
        <w:tc>
          <w:tcPr>
            <w:tcW w:w="741" w:type="dxa"/>
            <w:gridSpan w:val="2"/>
            <w:vAlign w:val="center"/>
          </w:tcPr>
          <w:p w14:paraId="089460D2" w14:textId="7CFE05DD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5.40</w:t>
            </w:r>
          </w:p>
        </w:tc>
        <w:tc>
          <w:tcPr>
            <w:tcW w:w="1390" w:type="dxa"/>
            <w:gridSpan w:val="6"/>
            <w:vAlign w:val="center"/>
          </w:tcPr>
          <w:p w14:paraId="3F530FF6" w14:textId="3D040E4F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- 496,967,660</w:t>
            </w:r>
          </w:p>
        </w:tc>
        <w:tc>
          <w:tcPr>
            <w:tcW w:w="760" w:type="dxa"/>
            <w:vAlign w:val="center"/>
          </w:tcPr>
          <w:p w14:paraId="709828A1" w14:textId="77BB36E9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- 5.66</w:t>
            </w:r>
          </w:p>
        </w:tc>
        <w:tc>
          <w:tcPr>
            <w:tcW w:w="1113" w:type="dxa"/>
            <w:gridSpan w:val="6"/>
            <w:vAlign w:val="center"/>
          </w:tcPr>
          <w:p w14:paraId="185BA7A5" w14:textId="1B076056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0F3B21DD" w14:textId="0EAF30FD" w:rsidR="00EC344C" w:rsidRPr="00D416DE" w:rsidRDefault="00EC344C" w:rsidP="00EC344C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44C" w:rsidRPr="001742A6" w14:paraId="4FA4915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bottom w:val="nil"/>
              <w:right w:val="single" w:sz="6" w:space="0" w:color="auto"/>
            </w:tcBorders>
            <w:vAlign w:val="center"/>
          </w:tcPr>
          <w:p w14:paraId="01BED61D" w14:textId="2CE64AD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7,663,003,154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128C73E" w14:textId="3A84F66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112,128,854</w:t>
            </w:r>
          </w:p>
        </w:tc>
        <w:tc>
          <w:tcPr>
            <w:tcW w:w="1426" w:type="dxa"/>
            <w:gridSpan w:val="4"/>
            <w:vAlign w:val="center"/>
          </w:tcPr>
          <w:p w14:paraId="64704B8C" w14:textId="34EFB840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327,044,715</w:t>
            </w:r>
          </w:p>
        </w:tc>
        <w:tc>
          <w:tcPr>
            <w:tcW w:w="1393" w:type="dxa"/>
            <w:gridSpan w:val="3"/>
            <w:vAlign w:val="center"/>
          </w:tcPr>
          <w:p w14:paraId="430F2947" w14:textId="1B65B983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8,102,176,723</w:t>
            </w:r>
          </w:p>
        </w:tc>
        <w:tc>
          <w:tcPr>
            <w:tcW w:w="741" w:type="dxa"/>
            <w:gridSpan w:val="2"/>
            <w:vAlign w:val="center"/>
          </w:tcPr>
          <w:p w14:paraId="37AF6674" w14:textId="6674F91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5.28</w:t>
            </w:r>
          </w:p>
        </w:tc>
        <w:tc>
          <w:tcPr>
            <w:tcW w:w="1390" w:type="dxa"/>
            <w:gridSpan w:val="6"/>
            <w:vAlign w:val="center"/>
          </w:tcPr>
          <w:p w14:paraId="5EFA4BED" w14:textId="2042807A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- 466,070,277</w:t>
            </w:r>
          </w:p>
        </w:tc>
        <w:tc>
          <w:tcPr>
            <w:tcW w:w="760" w:type="dxa"/>
            <w:vAlign w:val="center"/>
          </w:tcPr>
          <w:p w14:paraId="433FB07E" w14:textId="0055D9E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- 5.44</w:t>
            </w:r>
          </w:p>
        </w:tc>
        <w:tc>
          <w:tcPr>
            <w:tcW w:w="1113" w:type="dxa"/>
            <w:gridSpan w:val="6"/>
            <w:vAlign w:val="center"/>
          </w:tcPr>
          <w:p w14:paraId="7D62B31A" w14:textId="6E97DFCD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4E7DEAC6" w14:textId="4B0646F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44C" w:rsidRPr="001742A6" w14:paraId="0F53FEB8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01"/>
        </w:trPr>
        <w:tc>
          <w:tcPr>
            <w:tcW w:w="1271" w:type="dxa"/>
            <w:gridSpan w:val="6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776951AE" w14:textId="0575102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179,524,617</w:t>
            </w:r>
          </w:p>
        </w:tc>
        <w:tc>
          <w:tcPr>
            <w:tcW w:w="1133" w:type="dxa"/>
            <w:gridSpan w:val="3"/>
            <w:tcBorders>
              <w:left w:val="single" w:sz="6" w:space="0" w:color="auto"/>
            </w:tcBorders>
            <w:vAlign w:val="center"/>
          </w:tcPr>
          <w:p w14:paraId="1E6F898F" w14:textId="38655DDF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7FCE47A" w14:textId="59C630B1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1,210,000</w:t>
            </w:r>
          </w:p>
        </w:tc>
        <w:tc>
          <w:tcPr>
            <w:tcW w:w="1393" w:type="dxa"/>
            <w:gridSpan w:val="3"/>
            <w:vAlign w:val="center"/>
          </w:tcPr>
          <w:p w14:paraId="7BD5F8A1" w14:textId="72A558F7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180,734,617</w:t>
            </w:r>
          </w:p>
        </w:tc>
        <w:tc>
          <w:tcPr>
            <w:tcW w:w="741" w:type="dxa"/>
            <w:gridSpan w:val="2"/>
            <w:vAlign w:val="center"/>
          </w:tcPr>
          <w:p w14:paraId="5AB0304C" w14:textId="265E5429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390" w:type="dxa"/>
            <w:gridSpan w:val="6"/>
            <w:vAlign w:val="center"/>
          </w:tcPr>
          <w:p w14:paraId="3439BE88" w14:textId="2EEC051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- 30,897,383</w:t>
            </w:r>
          </w:p>
        </w:tc>
        <w:tc>
          <w:tcPr>
            <w:tcW w:w="760" w:type="dxa"/>
            <w:vAlign w:val="center"/>
          </w:tcPr>
          <w:p w14:paraId="264F48F7" w14:textId="41485282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- 14.60</w:t>
            </w:r>
          </w:p>
        </w:tc>
        <w:tc>
          <w:tcPr>
            <w:tcW w:w="1113" w:type="dxa"/>
            <w:gridSpan w:val="6"/>
            <w:vAlign w:val="center"/>
          </w:tcPr>
          <w:p w14:paraId="4AAEF23D" w14:textId="14D8D6B5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78" w:type="dxa"/>
            <w:vAlign w:val="center"/>
          </w:tcPr>
          <w:p w14:paraId="348FE514" w14:textId="00EF2CAB" w:rsidR="00EC344C" w:rsidRPr="00D416DE" w:rsidRDefault="00EC344C" w:rsidP="00EC344C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9619F" w:rsidRPr="001742A6" w14:paraId="6DA7E74E" w14:textId="77777777" w:rsidTr="00152A86">
        <w:trPr>
          <w:cantSplit/>
          <w:trHeight w:hRule="exact" w:val="482"/>
        </w:trPr>
        <w:tc>
          <w:tcPr>
            <w:tcW w:w="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5F9324" w14:textId="77777777" w:rsidR="0079619F" w:rsidRPr="001742A6" w:rsidRDefault="0079619F" w:rsidP="0079619F">
            <w:pPr>
              <w:pStyle w:val="a6"/>
              <w:widowControl/>
              <w:snapToGrid w:val="0"/>
              <w:spacing w:line="500" w:lineRule="exact"/>
              <w:rPr>
                <w:rFonts w:eastAsia="標楷體"/>
                <w:sz w:val="36"/>
              </w:rPr>
            </w:pPr>
            <w:r w:rsidRPr="001742A6">
              <w:lastRenderedPageBreak/>
              <w:br w:type="page"/>
            </w:r>
            <w:r w:rsidRPr="001742A6">
              <w:br w:type="page"/>
            </w:r>
            <w:r w:rsidRPr="001742A6">
              <w:br w:type="page"/>
            </w:r>
          </w:p>
        </w:tc>
        <w:tc>
          <w:tcPr>
            <w:tcW w:w="902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8BB2" w14:textId="492E97C7" w:rsidR="0079619F" w:rsidRPr="001742A6" w:rsidRDefault="00AB28E7" w:rsidP="0079619F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陸</w:t>
            </w:r>
            <w:r w:rsidR="0079619F"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、中華民國</w:t>
            </w:r>
            <w:proofErr w:type="gramStart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="0079619F" w:rsidRPr="001742A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 w:rsidR="00137156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proofErr w:type="gramEnd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="0079619F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79619F" w:rsidRPr="001742A6" w14:paraId="24B0695C" w14:textId="77777777" w:rsidTr="00081D2D">
        <w:trPr>
          <w:cantSplit/>
          <w:trHeight w:val="556"/>
        </w:trPr>
        <w:tc>
          <w:tcPr>
            <w:tcW w:w="9905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tbl>
            <w:tblPr>
              <w:tblStyle w:val="aff2"/>
              <w:tblW w:w="0" w:type="auto"/>
              <w:tblInd w:w="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6"/>
              <w:gridCol w:w="9210"/>
            </w:tblGrid>
            <w:tr w:rsidR="0079619F" w14:paraId="1E6EBBC3" w14:textId="77777777" w:rsidTr="007B0B42">
              <w:tc>
                <w:tcPr>
                  <w:tcW w:w="476" w:type="dxa"/>
                  <w:vAlign w:val="bottom"/>
                </w:tcPr>
                <w:p w14:paraId="61A7EF50" w14:textId="77777777" w:rsidR="0079619F" w:rsidRPr="00DA73FA" w:rsidRDefault="0079619F" w:rsidP="007B0B42">
                  <w:pPr>
                    <w:ind w:leftChars="-50" w:left="-120" w:rightChars="-20" w:right="-48"/>
                    <w:jc w:val="center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ascii="標楷體" w:eastAsia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9210" w:type="dxa"/>
                  <w:vMerge w:val="restart"/>
                  <w:vAlign w:val="center"/>
                </w:tcPr>
                <w:p w14:paraId="0294B84B" w14:textId="77777777" w:rsidR="0079619F" w:rsidRPr="00EF13E5" w:rsidRDefault="0079619F" w:rsidP="007B0B42">
                  <w:pPr>
                    <w:adjustRightInd w:val="0"/>
                    <w:snapToGrid w:val="0"/>
                    <w:ind w:leftChars="-50" w:left="-120" w:firstLineChars="11" w:firstLine="22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350EE4">
                    <w:rPr>
                      <w:rFonts w:eastAsia="標楷體" w:hint="eastAsia"/>
                      <w:sz w:val="20"/>
                    </w:rPr>
                    <w:t>門</w:t>
                  </w:r>
                  <w:proofErr w:type="gramStart"/>
                  <w:r w:rsidRPr="00350EE4">
                    <w:rPr>
                      <w:rFonts w:eastAsia="標楷體" w:hint="eastAsia"/>
                      <w:sz w:val="20"/>
                    </w:rPr>
                    <w:t>併</w:t>
                  </w:r>
                  <w:proofErr w:type="gramEnd"/>
                  <w:r w:rsidRPr="00350EE4">
                    <w:rPr>
                      <w:rFonts w:eastAsia="標楷體" w:hint="eastAsia"/>
                      <w:sz w:val="20"/>
                    </w:rPr>
                    <w:t>計</w:t>
                  </w:r>
                </w:p>
              </w:tc>
            </w:tr>
            <w:tr w:rsidR="0079619F" w14:paraId="6082F46E" w14:textId="77777777" w:rsidTr="007B0B42">
              <w:tc>
                <w:tcPr>
                  <w:tcW w:w="476" w:type="dxa"/>
                </w:tcPr>
                <w:p w14:paraId="1925E942" w14:textId="77777777" w:rsidR="0079619F" w:rsidRPr="00DA73FA" w:rsidRDefault="0079619F" w:rsidP="007B0B42">
                  <w:pPr>
                    <w:ind w:leftChars="-75" w:left="-120" w:rightChars="-20" w:right="-48" w:hangingChars="30" w:hanging="60"/>
                    <w:jc w:val="center"/>
                    <w:rPr>
                      <w:rFonts w:ascii="標楷體" w:eastAsia="標楷體"/>
                      <w:spacing w:val="20"/>
                      <w:sz w:val="20"/>
                    </w:rPr>
                  </w:pPr>
                  <w:r w:rsidRPr="00EF13E5">
                    <w:rPr>
                      <w:rFonts w:ascii="標楷體" w:eastAsia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9210" w:type="dxa"/>
                  <w:vMerge/>
                </w:tcPr>
                <w:p w14:paraId="5E72430B" w14:textId="77777777" w:rsidR="0079619F" w:rsidRDefault="0079619F" w:rsidP="0079619F">
                  <w:pPr>
                    <w:ind w:right="80"/>
                    <w:rPr>
                      <w:rFonts w:ascii="標楷體" w:eastAsia="標楷體"/>
                      <w:spacing w:val="20"/>
                    </w:rPr>
                  </w:pPr>
                </w:p>
              </w:tc>
            </w:tr>
          </w:tbl>
          <w:p w14:paraId="023775D7" w14:textId="669E4AC9" w:rsidR="0079619F" w:rsidRPr="001742A6" w:rsidRDefault="0079619F" w:rsidP="0079619F">
            <w:pPr>
              <w:spacing w:before="60"/>
              <w:ind w:right="6"/>
              <w:rPr>
                <w:rFonts w:ascii="標楷體" w:eastAsia="標楷體"/>
                <w:spacing w:val="20"/>
              </w:rPr>
            </w:pPr>
          </w:p>
        </w:tc>
      </w:tr>
      <w:tr w:rsidR="0079619F" w:rsidRPr="001742A6" w14:paraId="2C6B4137" w14:textId="77777777" w:rsidTr="00081D2D">
        <w:trPr>
          <w:cantSplit/>
          <w:trHeight w:val="425"/>
        </w:trPr>
        <w:tc>
          <w:tcPr>
            <w:tcW w:w="3290" w:type="dxa"/>
            <w:gridSpan w:val="11"/>
            <w:tcBorders>
              <w:left w:val="nil"/>
            </w:tcBorders>
            <w:vAlign w:val="center"/>
          </w:tcPr>
          <w:p w14:paraId="0699B6EA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1506" w:type="dxa"/>
            <w:gridSpan w:val="4"/>
            <w:vMerge w:val="restart"/>
            <w:vAlign w:val="center"/>
          </w:tcPr>
          <w:p w14:paraId="520AD838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5109" w:type="dxa"/>
            <w:gridSpan w:val="17"/>
            <w:vAlign w:val="center"/>
          </w:tcPr>
          <w:p w14:paraId="0515B271" w14:textId="77777777" w:rsidR="0079619F" w:rsidRPr="001742A6" w:rsidRDefault="0079619F" w:rsidP="00137156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決算數</w:t>
            </w:r>
          </w:p>
        </w:tc>
      </w:tr>
      <w:tr w:rsidR="0079619F" w:rsidRPr="001742A6" w14:paraId="2B5D1EAE" w14:textId="77777777" w:rsidTr="00152A86">
        <w:trPr>
          <w:cantSplit/>
          <w:trHeight w:val="454"/>
        </w:trPr>
        <w:tc>
          <w:tcPr>
            <w:tcW w:w="274" w:type="dxa"/>
            <w:gridSpan w:val="2"/>
            <w:tcBorders>
              <w:left w:val="nil"/>
            </w:tcBorders>
            <w:vAlign w:val="center"/>
          </w:tcPr>
          <w:p w14:paraId="29B19C3F" w14:textId="77777777" w:rsidR="0079619F" w:rsidRPr="001742A6" w:rsidRDefault="0079619F" w:rsidP="0079619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款</w:t>
            </w:r>
          </w:p>
        </w:tc>
        <w:tc>
          <w:tcPr>
            <w:tcW w:w="417" w:type="dxa"/>
            <w:vAlign w:val="center"/>
          </w:tcPr>
          <w:p w14:paraId="1DC3D862" w14:textId="77777777" w:rsidR="0079619F" w:rsidRPr="001742A6" w:rsidRDefault="0079619F" w:rsidP="0079619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599" w:type="dxa"/>
            <w:gridSpan w:val="8"/>
            <w:vAlign w:val="center"/>
          </w:tcPr>
          <w:p w14:paraId="7D50E39E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1506" w:type="dxa"/>
            <w:gridSpan w:val="4"/>
            <w:vMerge/>
            <w:vAlign w:val="center"/>
          </w:tcPr>
          <w:p w14:paraId="23391132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272" w:type="dxa"/>
            <w:gridSpan w:val="4"/>
            <w:vAlign w:val="center"/>
          </w:tcPr>
          <w:p w14:paraId="5F557B1C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36" w:type="dxa"/>
            <w:vAlign w:val="center"/>
          </w:tcPr>
          <w:p w14:paraId="6D60DA1B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236" w:type="dxa"/>
            <w:gridSpan w:val="7"/>
            <w:vAlign w:val="center"/>
          </w:tcPr>
          <w:p w14:paraId="379C1E18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65" w:type="dxa"/>
            <w:gridSpan w:val="5"/>
            <w:vAlign w:val="center"/>
          </w:tcPr>
          <w:p w14:paraId="7B3B41ED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6A24BB" w:rsidRPr="001742A6" w14:paraId="4C5F5AA2" w14:textId="77777777" w:rsidTr="00487DC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  <w:vAlign w:val="center"/>
          </w:tcPr>
          <w:p w14:paraId="2E6EBD2C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260B5">
              <w:rPr>
                <w:rFonts w:ascii="新細明體" w:hAnsi="新細明體"/>
                <w:b/>
                <w:noProof/>
                <w:sz w:val="20"/>
              </w:rPr>
              <w:t>17</w:t>
            </w: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695C1128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99" w:type="dxa"/>
            <w:gridSpan w:val="8"/>
            <w:tcBorders>
              <w:bottom w:val="nil"/>
            </w:tcBorders>
            <w:vAlign w:val="center"/>
          </w:tcPr>
          <w:p w14:paraId="0C0B1303" w14:textId="77777777" w:rsidR="006A24BB" w:rsidRPr="001742A6" w:rsidRDefault="006A24BB" w:rsidP="006A24BB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260B5">
              <w:rPr>
                <w:rFonts w:ascii="標楷體" w:eastAsia="標楷體" w:hAnsi="標楷體" w:hint="eastAsia"/>
                <w:b/>
                <w:noProof/>
                <w:sz w:val="20"/>
              </w:rPr>
              <w:t>臺中市政府環境保護局主管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1FE507A6" w14:textId="02352E0C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6,018,681,000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30632F91" w14:textId="65055B4E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5,159,908,998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6824935B" w14:textId="45527D3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107,527,183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5E360769" w14:textId="017EDFEF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402,196,315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59C742ED" w14:textId="69A14ED9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5,669,632,496</w:t>
            </w:r>
          </w:p>
        </w:tc>
      </w:tr>
      <w:tr w:rsidR="006A24BB" w:rsidRPr="001742A6" w14:paraId="29B0C7C1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</w:tcPr>
          <w:p w14:paraId="0124DF35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</w:tcPr>
          <w:p w14:paraId="7E93AC5F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0248BA98" w14:textId="77777777" w:rsidR="006A24BB" w:rsidRPr="001742A6" w:rsidRDefault="006A24BB" w:rsidP="00487DCC">
            <w:pPr>
              <w:spacing w:line="28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臺中市政府環境保護局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3B2AFE75" w14:textId="71D4597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6,018,681,000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7B70B2E8" w14:textId="3EC6D91E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5,159,908,998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2D8C6E69" w14:textId="02DB7D5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107,527,183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7F747CFF" w14:textId="4C4A880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402,196,315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32EC2E16" w14:textId="6FD231AD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5,669,632,496</w:t>
            </w:r>
          </w:p>
        </w:tc>
      </w:tr>
      <w:tr w:rsidR="006A24BB" w:rsidRPr="001742A6" w14:paraId="186EA835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</w:tcPr>
          <w:p w14:paraId="7DEBEEB5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18</w:t>
            </w: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5F318D6A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0B0AF87F" w14:textId="77777777" w:rsidR="006A24BB" w:rsidRPr="001742A6" w:rsidRDefault="006A24BB" w:rsidP="006A24BB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臺中市政府文化局主管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3EEBE393" w14:textId="48B5F51F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1,607,273,000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7A864428" w14:textId="42012BB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1,296,071,118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0BF1B6DC" w14:textId="579A9DF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10,405,688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5300C101" w14:textId="608DA4D7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233,287,343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5EF92E36" w14:textId="6B2326C5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1,539,764,149</w:t>
            </w:r>
          </w:p>
        </w:tc>
      </w:tr>
      <w:tr w:rsidR="006A24BB" w:rsidRPr="001742A6" w14:paraId="0CF09907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</w:tcPr>
          <w:p w14:paraId="6837C3E1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3E628BA5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65940AE9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臺中市政府文化局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7B7381E7" w14:textId="327D9B4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710,679,000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194B8563" w14:textId="7B5F02EA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660,802,743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0148F438" w14:textId="1F517AB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1,202,480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66CDC63C" w14:textId="2FBD48F2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21,249,126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7F3AC6FB" w14:textId="380C2F2D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683,254,349</w:t>
            </w:r>
          </w:p>
        </w:tc>
      </w:tr>
      <w:tr w:rsidR="006A24BB" w:rsidRPr="001742A6" w14:paraId="7B795035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</w:tcPr>
          <w:p w14:paraId="052B4F2E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69893C93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50E5BB54" w14:textId="77777777" w:rsidR="006A24BB" w:rsidRPr="006773CE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773CE">
              <w:rPr>
                <w:rFonts w:ascii="標楷體" w:eastAsia="標楷體" w:hAnsi="標楷體" w:hint="eastAsia"/>
                <w:noProof/>
                <w:sz w:val="20"/>
              </w:rPr>
              <w:t>臺中市文化資產處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18505CE2" w14:textId="670F6FC2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394,399,000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5E081BFF" w14:textId="58A57BF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180,048,651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7826F3EE" w14:textId="68416E77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9,172,411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0968D9B1" w14:textId="4436967D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176,405,249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167401E4" w14:textId="6AA3774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365,626,311</w:t>
            </w:r>
          </w:p>
        </w:tc>
      </w:tr>
      <w:tr w:rsidR="006A24BB" w:rsidRPr="001742A6" w14:paraId="3310DF7B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</w:tcPr>
          <w:p w14:paraId="7806ECEC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3CBC1AB0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17589CA5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臺中市立圖書館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3D7E1D17" w14:textId="3914A02A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502,195,000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2A2EC935" w14:textId="327031C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455,219,724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5FE9C587" w14:textId="5F6343F2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30,797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264BACA1" w14:textId="70CCE0B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35,632,968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402A5522" w14:textId="19DB8CD0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490,883,489</w:t>
            </w:r>
          </w:p>
        </w:tc>
      </w:tr>
      <w:tr w:rsidR="006A24BB" w:rsidRPr="001742A6" w14:paraId="7E5770E1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top w:val="nil"/>
            </w:tcBorders>
          </w:tcPr>
          <w:p w14:paraId="295A3B44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19</w:t>
            </w:r>
          </w:p>
        </w:tc>
        <w:tc>
          <w:tcPr>
            <w:tcW w:w="417" w:type="dxa"/>
            <w:tcBorders>
              <w:top w:val="nil"/>
            </w:tcBorders>
            <w:vAlign w:val="center"/>
          </w:tcPr>
          <w:p w14:paraId="05A0616B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  <w:tcBorders>
              <w:top w:val="nil"/>
            </w:tcBorders>
          </w:tcPr>
          <w:p w14:paraId="74C604CF" w14:textId="77777777" w:rsidR="006A24BB" w:rsidRPr="001742A6" w:rsidRDefault="006A24BB" w:rsidP="006A24BB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742A6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1506" w:type="dxa"/>
            <w:gridSpan w:val="4"/>
            <w:tcBorders>
              <w:top w:val="nil"/>
            </w:tcBorders>
            <w:vAlign w:val="center"/>
          </w:tcPr>
          <w:p w14:paraId="6BB36937" w14:textId="5411C919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1,413,578,000</w:t>
            </w:r>
          </w:p>
        </w:tc>
        <w:tc>
          <w:tcPr>
            <w:tcW w:w="1272" w:type="dxa"/>
            <w:gridSpan w:val="4"/>
            <w:tcBorders>
              <w:top w:val="nil"/>
            </w:tcBorders>
            <w:vAlign w:val="center"/>
          </w:tcPr>
          <w:p w14:paraId="5CD85219" w14:textId="02D26503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1,333,904,990</w:t>
            </w:r>
          </w:p>
        </w:tc>
        <w:tc>
          <w:tcPr>
            <w:tcW w:w="1136" w:type="dxa"/>
            <w:tcBorders>
              <w:top w:val="nil"/>
            </w:tcBorders>
            <w:vAlign w:val="center"/>
          </w:tcPr>
          <w:p w14:paraId="71D2714E" w14:textId="4897AFA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3,465,213</w:t>
            </w:r>
          </w:p>
        </w:tc>
        <w:tc>
          <w:tcPr>
            <w:tcW w:w="1236" w:type="dxa"/>
            <w:gridSpan w:val="7"/>
            <w:tcBorders>
              <w:top w:val="nil"/>
            </w:tcBorders>
            <w:vAlign w:val="center"/>
          </w:tcPr>
          <w:p w14:paraId="3151B094" w14:textId="7DD924C0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47,531,595</w:t>
            </w:r>
          </w:p>
        </w:tc>
        <w:tc>
          <w:tcPr>
            <w:tcW w:w="1465" w:type="dxa"/>
            <w:gridSpan w:val="5"/>
            <w:tcBorders>
              <w:top w:val="nil"/>
            </w:tcBorders>
            <w:vAlign w:val="center"/>
          </w:tcPr>
          <w:p w14:paraId="25EFDF54" w14:textId="24FB566D" w:rsidR="006A24BB" w:rsidRPr="006A24BB" w:rsidRDefault="006A24BB" w:rsidP="006A24B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6A24BB">
              <w:rPr>
                <w:rFonts w:ascii="新細明體" w:hAnsi="新細明體"/>
                <w:b/>
                <w:bCs/>
                <w:noProof/>
                <w:sz w:val="20"/>
              </w:rPr>
              <w:t>1,384,901,798</w:t>
            </w:r>
          </w:p>
        </w:tc>
      </w:tr>
      <w:tr w:rsidR="006A24BB" w:rsidRPr="001742A6" w14:paraId="2E47C180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7B925FFF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979A802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0B2F1DA3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臺中市政府地政局</w:t>
            </w:r>
          </w:p>
        </w:tc>
        <w:tc>
          <w:tcPr>
            <w:tcW w:w="1506" w:type="dxa"/>
            <w:gridSpan w:val="4"/>
            <w:vAlign w:val="center"/>
          </w:tcPr>
          <w:p w14:paraId="29909F94" w14:textId="0B3E569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431,592,000</w:t>
            </w:r>
          </w:p>
        </w:tc>
        <w:tc>
          <w:tcPr>
            <w:tcW w:w="1272" w:type="dxa"/>
            <w:gridSpan w:val="4"/>
            <w:vAlign w:val="center"/>
          </w:tcPr>
          <w:p w14:paraId="2C46AE6F" w14:textId="427609B8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396,232,788</w:t>
            </w:r>
          </w:p>
        </w:tc>
        <w:tc>
          <w:tcPr>
            <w:tcW w:w="1136" w:type="dxa"/>
            <w:vAlign w:val="center"/>
          </w:tcPr>
          <w:p w14:paraId="2E9E9E9C" w14:textId="02C8DCE8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3,465,213</w:t>
            </w:r>
          </w:p>
        </w:tc>
        <w:tc>
          <w:tcPr>
            <w:tcW w:w="1236" w:type="dxa"/>
            <w:gridSpan w:val="7"/>
            <w:vAlign w:val="center"/>
          </w:tcPr>
          <w:p w14:paraId="163788B0" w14:textId="245E24B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22,481,595</w:t>
            </w:r>
          </w:p>
        </w:tc>
        <w:tc>
          <w:tcPr>
            <w:tcW w:w="1465" w:type="dxa"/>
            <w:gridSpan w:val="5"/>
            <w:vAlign w:val="center"/>
          </w:tcPr>
          <w:p w14:paraId="6B837C63" w14:textId="6675E78D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422,179,596</w:t>
            </w:r>
          </w:p>
        </w:tc>
      </w:tr>
      <w:tr w:rsidR="006A24BB" w:rsidRPr="001742A6" w14:paraId="69EB4277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11D715C2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36A672E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9" w:type="dxa"/>
            <w:gridSpan w:val="8"/>
          </w:tcPr>
          <w:p w14:paraId="24050FED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臺中市中興地政事務所</w:t>
            </w:r>
          </w:p>
        </w:tc>
        <w:tc>
          <w:tcPr>
            <w:tcW w:w="1506" w:type="dxa"/>
            <w:gridSpan w:val="4"/>
            <w:vAlign w:val="center"/>
          </w:tcPr>
          <w:p w14:paraId="7140C41F" w14:textId="5ABAEEF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121,435,000</w:t>
            </w:r>
          </w:p>
        </w:tc>
        <w:tc>
          <w:tcPr>
            <w:tcW w:w="1272" w:type="dxa"/>
            <w:gridSpan w:val="4"/>
            <w:vAlign w:val="center"/>
          </w:tcPr>
          <w:p w14:paraId="5CB0CEF9" w14:textId="4C3CBD32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117,759,234</w:t>
            </w:r>
          </w:p>
        </w:tc>
        <w:tc>
          <w:tcPr>
            <w:tcW w:w="1136" w:type="dxa"/>
            <w:vAlign w:val="center"/>
          </w:tcPr>
          <w:p w14:paraId="06010E16" w14:textId="2AC62B8A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71861D7C" w14:textId="66E9855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4126006E" w14:textId="387D253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117,759,234</w:t>
            </w:r>
          </w:p>
        </w:tc>
      </w:tr>
      <w:tr w:rsidR="006A24BB" w:rsidRPr="001742A6" w14:paraId="18A568F2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0161CC84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FEF8C0B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9" w:type="dxa"/>
            <w:gridSpan w:val="8"/>
          </w:tcPr>
          <w:p w14:paraId="43DC3C4B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臺中市中正地政事務所</w:t>
            </w:r>
          </w:p>
        </w:tc>
        <w:tc>
          <w:tcPr>
            <w:tcW w:w="1506" w:type="dxa"/>
            <w:gridSpan w:val="4"/>
            <w:vAlign w:val="center"/>
          </w:tcPr>
          <w:p w14:paraId="7301D45C" w14:textId="654708DE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119,970,000</w:t>
            </w:r>
          </w:p>
        </w:tc>
        <w:tc>
          <w:tcPr>
            <w:tcW w:w="1272" w:type="dxa"/>
            <w:gridSpan w:val="4"/>
            <w:vAlign w:val="center"/>
          </w:tcPr>
          <w:p w14:paraId="283CBE1E" w14:textId="42046F71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117,141,323</w:t>
            </w:r>
          </w:p>
        </w:tc>
        <w:tc>
          <w:tcPr>
            <w:tcW w:w="1136" w:type="dxa"/>
            <w:vAlign w:val="center"/>
          </w:tcPr>
          <w:p w14:paraId="3D563F91" w14:textId="4EF6364A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30D18022" w14:textId="11CB484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702D65C0" w14:textId="5F9013BD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117,141,323</w:t>
            </w:r>
          </w:p>
        </w:tc>
      </w:tr>
      <w:tr w:rsidR="006A24BB" w:rsidRPr="001742A6" w14:paraId="6B77ECEA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1CB7B880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F2DBCE6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99" w:type="dxa"/>
            <w:gridSpan w:val="8"/>
          </w:tcPr>
          <w:p w14:paraId="28B49873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臺中市中山地政事務所</w:t>
            </w:r>
          </w:p>
        </w:tc>
        <w:tc>
          <w:tcPr>
            <w:tcW w:w="1506" w:type="dxa"/>
            <w:gridSpan w:val="4"/>
            <w:vAlign w:val="center"/>
          </w:tcPr>
          <w:p w14:paraId="334945E6" w14:textId="29DC9A80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116,523,000</w:t>
            </w:r>
          </w:p>
        </w:tc>
        <w:tc>
          <w:tcPr>
            <w:tcW w:w="1272" w:type="dxa"/>
            <w:gridSpan w:val="4"/>
            <w:vAlign w:val="center"/>
          </w:tcPr>
          <w:p w14:paraId="1D0B6565" w14:textId="55BA50F8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113,847,626</w:t>
            </w:r>
          </w:p>
        </w:tc>
        <w:tc>
          <w:tcPr>
            <w:tcW w:w="1136" w:type="dxa"/>
            <w:vAlign w:val="center"/>
          </w:tcPr>
          <w:p w14:paraId="593D8930" w14:textId="78CF9F55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28C4EACE" w14:textId="09B07973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257097AF" w14:textId="11B08AA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113,847,626</w:t>
            </w:r>
          </w:p>
        </w:tc>
      </w:tr>
      <w:tr w:rsidR="006A24BB" w:rsidRPr="001742A6" w14:paraId="4952CEED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72C8ACC3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798BA71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599" w:type="dxa"/>
            <w:gridSpan w:val="8"/>
          </w:tcPr>
          <w:p w14:paraId="59352F6E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臺中市豐原地政事務所</w:t>
            </w:r>
          </w:p>
        </w:tc>
        <w:tc>
          <w:tcPr>
            <w:tcW w:w="1506" w:type="dxa"/>
            <w:gridSpan w:val="4"/>
            <w:vAlign w:val="center"/>
          </w:tcPr>
          <w:p w14:paraId="68697982" w14:textId="4D049D50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92,583,000</w:t>
            </w:r>
          </w:p>
        </w:tc>
        <w:tc>
          <w:tcPr>
            <w:tcW w:w="1272" w:type="dxa"/>
            <w:gridSpan w:val="4"/>
            <w:vAlign w:val="center"/>
          </w:tcPr>
          <w:p w14:paraId="3167554E" w14:textId="25BB1B84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89,085,910</w:t>
            </w:r>
          </w:p>
        </w:tc>
        <w:tc>
          <w:tcPr>
            <w:tcW w:w="1136" w:type="dxa"/>
            <w:vAlign w:val="center"/>
          </w:tcPr>
          <w:p w14:paraId="64406C72" w14:textId="3250751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168D4CD3" w14:textId="3BA1D951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1,882,000</w:t>
            </w:r>
          </w:p>
        </w:tc>
        <w:tc>
          <w:tcPr>
            <w:tcW w:w="1465" w:type="dxa"/>
            <w:gridSpan w:val="5"/>
            <w:vAlign w:val="center"/>
          </w:tcPr>
          <w:p w14:paraId="45C8F459" w14:textId="5DF038A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90,967,910</w:t>
            </w:r>
          </w:p>
        </w:tc>
      </w:tr>
      <w:tr w:rsidR="006A24BB" w:rsidRPr="001742A6" w14:paraId="665424E1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08D936B6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014AB14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599" w:type="dxa"/>
            <w:gridSpan w:val="8"/>
          </w:tcPr>
          <w:p w14:paraId="03F3D245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臺中市清水地政事務所</w:t>
            </w:r>
          </w:p>
        </w:tc>
        <w:tc>
          <w:tcPr>
            <w:tcW w:w="1506" w:type="dxa"/>
            <w:gridSpan w:val="4"/>
            <w:vAlign w:val="center"/>
          </w:tcPr>
          <w:p w14:paraId="3BD656CA" w14:textId="06B2B3A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82,308,000</w:t>
            </w:r>
          </w:p>
        </w:tc>
        <w:tc>
          <w:tcPr>
            <w:tcW w:w="1272" w:type="dxa"/>
            <w:gridSpan w:val="4"/>
            <w:vAlign w:val="center"/>
          </w:tcPr>
          <w:p w14:paraId="28CC664A" w14:textId="67DFB9D8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76,680,731</w:t>
            </w:r>
          </w:p>
        </w:tc>
        <w:tc>
          <w:tcPr>
            <w:tcW w:w="1136" w:type="dxa"/>
            <w:vAlign w:val="center"/>
          </w:tcPr>
          <w:p w14:paraId="447CF5BB" w14:textId="75353D4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08EBE067" w14:textId="586A7EB7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4,556,000</w:t>
            </w:r>
          </w:p>
        </w:tc>
        <w:tc>
          <w:tcPr>
            <w:tcW w:w="1465" w:type="dxa"/>
            <w:gridSpan w:val="5"/>
            <w:vAlign w:val="center"/>
          </w:tcPr>
          <w:p w14:paraId="5C0C7E3F" w14:textId="7FE1160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81,236,731</w:t>
            </w:r>
          </w:p>
        </w:tc>
      </w:tr>
      <w:tr w:rsidR="006A24BB" w:rsidRPr="001742A6" w14:paraId="6C46077D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4517BE74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AF24580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599" w:type="dxa"/>
            <w:gridSpan w:val="8"/>
          </w:tcPr>
          <w:p w14:paraId="7B6125C6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臺中市大甲地政事務所</w:t>
            </w:r>
          </w:p>
        </w:tc>
        <w:tc>
          <w:tcPr>
            <w:tcW w:w="1506" w:type="dxa"/>
            <w:gridSpan w:val="4"/>
            <w:vAlign w:val="center"/>
          </w:tcPr>
          <w:p w14:paraId="58F31ACF" w14:textId="0E66FB6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68,812,000</w:t>
            </w:r>
          </w:p>
        </w:tc>
        <w:tc>
          <w:tcPr>
            <w:tcW w:w="1272" w:type="dxa"/>
            <w:gridSpan w:val="4"/>
            <w:vAlign w:val="center"/>
          </w:tcPr>
          <w:p w14:paraId="01585709" w14:textId="6E3354C2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66,620,133</w:t>
            </w:r>
          </w:p>
        </w:tc>
        <w:tc>
          <w:tcPr>
            <w:tcW w:w="1136" w:type="dxa"/>
            <w:vAlign w:val="center"/>
          </w:tcPr>
          <w:p w14:paraId="350FB3F6" w14:textId="4D333C90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3677A6FB" w14:textId="49F57EBE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700,000</w:t>
            </w:r>
          </w:p>
        </w:tc>
        <w:tc>
          <w:tcPr>
            <w:tcW w:w="1465" w:type="dxa"/>
            <w:gridSpan w:val="5"/>
            <w:vAlign w:val="center"/>
          </w:tcPr>
          <w:p w14:paraId="274DBC85" w14:textId="6C1753F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67,320,133</w:t>
            </w:r>
          </w:p>
        </w:tc>
      </w:tr>
      <w:tr w:rsidR="006A24BB" w:rsidRPr="001742A6" w14:paraId="1F7FCB0A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559A4A0F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B1800D6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599" w:type="dxa"/>
            <w:gridSpan w:val="8"/>
          </w:tcPr>
          <w:p w14:paraId="02E4CDFD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臺中市東勢地政事務所</w:t>
            </w:r>
          </w:p>
        </w:tc>
        <w:tc>
          <w:tcPr>
            <w:tcW w:w="1506" w:type="dxa"/>
            <w:gridSpan w:val="4"/>
            <w:vAlign w:val="center"/>
          </w:tcPr>
          <w:p w14:paraId="1EBF17E3" w14:textId="03443D10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87,761,000</w:t>
            </w:r>
          </w:p>
        </w:tc>
        <w:tc>
          <w:tcPr>
            <w:tcW w:w="1272" w:type="dxa"/>
            <w:gridSpan w:val="4"/>
            <w:vAlign w:val="center"/>
          </w:tcPr>
          <w:p w14:paraId="2404230E" w14:textId="22E0F74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73,054,665</w:t>
            </w:r>
          </w:p>
        </w:tc>
        <w:tc>
          <w:tcPr>
            <w:tcW w:w="1136" w:type="dxa"/>
            <w:vAlign w:val="center"/>
          </w:tcPr>
          <w:p w14:paraId="4DC1946C" w14:textId="5ADB10F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1667BFE4" w14:textId="7EB3969E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12,884,000</w:t>
            </w:r>
          </w:p>
        </w:tc>
        <w:tc>
          <w:tcPr>
            <w:tcW w:w="1465" w:type="dxa"/>
            <w:gridSpan w:val="5"/>
            <w:vAlign w:val="center"/>
          </w:tcPr>
          <w:p w14:paraId="25393A56" w14:textId="65537423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85,938,665</w:t>
            </w:r>
          </w:p>
        </w:tc>
      </w:tr>
      <w:tr w:rsidR="006A24BB" w:rsidRPr="001742A6" w14:paraId="44CA8813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049CF14A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13E14F45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599" w:type="dxa"/>
            <w:gridSpan w:val="8"/>
          </w:tcPr>
          <w:p w14:paraId="45AAC410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臺中市雅潭地政事務所</w:t>
            </w:r>
          </w:p>
        </w:tc>
        <w:tc>
          <w:tcPr>
            <w:tcW w:w="1506" w:type="dxa"/>
            <w:gridSpan w:val="4"/>
            <w:vAlign w:val="center"/>
          </w:tcPr>
          <w:p w14:paraId="433063EB" w14:textId="59D8E974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77,381,000</w:t>
            </w:r>
          </w:p>
        </w:tc>
        <w:tc>
          <w:tcPr>
            <w:tcW w:w="1272" w:type="dxa"/>
            <w:gridSpan w:val="4"/>
            <w:vAlign w:val="center"/>
          </w:tcPr>
          <w:p w14:paraId="3275FA80" w14:textId="77A5B5F7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75,980,526</w:t>
            </w:r>
          </w:p>
        </w:tc>
        <w:tc>
          <w:tcPr>
            <w:tcW w:w="1136" w:type="dxa"/>
            <w:vAlign w:val="center"/>
          </w:tcPr>
          <w:p w14:paraId="7317C8F4" w14:textId="3AF45D4C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72852B47" w14:textId="2018EB9E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79DA3FB2" w14:textId="4E190A80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75,980,526</w:t>
            </w:r>
          </w:p>
        </w:tc>
      </w:tr>
      <w:tr w:rsidR="006A24BB" w:rsidRPr="001742A6" w14:paraId="091266C2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28D316D9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520436C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599" w:type="dxa"/>
            <w:gridSpan w:val="8"/>
          </w:tcPr>
          <w:p w14:paraId="01C74FBE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臺中市大里地政事務所</w:t>
            </w:r>
          </w:p>
        </w:tc>
        <w:tc>
          <w:tcPr>
            <w:tcW w:w="1506" w:type="dxa"/>
            <w:gridSpan w:val="4"/>
            <w:vAlign w:val="center"/>
          </w:tcPr>
          <w:p w14:paraId="564AE6C4" w14:textId="7B989608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95,844,000</w:t>
            </w:r>
          </w:p>
        </w:tc>
        <w:tc>
          <w:tcPr>
            <w:tcW w:w="1272" w:type="dxa"/>
            <w:gridSpan w:val="4"/>
            <w:vAlign w:val="center"/>
          </w:tcPr>
          <w:p w14:paraId="1283D6A2" w14:textId="262F12BB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94,850,935</w:t>
            </w:r>
          </w:p>
        </w:tc>
        <w:tc>
          <w:tcPr>
            <w:tcW w:w="1136" w:type="dxa"/>
            <w:vAlign w:val="center"/>
          </w:tcPr>
          <w:p w14:paraId="66CDBEC5" w14:textId="317C9833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7E1C7510" w14:textId="3AE48A7A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24C3DD6D" w14:textId="00EBF424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94,850,935</w:t>
            </w:r>
          </w:p>
        </w:tc>
      </w:tr>
      <w:tr w:rsidR="006A24BB" w:rsidRPr="001742A6" w14:paraId="7C78DA67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21FCD0E2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AE62E9D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599" w:type="dxa"/>
            <w:gridSpan w:val="8"/>
          </w:tcPr>
          <w:p w14:paraId="6B9725EF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臺中市太平地政事務所</w:t>
            </w:r>
          </w:p>
        </w:tc>
        <w:tc>
          <w:tcPr>
            <w:tcW w:w="1506" w:type="dxa"/>
            <w:gridSpan w:val="4"/>
            <w:vAlign w:val="center"/>
          </w:tcPr>
          <w:p w14:paraId="2097270E" w14:textId="184F696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65,249,000</w:t>
            </w:r>
          </w:p>
        </w:tc>
        <w:tc>
          <w:tcPr>
            <w:tcW w:w="1272" w:type="dxa"/>
            <w:gridSpan w:val="4"/>
            <w:vAlign w:val="center"/>
          </w:tcPr>
          <w:p w14:paraId="61C206D8" w14:textId="2DBF7FF8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63,944,504</w:t>
            </w:r>
          </w:p>
        </w:tc>
        <w:tc>
          <w:tcPr>
            <w:tcW w:w="1136" w:type="dxa"/>
            <w:vAlign w:val="center"/>
          </w:tcPr>
          <w:p w14:paraId="6B8D8699" w14:textId="7613AEA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2F719EA2" w14:textId="56D3192E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34DF7ADA" w14:textId="0EC376B9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63,944,504</w:t>
            </w:r>
          </w:p>
        </w:tc>
      </w:tr>
      <w:tr w:rsidR="006A24BB" w:rsidRPr="001742A6" w14:paraId="52A24A63" w14:textId="77777777" w:rsidTr="006A24B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435FA01F" w14:textId="77777777" w:rsidR="006A24BB" w:rsidRPr="001742A6" w:rsidRDefault="006A24BB" w:rsidP="006A24BB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68EA518" w14:textId="77777777" w:rsidR="006A24BB" w:rsidRDefault="006A24BB" w:rsidP="006A24BB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599" w:type="dxa"/>
            <w:gridSpan w:val="8"/>
          </w:tcPr>
          <w:p w14:paraId="69606FC5" w14:textId="77777777" w:rsidR="006A24BB" w:rsidRPr="001742A6" w:rsidRDefault="006A24BB" w:rsidP="006A24B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1742A6">
              <w:rPr>
                <w:rFonts w:ascii="標楷體" w:eastAsia="標楷體" w:hAnsi="標楷體" w:hint="eastAsia"/>
                <w:noProof/>
                <w:sz w:val="20"/>
              </w:rPr>
              <w:t>臺中市龍井地政事務所</w:t>
            </w:r>
          </w:p>
        </w:tc>
        <w:tc>
          <w:tcPr>
            <w:tcW w:w="1506" w:type="dxa"/>
            <w:gridSpan w:val="4"/>
            <w:vAlign w:val="center"/>
          </w:tcPr>
          <w:p w14:paraId="33ACC18B" w14:textId="67267C3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54,120,000</w:t>
            </w:r>
          </w:p>
        </w:tc>
        <w:tc>
          <w:tcPr>
            <w:tcW w:w="1272" w:type="dxa"/>
            <w:gridSpan w:val="4"/>
            <w:vAlign w:val="center"/>
          </w:tcPr>
          <w:p w14:paraId="0589B755" w14:textId="2E9BD13D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48,706,615</w:t>
            </w:r>
          </w:p>
        </w:tc>
        <w:tc>
          <w:tcPr>
            <w:tcW w:w="1136" w:type="dxa"/>
            <w:vAlign w:val="center"/>
          </w:tcPr>
          <w:p w14:paraId="0F4AF673" w14:textId="46C3EC46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49DD4097" w14:textId="347A797F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5,028,000</w:t>
            </w:r>
          </w:p>
        </w:tc>
        <w:tc>
          <w:tcPr>
            <w:tcW w:w="1465" w:type="dxa"/>
            <w:gridSpan w:val="5"/>
            <w:vAlign w:val="center"/>
          </w:tcPr>
          <w:p w14:paraId="4803BE24" w14:textId="14DC66D4" w:rsidR="006A24BB" w:rsidRPr="00D416DE" w:rsidRDefault="006A24BB" w:rsidP="006A24B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A24BB">
              <w:rPr>
                <w:rFonts w:ascii="新細明體" w:hAnsi="新細明體"/>
                <w:noProof/>
                <w:sz w:val="20"/>
              </w:rPr>
              <w:t>53,734,615</w:t>
            </w:r>
          </w:p>
        </w:tc>
      </w:tr>
      <w:tr w:rsidR="00310B29" w:rsidRPr="001742A6" w14:paraId="6252EC6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370C939A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20</w:t>
            </w:r>
          </w:p>
        </w:tc>
        <w:tc>
          <w:tcPr>
            <w:tcW w:w="417" w:type="dxa"/>
            <w:vAlign w:val="center"/>
          </w:tcPr>
          <w:p w14:paraId="78875A67" w14:textId="77777777" w:rsidR="00310B29" w:rsidRPr="00042A4C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7BA40AFD" w14:textId="77777777" w:rsidR="00310B29" w:rsidRPr="00CE6237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6237">
              <w:rPr>
                <w:rFonts w:ascii="標楷體" w:eastAsia="標楷體" w:hAnsi="標楷體" w:hint="eastAsia"/>
                <w:b/>
                <w:noProof/>
                <w:sz w:val="20"/>
              </w:rPr>
              <w:t>臺中市政府法制局主管</w:t>
            </w:r>
          </w:p>
        </w:tc>
        <w:tc>
          <w:tcPr>
            <w:tcW w:w="1506" w:type="dxa"/>
            <w:gridSpan w:val="4"/>
            <w:vAlign w:val="center"/>
          </w:tcPr>
          <w:p w14:paraId="5F468990" w14:textId="651FD0B6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165,314,000</w:t>
            </w:r>
          </w:p>
        </w:tc>
        <w:tc>
          <w:tcPr>
            <w:tcW w:w="1272" w:type="dxa"/>
            <w:gridSpan w:val="4"/>
            <w:vAlign w:val="center"/>
          </w:tcPr>
          <w:p w14:paraId="30184AAE" w14:textId="1096C204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145,354,422</w:t>
            </w:r>
          </w:p>
        </w:tc>
        <w:tc>
          <w:tcPr>
            <w:tcW w:w="1136" w:type="dxa"/>
            <w:vAlign w:val="center"/>
          </w:tcPr>
          <w:p w14:paraId="2EF5C83C" w14:textId="029DDC83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260F632A" w14:textId="7D2144E2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375C1308" w14:textId="005C9442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145,354,422</w:t>
            </w:r>
          </w:p>
        </w:tc>
      </w:tr>
      <w:tr w:rsidR="00310B29" w:rsidRPr="001742A6" w14:paraId="06A97A5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224404BC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2676678E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276F8276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臺中市政府法制局</w:t>
            </w:r>
          </w:p>
        </w:tc>
        <w:tc>
          <w:tcPr>
            <w:tcW w:w="1506" w:type="dxa"/>
            <w:gridSpan w:val="4"/>
            <w:vAlign w:val="center"/>
          </w:tcPr>
          <w:p w14:paraId="7BECB477" w14:textId="7AB05FA5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165,314,000</w:t>
            </w:r>
          </w:p>
        </w:tc>
        <w:tc>
          <w:tcPr>
            <w:tcW w:w="1272" w:type="dxa"/>
            <w:gridSpan w:val="4"/>
            <w:vAlign w:val="center"/>
          </w:tcPr>
          <w:p w14:paraId="42D443FF" w14:textId="5B523B92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145,354,422</w:t>
            </w:r>
          </w:p>
        </w:tc>
        <w:tc>
          <w:tcPr>
            <w:tcW w:w="1136" w:type="dxa"/>
            <w:vAlign w:val="center"/>
          </w:tcPr>
          <w:p w14:paraId="644176C2" w14:textId="7CC43736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3E75EA9C" w14:textId="0E871765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4CB63F5C" w14:textId="6F992C12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145,354,422</w:t>
            </w:r>
          </w:p>
        </w:tc>
      </w:tr>
      <w:tr w:rsidR="00310B29" w:rsidRPr="001742A6" w14:paraId="3339ABC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2EC77E93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21</w:t>
            </w:r>
          </w:p>
        </w:tc>
        <w:tc>
          <w:tcPr>
            <w:tcW w:w="417" w:type="dxa"/>
            <w:vAlign w:val="center"/>
          </w:tcPr>
          <w:p w14:paraId="364FA9DD" w14:textId="77777777" w:rsidR="00310B29" w:rsidRPr="00042A4C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293462AC" w14:textId="77777777" w:rsidR="00310B29" w:rsidRPr="00CE6237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6237">
              <w:rPr>
                <w:rFonts w:ascii="標楷體" w:eastAsia="標楷體" w:hAnsi="標楷體" w:hint="eastAsia"/>
                <w:b/>
                <w:noProof/>
                <w:sz w:val="20"/>
              </w:rPr>
              <w:t>臺中市政府新聞局主管</w:t>
            </w:r>
          </w:p>
        </w:tc>
        <w:tc>
          <w:tcPr>
            <w:tcW w:w="1506" w:type="dxa"/>
            <w:gridSpan w:val="4"/>
            <w:vAlign w:val="center"/>
          </w:tcPr>
          <w:p w14:paraId="59BA1CBA" w14:textId="009401FA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283,065,000</w:t>
            </w:r>
          </w:p>
        </w:tc>
        <w:tc>
          <w:tcPr>
            <w:tcW w:w="1272" w:type="dxa"/>
            <w:gridSpan w:val="4"/>
            <w:vAlign w:val="center"/>
          </w:tcPr>
          <w:p w14:paraId="53ECE6E8" w14:textId="491C9648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248,595,996</w:t>
            </w:r>
          </w:p>
        </w:tc>
        <w:tc>
          <w:tcPr>
            <w:tcW w:w="1136" w:type="dxa"/>
            <w:vAlign w:val="center"/>
          </w:tcPr>
          <w:p w14:paraId="42633C3B" w14:textId="68BE266A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740A7720" w14:textId="61D4A924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17,877,150</w:t>
            </w:r>
          </w:p>
        </w:tc>
        <w:tc>
          <w:tcPr>
            <w:tcW w:w="1465" w:type="dxa"/>
            <w:gridSpan w:val="5"/>
            <w:vAlign w:val="center"/>
          </w:tcPr>
          <w:p w14:paraId="508902B5" w14:textId="3669B4DA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266,473,146</w:t>
            </w:r>
          </w:p>
        </w:tc>
      </w:tr>
      <w:tr w:rsidR="00310B29" w:rsidRPr="001742A6" w14:paraId="2AC8949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4680AD57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186C296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39E3E87B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臺中市政府新聞局</w:t>
            </w:r>
          </w:p>
        </w:tc>
        <w:tc>
          <w:tcPr>
            <w:tcW w:w="1506" w:type="dxa"/>
            <w:gridSpan w:val="4"/>
            <w:vAlign w:val="center"/>
          </w:tcPr>
          <w:p w14:paraId="775A976A" w14:textId="104BE2D2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283,065,000</w:t>
            </w:r>
          </w:p>
        </w:tc>
        <w:tc>
          <w:tcPr>
            <w:tcW w:w="1272" w:type="dxa"/>
            <w:gridSpan w:val="4"/>
            <w:vAlign w:val="center"/>
          </w:tcPr>
          <w:p w14:paraId="696FAA74" w14:textId="4A493AA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248,595,996</w:t>
            </w:r>
          </w:p>
        </w:tc>
        <w:tc>
          <w:tcPr>
            <w:tcW w:w="1136" w:type="dxa"/>
            <w:vAlign w:val="center"/>
          </w:tcPr>
          <w:p w14:paraId="7BEB022C" w14:textId="765CD503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01BF509E" w14:textId="6264CFF2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17,877,150</w:t>
            </w:r>
          </w:p>
        </w:tc>
        <w:tc>
          <w:tcPr>
            <w:tcW w:w="1465" w:type="dxa"/>
            <w:gridSpan w:val="5"/>
            <w:vAlign w:val="center"/>
          </w:tcPr>
          <w:p w14:paraId="23846FFA" w14:textId="508A5A7E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266,473,146</w:t>
            </w:r>
          </w:p>
        </w:tc>
      </w:tr>
      <w:tr w:rsidR="00310B29" w:rsidRPr="001742A6" w14:paraId="2839873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6BF9AD10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22</w:t>
            </w:r>
          </w:p>
        </w:tc>
        <w:tc>
          <w:tcPr>
            <w:tcW w:w="417" w:type="dxa"/>
            <w:vAlign w:val="center"/>
          </w:tcPr>
          <w:p w14:paraId="647125D6" w14:textId="77777777" w:rsidR="00310B29" w:rsidRPr="00042A4C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63C579A7" w14:textId="77777777" w:rsidR="00310B29" w:rsidRPr="00AA1973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pacing w:val="-8"/>
                <w:sz w:val="20"/>
              </w:rPr>
            </w:pPr>
            <w:r w:rsidRPr="00AA1973">
              <w:rPr>
                <w:rFonts w:ascii="標楷體" w:eastAsia="標楷體" w:hAnsi="標楷體" w:hint="eastAsia"/>
                <w:b/>
                <w:noProof/>
                <w:spacing w:val="-8"/>
                <w:sz w:val="20"/>
              </w:rPr>
              <w:t>臺中市政府地方稅務局主管</w:t>
            </w:r>
          </w:p>
        </w:tc>
        <w:tc>
          <w:tcPr>
            <w:tcW w:w="1506" w:type="dxa"/>
            <w:gridSpan w:val="4"/>
            <w:vAlign w:val="center"/>
          </w:tcPr>
          <w:p w14:paraId="29D8DFA0" w14:textId="66BE7CF9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884,531,000</w:t>
            </w:r>
          </w:p>
        </w:tc>
        <w:tc>
          <w:tcPr>
            <w:tcW w:w="1272" w:type="dxa"/>
            <w:gridSpan w:val="4"/>
            <w:vAlign w:val="center"/>
          </w:tcPr>
          <w:p w14:paraId="0007BC72" w14:textId="34CD3732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870,603,627</w:t>
            </w:r>
          </w:p>
        </w:tc>
        <w:tc>
          <w:tcPr>
            <w:tcW w:w="1136" w:type="dxa"/>
            <w:vAlign w:val="center"/>
          </w:tcPr>
          <w:p w14:paraId="43D5012F" w14:textId="3FCB51BB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5D9B4283" w14:textId="760B413B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28538C49" w14:textId="28D26D85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870,603,627</w:t>
            </w:r>
          </w:p>
        </w:tc>
      </w:tr>
      <w:tr w:rsidR="00310B29" w:rsidRPr="001742A6" w14:paraId="356B8A3C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42041EE5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3220498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3B17070C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臺中市政府地方稅務局</w:t>
            </w:r>
          </w:p>
        </w:tc>
        <w:tc>
          <w:tcPr>
            <w:tcW w:w="1506" w:type="dxa"/>
            <w:gridSpan w:val="4"/>
            <w:vAlign w:val="center"/>
          </w:tcPr>
          <w:p w14:paraId="7D762A4D" w14:textId="2BC04F2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884,531,000</w:t>
            </w:r>
          </w:p>
        </w:tc>
        <w:tc>
          <w:tcPr>
            <w:tcW w:w="1272" w:type="dxa"/>
            <w:gridSpan w:val="4"/>
            <w:vAlign w:val="center"/>
          </w:tcPr>
          <w:p w14:paraId="3941CF19" w14:textId="0BAA2C3F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870,603,627</w:t>
            </w:r>
          </w:p>
        </w:tc>
        <w:tc>
          <w:tcPr>
            <w:tcW w:w="1136" w:type="dxa"/>
            <w:vAlign w:val="center"/>
          </w:tcPr>
          <w:p w14:paraId="2CB2C721" w14:textId="1A701786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618DF6AE" w14:textId="594330B7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1E3D6C2C" w14:textId="01B0CFC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870,603,627</w:t>
            </w:r>
          </w:p>
        </w:tc>
      </w:tr>
      <w:tr w:rsidR="00310B29" w:rsidRPr="001742A6" w14:paraId="39F3DA2D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79A2E6C0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23</w:t>
            </w:r>
          </w:p>
        </w:tc>
        <w:tc>
          <w:tcPr>
            <w:tcW w:w="417" w:type="dxa"/>
            <w:vAlign w:val="center"/>
          </w:tcPr>
          <w:p w14:paraId="797B5479" w14:textId="77777777" w:rsidR="00310B29" w:rsidRPr="00042A4C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0B64A890" w14:textId="77777777" w:rsidR="00310B29" w:rsidRPr="00CE6237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6237">
              <w:rPr>
                <w:rFonts w:ascii="標楷體" w:eastAsia="標楷體" w:hAnsi="標楷體" w:hint="eastAsia"/>
                <w:b/>
                <w:noProof/>
                <w:sz w:val="20"/>
              </w:rPr>
              <w:t>臺中市政府水利局主管</w:t>
            </w:r>
          </w:p>
        </w:tc>
        <w:tc>
          <w:tcPr>
            <w:tcW w:w="1506" w:type="dxa"/>
            <w:gridSpan w:val="4"/>
            <w:vAlign w:val="center"/>
          </w:tcPr>
          <w:p w14:paraId="2FA34081" w14:textId="77208D7D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4,035,032,000</w:t>
            </w:r>
          </w:p>
        </w:tc>
        <w:tc>
          <w:tcPr>
            <w:tcW w:w="1272" w:type="dxa"/>
            <w:gridSpan w:val="4"/>
            <w:vAlign w:val="center"/>
          </w:tcPr>
          <w:p w14:paraId="24EE6470" w14:textId="36E0E016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2,913,198,089</w:t>
            </w:r>
          </w:p>
        </w:tc>
        <w:tc>
          <w:tcPr>
            <w:tcW w:w="1136" w:type="dxa"/>
            <w:vAlign w:val="center"/>
          </w:tcPr>
          <w:p w14:paraId="688FF2C7" w14:textId="6C017725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54,333,248</w:t>
            </w:r>
          </w:p>
        </w:tc>
        <w:tc>
          <w:tcPr>
            <w:tcW w:w="1236" w:type="dxa"/>
            <w:gridSpan w:val="7"/>
            <w:vAlign w:val="center"/>
          </w:tcPr>
          <w:p w14:paraId="7561B12E" w14:textId="0F44A767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962,946,209</w:t>
            </w:r>
          </w:p>
        </w:tc>
        <w:tc>
          <w:tcPr>
            <w:tcW w:w="1465" w:type="dxa"/>
            <w:gridSpan w:val="5"/>
            <w:vAlign w:val="center"/>
          </w:tcPr>
          <w:p w14:paraId="3FD71956" w14:textId="57D6CFB1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3,930,477,546</w:t>
            </w:r>
          </w:p>
        </w:tc>
      </w:tr>
      <w:tr w:rsidR="00310B29" w:rsidRPr="001742A6" w14:paraId="29EA7BA5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5B05B355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04BDAC8F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7B9193E8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臺中市政府水利局</w:t>
            </w:r>
          </w:p>
        </w:tc>
        <w:tc>
          <w:tcPr>
            <w:tcW w:w="1506" w:type="dxa"/>
            <w:gridSpan w:val="4"/>
            <w:vAlign w:val="center"/>
          </w:tcPr>
          <w:p w14:paraId="1AE420B2" w14:textId="66EA98C2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4,035,032,000</w:t>
            </w:r>
          </w:p>
        </w:tc>
        <w:tc>
          <w:tcPr>
            <w:tcW w:w="1272" w:type="dxa"/>
            <w:gridSpan w:val="4"/>
            <w:vAlign w:val="center"/>
          </w:tcPr>
          <w:p w14:paraId="3CC7186B" w14:textId="50F3340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2,913,198,089</w:t>
            </w:r>
          </w:p>
        </w:tc>
        <w:tc>
          <w:tcPr>
            <w:tcW w:w="1136" w:type="dxa"/>
            <w:vAlign w:val="center"/>
          </w:tcPr>
          <w:p w14:paraId="3D008CD9" w14:textId="1D20ADF1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54,333,248</w:t>
            </w:r>
          </w:p>
        </w:tc>
        <w:tc>
          <w:tcPr>
            <w:tcW w:w="1236" w:type="dxa"/>
            <w:gridSpan w:val="7"/>
            <w:vAlign w:val="center"/>
          </w:tcPr>
          <w:p w14:paraId="592841B7" w14:textId="09BDBA84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962,946,209</w:t>
            </w:r>
          </w:p>
        </w:tc>
        <w:tc>
          <w:tcPr>
            <w:tcW w:w="1465" w:type="dxa"/>
            <w:gridSpan w:val="5"/>
            <w:vAlign w:val="center"/>
          </w:tcPr>
          <w:p w14:paraId="786DDDFF" w14:textId="4EA903C3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3,930,477,546</w:t>
            </w:r>
          </w:p>
        </w:tc>
      </w:tr>
      <w:tr w:rsidR="00310B29" w:rsidRPr="001742A6" w14:paraId="604B93D4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23963419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1742A6">
              <w:rPr>
                <w:rFonts w:ascii="新細明體" w:hAnsi="新細明體"/>
                <w:b/>
                <w:noProof/>
                <w:sz w:val="20"/>
              </w:rPr>
              <w:t>24</w:t>
            </w:r>
          </w:p>
        </w:tc>
        <w:tc>
          <w:tcPr>
            <w:tcW w:w="417" w:type="dxa"/>
            <w:vAlign w:val="center"/>
          </w:tcPr>
          <w:p w14:paraId="54595DAD" w14:textId="77777777" w:rsidR="00310B29" w:rsidRPr="00042A4C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036B9157" w14:textId="77777777" w:rsidR="00310B29" w:rsidRPr="00CE6237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6237">
              <w:rPr>
                <w:rFonts w:ascii="標楷體" w:eastAsia="標楷體" w:hAnsi="標楷體" w:hint="eastAsia"/>
                <w:b/>
                <w:noProof/>
                <w:sz w:val="20"/>
              </w:rPr>
              <w:t>臺中市政府運動局主管</w:t>
            </w:r>
          </w:p>
        </w:tc>
        <w:tc>
          <w:tcPr>
            <w:tcW w:w="1506" w:type="dxa"/>
            <w:gridSpan w:val="4"/>
            <w:vAlign w:val="center"/>
          </w:tcPr>
          <w:p w14:paraId="50B361C3" w14:textId="45023751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2,946,024,000</w:t>
            </w:r>
          </w:p>
        </w:tc>
        <w:tc>
          <w:tcPr>
            <w:tcW w:w="1272" w:type="dxa"/>
            <w:gridSpan w:val="4"/>
            <w:vAlign w:val="center"/>
          </w:tcPr>
          <w:p w14:paraId="0CBA67A9" w14:textId="0110F25A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779,634,213</w:t>
            </w:r>
          </w:p>
        </w:tc>
        <w:tc>
          <w:tcPr>
            <w:tcW w:w="1136" w:type="dxa"/>
            <w:vAlign w:val="center"/>
          </w:tcPr>
          <w:p w14:paraId="66276E7F" w14:textId="022E0499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11C6EF82" w14:textId="3A7300E7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2,134,276,182</w:t>
            </w:r>
          </w:p>
        </w:tc>
        <w:tc>
          <w:tcPr>
            <w:tcW w:w="1465" w:type="dxa"/>
            <w:gridSpan w:val="5"/>
            <w:vAlign w:val="center"/>
          </w:tcPr>
          <w:p w14:paraId="17DEFAE3" w14:textId="68F68068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2,913,910,395</w:t>
            </w:r>
          </w:p>
        </w:tc>
      </w:tr>
      <w:tr w:rsidR="00310B29" w:rsidRPr="001742A6" w14:paraId="1BF90D7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</w:tcPr>
          <w:p w14:paraId="4E732327" w14:textId="77777777" w:rsidR="00310B29" w:rsidRPr="001742A6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321861AA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6C679012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臺中市政府運動局</w:t>
            </w:r>
          </w:p>
        </w:tc>
        <w:tc>
          <w:tcPr>
            <w:tcW w:w="1506" w:type="dxa"/>
            <w:gridSpan w:val="4"/>
            <w:vAlign w:val="center"/>
          </w:tcPr>
          <w:p w14:paraId="5C0EF028" w14:textId="53A9093F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2,946,024,000</w:t>
            </w:r>
          </w:p>
        </w:tc>
        <w:tc>
          <w:tcPr>
            <w:tcW w:w="1272" w:type="dxa"/>
            <w:gridSpan w:val="4"/>
            <w:vAlign w:val="center"/>
          </w:tcPr>
          <w:p w14:paraId="442024D8" w14:textId="16D48C35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779,634,213</w:t>
            </w:r>
          </w:p>
        </w:tc>
        <w:tc>
          <w:tcPr>
            <w:tcW w:w="1136" w:type="dxa"/>
            <w:vAlign w:val="center"/>
          </w:tcPr>
          <w:p w14:paraId="2032450B" w14:textId="73138A51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438F70EA" w14:textId="4FAE470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2,134,276,182</w:t>
            </w:r>
          </w:p>
        </w:tc>
        <w:tc>
          <w:tcPr>
            <w:tcW w:w="1465" w:type="dxa"/>
            <w:gridSpan w:val="5"/>
            <w:vAlign w:val="center"/>
          </w:tcPr>
          <w:p w14:paraId="70EBAA81" w14:textId="6BE8A0DA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2,913,910,395</w:t>
            </w:r>
          </w:p>
        </w:tc>
      </w:tr>
      <w:tr w:rsidR="00310B29" w:rsidRPr="001742A6" w14:paraId="7DD4D137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vAlign w:val="center"/>
          </w:tcPr>
          <w:p w14:paraId="3C86C97A" w14:textId="77777777" w:rsidR="00310B29" w:rsidRPr="00340101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340101">
              <w:rPr>
                <w:rFonts w:ascii="新細明體" w:hAnsi="新細明體"/>
                <w:b/>
                <w:noProof/>
                <w:sz w:val="20"/>
              </w:rPr>
              <w:t>25</w:t>
            </w:r>
          </w:p>
        </w:tc>
        <w:tc>
          <w:tcPr>
            <w:tcW w:w="417" w:type="dxa"/>
            <w:vAlign w:val="center"/>
          </w:tcPr>
          <w:p w14:paraId="19EC2417" w14:textId="77777777" w:rsidR="00310B29" w:rsidRPr="00042A4C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9" w:type="dxa"/>
            <w:gridSpan w:val="8"/>
          </w:tcPr>
          <w:p w14:paraId="133146DF" w14:textId="77777777" w:rsidR="00310B29" w:rsidRPr="00340101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506" w:type="dxa"/>
            <w:gridSpan w:val="4"/>
            <w:vAlign w:val="center"/>
          </w:tcPr>
          <w:p w14:paraId="64789B8C" w14:textId="566FB0F2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5,364,322,000</w:t>
            </w:r>
          </w:p>
        </w:tc>
        <w:tc>
          <w:tcPr>
            <w:tcW w:w="1272" w:type="dxa"/>
            <w:gridSpan w:val="4"/>
            <w:vAlign w:val="center"/>
          </w:tcPr>
          <w:p w14:paraId="01F42F17" w14:textId="15E42788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3,061,678,679</w:t>
            </w:r>
          </w:p>
        </w:tc>
        <w:tc>
          <w:tcPr>
            <w:tcW w:w="1136" w:type="dxa"/>
            <w:vAlign w:val="center"/>
          </w:tcPr>
          <w:p w14:paraId="0FBF480C" w14:textId="6CCD4A4B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13,255,122</w:t>
            </w:r>
          </w:p>
        </w:tc>
        <w:tc>
          <w:tcPr>
            <w:tcW w:w="1236" w:type="dxa"/>
            <w:gridSpan w:val="7"/>
            <w:vAlign w:val="center"/>
          </w:tcPr>
          <w:p w14:paraId="383B9ACD" w14:textId="1AA820CD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333,746,460</w:t>
            </w:r>
          </w:p>
        </w:tc>
        <w:tc>
          <w:tcPr>
            <w:tcW w:w="1465" w:type="dxa"/>
            <w:gridSpan w:val="5"/>
            <w:vAlign w:val="center"/>
          </w:tcPr>
          <w:p w14:paraId="61AE7BEB" w14:textId="3EFF0E32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3,408,680,261</w:t>
            </w:r>
          </w:p>
        </w:tc>
      </w:tr>
      <w:tr w:rsidR="00310B29" w:rsidRPr="001742A6" w14:paraId="7F80DC5C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vAlign w:val="center"/>
          </w:tcPr>
          <w:p w14:paraId="686B2BEE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72813A86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</w:tcPr>
          <w:p w14:paraId="62AF2A8D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公務人員退休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及撫卹</w:t>
            </w:r>
            <w:r w:rsidRPr="00195BAB">
              <w:rPr>
                <w:rFonts w:ascii="標楷體" w:eastAsia="標楷體" w:hAnsi="標楷體" w:hint="eastAsia"/>
                <w:noProof/>
                <w:sz w:val="20"/>
              </w:rPr>
              <w:t>給付</w:t>
            </w:r>
          </w:p>
        </w:tc>
        <w:tc>
          <w:tcPr>
            <w:tcW w:w="1506" w:type="dxa"/>
            <w:gridSpan w:val="4"/>
            <w:vAlign w:val="center"/>
          </w:tcPr>
          <w:p w14:paraId="7500576F" w14:textId="59D07711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3,072,693,000</w:t>
            </w:r>
          </w:p>
        </w:tc>
        <w:tc>
          <w:tcPr>
            <w:tcW w:w="1272" w:type="dxa"/>
            <w:gridSpan w:val="4"/>
            <w:vAlign w:val="center"/>
          </w:tcPr>
          <w:p w14:paraId="292732F7" w14:textId="2D74BE63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2,546,496,368</w:t>
            </w:r>
          </w:p>
        </w:tc>
        <w:tc>
          <w:tcPr>
            <w:tcW w:w="1136" w:type="dxa"/>
            <w:vAlign w:val="center"/>
          </w:tcPr>
          <w:p w14:paraId="5FDAE819" w14:textId="72B8B56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6C06F407" w14:textId="33151228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61CC8E6D" w14:textId="4A66503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2,546,496,368</w:t>
            </w:r>
          </w:p>
        </w:tc>
      </w:tr>
      <w:tr w:rsidR="00310B29" w:rsidRPr="001742A6" w14:paraId="41C3A5EA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vAlign w:val="center"/>
          </w:tcPr>
          <w:p w14:paraId="0D92C3CA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26DD45A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9" w:type="dxa"/>
            <w:gridSpan w:val="8"/>
          </w:tcPr>
          <w:p w14:paraId="5A7874D5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公務人員各項補助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及</w:t>
            </w:r>
            <w:r w:rsidRPr="00684070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慰問金</w:t>
            </w:r>
          </w:p>
        </w:tc>
        <w:tc>
          <w:tcPr>
            <w:tcW w:w="1506" w:type="dxa"/>
            <w:gridSpan w:val="4"/>
            <w:vAlign w:val="center"/>
          </w:tcPr>
          <w:p w14:paraId="5A26FE0C" w14:textId="5221077B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324,000,000</w:t>
            </w:r>
          </w:p>
        </w:tc>
        <w:tc>
          <w:tcPr>
            <w:tcW w:w="1272" w:type="dxa"/>
            <w:gridSpan w:val="4"/>
            <w:vAlign w:val="center"/>
          </w:tcPr>
          <w:p w14:paraId="24ECF711" w14:textId="5828D2EC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255,011,162</w:t>
            </w:r>
          </w:p>
        </w:tc>
        <w:tc>
          <w:tcPr>
            <w:tcW w:w="1136" w:type="dxa"/>
            <w:vAlign w:val="center"/>
          </w:tcPr>
          <w:p w14:paraId="31CEFF73" w14:textId="31308E63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6D2AA20F" w14:textId="2ED33FF6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17981E00" w14:textId="79498B98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255,011,162</w:t>
            </w:r>
          </w:p>
        </w:tc>
      </w:tr>
      <w:tr w:rsidR="00310B29" w:rsidRPr="001742A6" w14:paraId="0C054C2B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vAlign w:val="center"/>
          </w:tcPr>
          <w:p w14:paraId="09C0D987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4665C983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9" w:type="dxa"/>
            <w:gridSpan w:val="8"/>
          </w:tcPr>
          <w:p w14:paraId="49F08CA4" w14:textId="77777777" w:rsidR="00310B29" w:rsidRPr="00684070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195BAB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506" w:type="dxa"/>
            <w:gridSpan w:val="4"/>
            <w:vAlign w:val="center"/>
          </w:tcPr>
          <w:p w14:paraId="2C50588E" w14:textId="157D2E26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1,620,000,000</w:t>
            </w:r>
          </w:p>
        </w:tc>
        <w:tc>
          <w:tcPr>
            <w:tcW w:w="1272" w:type="dxa"/>
            <w:gridSpan w:val="4"/>
            <w:vAlign w:val="center"/>
          </w:tcPr>
          <w:p w14:paraId="2162056C" w14:textId="7E6018E1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260,171,149</w:t>
            </w:r>
          </w:p>
        </w:tc>
        <w:tc>
          <w:tcPr>
            <w:tcW w:w="1136" w:type="dxa"/>
            <w:vAlign w:val="center"/>
          </w:tcPr>
          <w:p w14:paraId="4876BECD" w14:textId="47A76EF7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13,255,122</w:t>
            </w:r>
          </w:p>
        </w:tc>
        <w:tc>
          <w:tcPr>
            <w:tcW w:w="1236" w:type="dxa"/>
            <w:gridSpan w:val="7"/>
            <w:vAlign w:val="center"/>
          </w:tcPr>
          <w:p w14:paraId="0E828BA7" w14:textId="7D58E40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333,746,460</w:t>
            </w:r>
          </w:p>
        </w:tc>
        <w:tc>
          <w:tcPr>
            <w:tcW w:w="1465" w:type="dxa"/>
            <w:gridSpan w:val="5"/>
            <w:vAlign w:val="center"/>
          </w:tcPr>
          <w:p w14:paraId="41343C97" w14:textId="5631BD42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607,172,731</w:t>
            </w:r>
          </w:p>
        </w:tc>
      </w:tr>
      <w:tr w:rsidR="00310B29" w:rsidRPr="001742A6" w14:paraId="197ED84C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vAlign w:val="center"/>
          </w:tcPr>
          <w:p w14:paraId="4247C2E5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17" w:type="dxa"/>
            <w:vAlign w:val="center"/>
          </w:tcPr>
          <w:p w14:paraId="560CAAA6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99" w:type="dxa"/>
            <w:gridSpan w:val="8"/>
          </w:tcPr>
          <w:p w14:paraId="3EFB8BE1" w14:textId="77777777" w:rsidR="00310B29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各類員工待遇準</w:t>
            </w:r>
            <w:r w:rsidRPr="00195BAB">
              <w:rPr>
                <w:rFonts w:ascii="標楷體" w:eastAsia="標楷體" w:hAnsi="標楷體" w:hint="eastAsia"/>
                <w:noProof/>
                <w:sz w:val="20"/>
              </w:rPr>
              <w:t>備</w:t>
            </w:r>
          </w:p>
        </w:tc>
        <w:tc>
          <w:tcPr>
            <w:tcW w:w="1506" w:type="dxa"/>
            <w:gridSpan w:val="4"/>
            <w:vAlign w:val="center"/>
          </w:tcPr>
          <w:p w14:paraId="53320DF4" w14:textId="4D36749A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347,629,000</w:t>
            </w:r>
          </w:p>
        </w:tc>
        <w:tc>
          <w:tcPr>
            <w:tcW w:w="1272" w:type="dxa"/>
            <w:gridSpan w:val="4"/>
            <w:vAlign w:val="center"/>
          </w:tcPr>
          <w:p w14:paraId="424E33F7" w14:textId="3D2419C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6" w:type="dxa"/>
            <w:vAlign w:val="center"/>
          </w:tcPr>
          <w:p w14:paraId="4D2C5AE7" w14:textId="2CFEAFDB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39A83765" w14:textId="41AD2AFE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0561F19D" w14:textId="2B572239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0B29" w:rsidRPr="001742A6" w14:paraId="27AF7236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vAlign w:val="center"/>
          </w:tcPr>
          <w:p w14:paraId="323CA14B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3B03AA">
              <w:rPr>
                <w:rFonts w:ascii="新細明體" w:hAnsi="新細明體" w:hint="eastAsia"/>
                <w:b/>
                <w:sz w:val="20"/>
              </w:rPr>
              <w:t>2</w:t>
            </w:r>
            <w:r>
              <w:rPr>
                <w:rFonts w:ascii="新細明體" w:hAnsi="新細明體" w:hint="eastAsia"/>
                <w:b/>
                <w:sz w:val="20"/>
              </w:rPr>
              <w:t>6</w:t>
            </w:r>
          </w:p>
        </w:tc>
        <w:tc>
          <w:tcPr>
            <w:tcW w:w="417" w:type="dxa"/>
            <w:vAlign w:val="center"/>
          </w:tcPr>
          <w:p w14:paraId="5B04913D" w14:textId="77777777" w:rsidR="00310B29" w:rsidRDefault="00310B29" w:rsidP="00310B29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99" w:type="dxa"/>
            <w:gridSpan w:val="8"/>
          </w:tcPr>
          <w:p w14:paraId="5944A694" w14:textId="77777777" w:rsidR="00310B29" w:rsidRPr="00E775F2" w:rsidRDefault="00310B29" w:rsidP="00310B29">
            <w:pPr>
              <w:spacing w:line="320" w:lineRule="exact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B03AA">
              <w:rPr>
                <w:rFonts w:ascii="標楷體" w:eastAsia="標楷體" w:hAnsi="標楷體" w:hint="eastAsia"/>
                <w:b/>
                <w:noProof/>
                <w:sz w:val="20"/>
              </w:rPr>
              <w:t>第二預備金</w:t>
            </w:r>
          </w:p>
        </w:tc>
        <w:tc>
          <w:tcPr>
            <w:tcW w:w="1506" w:type="dxa"/>
            <w:gridSpan w:val="4"/>
            <w:vAlign w:val="center"/>
          </w:tcPr>
          <w:p w14:paraId="39B7584E" w14:textId="48C8B747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/>
                <w:b/>
                <w:bCs/>
                <w:noProof/>
                <w:sz w:val="20"/>
              </w:rPr>
              <w:t>109,629,000</w:t>
            </w:r>
          </w:p>
        </w:tc>
        <w:tc>
          <w:tcPr>
            <w:tcW w:w="1272" w:type="dxa"/>
            <w:gridSpan w:val="4"/>
            <w:vAlign w:val="center"/>
          </w:tcPr>
          <w:p w14:paraId="49C36853" w14:textId="572BFF13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36" w:type="dxa"/>
            <w:vAlign w:val="center"/>
          </w:tcPr>
          <w:p w14:paraId="688616A3" w14:textId="4DE56567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vAlign w:val="center"/>
          </w:tcPr>
          <w:p w14:paraId="7B1F46EC" w14:textId="746FF0AA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vAlign w:val="center"/>
          </w:tcPr>
          <w:p w14:paraId="79F0D885" w14:textId="05709835" w:rsidR="00310B29" w:rsidRPr="00310B29" w:rsidRDefault="00310B29" w:rsidP="00310B2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10B29" w:rsidRPr="003B03AA" w14:paraId="11D953E1" w14:textId="77777777" w:rsidTr="0079699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4" w:type="dxa"/>
            <w:gridSpan w:val="2"/>
            <w:tcBorders>
              <w:bottom w:val="nil"/>
            </w:tcBorders>
            <w:vAlign w:val="center"/>
          </w:tcPr>
          <w:p w14:paraId="10BD39E4" w14:textId="77777777" w:rsidR="00310B29" w:rsidRPr="003B03AA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14:paraId="4662A31D" w14:textId="77777777" w:rsidR="00310B29" w:rsidRPr="00D06CEE" w:rsidRDefault="00310B29" w:rsidP="00310B29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  <w:r w:rsidRPr="00F9447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9" w:type="dxa"/>
            <w:gridSpan w:val="8"/>
            <w:tcBorders>
              <w:bottom w:val="nil"/>
            </w:tcBorders>
          </w:tcPr>
          <w:p w14:paraId="51186DB8" w14:textId="77777777" w:rsidR="00310B29" w:rsidRPr="00E775F2" w:rsidRDefault="00310B29" w:rsidP="00310B2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06" w:type="dxa"/>
            <w:gridSpan w:val="4"/>
            <w:tcBorders>
              <w:bottom w:val="nil"/>
            </w:tcBorders>
            <w:vAlign w:val="center"/>
          </w:tcPr>
          <w:p w14:paraId="3136120C" w14:textId="4B8BD2D7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/>
                <w:noProof/>
                <w:sz w:val="20"/>
              </w:rPr>
              <w:t>109,629,000</w:t>
            </w:r>
          </w:p>
        </w:tc>
        <w:tc>
          <w:tcPr>
            <w:tcW w:w="1272" w:type="dxa"/>
            <w:gridSpan w:val="4"/>
            <w:tcBorders>
              <w:bottom w:val="nil"/>
            </w:tcBorders>
            <w:vAlign w:val="center"/>
          </w:tcPr>
          <w:p w14:paraId="025F26E9" w14:textId="4E2454AD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1764763D" w14:textId="62D15121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6" w:type="dxa"/>
            <w:gridSpan w:val="7"/>
            <w:tcBorders>
              <w:bottom w:val="nil"/>
            </w:tcBorders>
            <w:vAlign w:val="center"/>
          </w:tcPr>
          <w:p w14:paraId="0418C17B" w14:textId="1322487E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gridSpan w:val="5"/>
            <w:tcBorders>
              <w:bottom w:val="nil"/>
            </w:tcBorders>
            <w:vAlign w:val="center"/>
          </w:tcPr>
          <w:p w14:paraId="44C34275" w14:textId="2543B3A9" w:rsidR="00310B29" w:rsidRPr="00D416DE" w:rsidRDefault="00310B29" w:rsidP="00310B2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10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9619F" w:rsidRPr="00A63AF7" w14:paraId="433E4853" w14:textId="77777777" w:rsidTr="00081D2D">
        <w:trPr>
          <w:cantSplit/>
          <w:trHeight w:val="207"/>
        </w:trPr>
        <w:tc>
          <w:tcPr>
            <w:tcW w:w="990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E0A5" w14:textId="7F69AA9A" w:rsidR="00137156" w:rsidRDefault="0079619F" w:rsidP="00137156">
            <w:pPr>
              <w:rPr>
                <w:rFonts w:ascii="標楷體" w:eastAsia="標楷體" w:hAnsi="標楷體"/>
                <w:spacing w:val="-8"/>
                <w:sz w:val="20"/>
              </w:rPr>
            </w:pPr>
            <w:r w:rsidRPr="00E775F2">
              <w:rPr>
                <w:sz w:val="18"/>
                <w:szCs w:val="18"/>
              </w:rPr>
              <w:br w:type="page"/>
            </w:r>
            <w:r w:rsidRPr="00E775F2">
              <w:rPr>
                <w:sz w:val="18"/>
                <w:szCs w:val="18"/>
              </w:rPr>
              <w:br w:type="page"/>
            </w:r>
            <w:proofErr w:type="gramStart"/>
            <w:r w:rsidR="00137156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  <w:r w:rsidR="00137156">
              <w:rPr>
                <w:rFonts w:ascii="標楷體" w:eastAsia="標楷體" w:hAnsi="標楷體" w:hint="eastAsia"/>
                <w:sz w:val="20"/>
              </w:rPr>
              <w:t>：1.</w:t>
            </w:r>
            <w:r w:rsidR="00137156">
              <w:rPr>
                <w:rFonts w:ascii="標楷體" w:eastAsia="標楷體" w:hAnsi="標楷體" w:hint="eastAsia"/>
                <w:spacing w:val="-8"/>
                <w:sz w:val="20"/>
              </w:rPr>
              <w:t>1</w:t>
            </w:r>
            <w:r w:rsidR="00137156">
              <w:rPr>
                <w:rFonts w:ascii="標楷體" w:eastAsia="標楷體" w:hAnsi="標楷體"/>
                <w:spacing w:val="-8"/>
                <w:sz w:val="20"/>
              </w:rPr>
              <w:t>11</w:t>
            </w:r>
            <w:r w:rsidR="00137156" w:rsidRPr="00E42986">
              <w:rPr>
                <w:rFonts w:ascii="標楷體" w:eastAsia="標楷體" w:hAnsi="標楷體" w:hint="eastAsia"/>
                <w:spacing w:val="-8"/>
                <w:sz w:val="20"/>
              </w:rPr>
              <w:t>年度調整公務員工待遇準備追加預算數</w:t>
            </w:r>
            <w:r w:rsidR="00A8730C">
              <w:rPr>
                <w:rFonts w:ascii="標楷體" w:eastAsia="標楷體" w:hAnsi="標楷體" w:hint="eastAsia"/>
                <w:spacing w:val="-8"/>
                <w:sz w:val="20"/>
              </w:rPr>
              <w:t>4</w:t>
            </w:r>
            <w:r w:rsidR="00137156" w:rsidRPr="00E42986">
              <w:rPr>
                <w:rFonts w:ascii="標楷體" w:eastAsia="標楷體" w:hAnsi="標楷體" w:hint="eastAsia"/>
                <w:spacing w:val="-8"/>
                <w:sz w:val="20"/>
              </w:rPr>
              <w:t>億</w:t>
            </w:r>
            <w:r w:rsidR="00B95F8B">
              <w:rPr>
                <w:rFonts w:ascii="標楷體" w:eastAsia="標楷體" w:hAnsi="標楷體" w:hint="eastAsia"/>
                <w:spacing w:val="-8"/>
                <w:sz w:val="20"/>
              </w:rPr>
              <w:t>6</w:t>
            </w:r>
            <w:r w:rsidR="00B95F8B">
              <w:rPr>
                <w:rFonts w:ascii="標楷體" w:eastAsia="標楷體" w:hAnsi="標楷體"/>
                <w:spacing w:val="-8"/>
                <w:sz w:val="20"/>
              </w:rPr>
              <w:t>,736</w:t>
            </w:r>
            <w:r w:rsidR="00B95F8B">
              <w:rPr>
                <w:rFonts w:ascii="標楷體" w:eastAsia="標楷體" w:hAnsi="標楷體" w:hint="eastAsia"/>
                <w:spacing w:val="-8"/>
                <w:sz w:val="20"/>
              </w:rPr>
              <w:t>萬餘元</w:t>
            </w:r>
            <w:r w:rsidR="00137156" w:rsidRPr="00E42986">
              <w:rPr>
                <w:rFonts w:ascii="標楷體" w:eastAsia="標楷體" w:hAnsi="標楷體" w:hint="eastAsia"/>
                <w:spacing w:val="-8"/>
                <w:sz w:val="20"/>
              </w:rPr>
              <w:t>，</w:t>
            </w:r>
            <w:r w:rsidR="00A8730C">
              <w:rPr>
                <w:rFonts w:ascii="標楷體" w:eastAsia="標楷體" w:hAnsi="標楷體" w:hint="eastAsia"/>
                <w:spacing w:val="-8"/>
                <w:sz w:val="20"/>
              </w:rPr>
              <w:t>經</w:t>
            </w:r>
            <w:proofErr w:type="gramStart"/>
            <w:r w:rsidR="00A8730C">
              <w:rPr>
                <w:rFonts w:ascii="標楷體" w:eastAsia="標楷體" w:hAnsi="標楷體" w:hint="eastAsia"/>
                <w:spacing w:val="-8"/>
                <w:sz w:val="20"/>
              </w:rPr>
              <w:t>臺</w:t>
            </w:r>
            <w:proofErr w:type="gramEnd"/>
            <w:r w:rsidR="00A8730C">
              <w:rPr>
                <w:rFonts w:ascii="標楷體" w:eastAsia="標楷體" w:hAnsi="標楷體" w:hint="eastAsia"/>
                <w:spacing w:val="-8"/>
                <w:sz w:val="20"/>
              </w:rPr>
              <w:t>中市政府核准</w:t>
            </w:r>
            <w:r w:rsidR="00B95F8B">
              <w:rPr>
                <w:rFonts w:ascii="標楷體" w:eastAsia="標楷體" w:hAnsi="標楷體" w:hint="eastAsia"/>
                <w:spacing w:val="-8"/>
                <w:sz w:val="20"/>
              </w:rPr>
              <w:t>全數動支</w:t>
            </w:r>
            <w:r w:rsidR="00137156">
              <w:rPr>
                <w:rFonts w:ascii="標楷體" w:eastAsia="標楷體" w:hAnsi="標楷體" w:hint="eastAsia"/>
                <w:spacing w:val="-8"/>
                <w:sz w:val="20"/>
              </w:rPr>
              <w:t>。</w:t>
            </w:r>
          </w:p>
          <w:p w14:paraId="59739C41" w14:textId="3427DC0A" w:rsidR="0079619F" w:rsidRPr="00137156" w:rsidRDefault="00137156" w:rsidP="00137156">
            <w:pPr>
              <w:rPr>
                <w:rFonts w:ascii="標楷體" w:eastAsia="標楷體" w:hAnsi="標楷體"/>
                <w:spacing w:val="-8"/>
                <w:sz w:val="20"/>
              </w:rPr>
            </w:pPr>
            <w:proofErr w:type="gramStart"/>
            <w:r w:rsidRPr="00F234E8">
              <w:rPr>
                <w:rFonts w:ascii="標楷體" w:eastAsia="標楷體" w:hAnsi="標楷體" w:hint="eastAsia"/>
                <w:color w:val="FFFFFF" w:themeColor="background1"/>
                <w:sz w:val="20"/>
              </w:rPr>
              <w:t>註</w:t>
            </w:r>
            <w:proofErr w:type="gramEnd"/>
            <w:r w:rsidRPr="00F234E8">
              <w:rPr>
                <w:rFonts w:ascii="標楷體" w:eastAsia="標楷體" w:hAnsi="標楷體" w:hint="eastAsia"/>
                <w:color w:val="FFFFFF" w:themeColor="background1"/>
                <w:sz w:val="20"/>
              </w:rPr>
              <w:t>：</w:t>
            </w:r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2.1</w:t>
            </w:r>
            <w:r w:rsidRPr="00E306A8">
              <w:rPr>
                <w:rFonts w:ascii="標楷體" w:eastAsia="標楷體" w:hAnsi="標楷體"/>
                <w:spacing w:val="-4"/>
                <w:sz w:val="20"/>
              </w:rPr>
              <w:t>11</w:t>
            </w:r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年度第二預備金原編列預算數5億元，經</w:t>
            </w:r>
            <w:proofErr w:type="gramStart"/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臺</w:t>
            </w:r>
            <w:proofErr w:type="gramEnd"/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中市政府核准動支</w:t>
            </w:r>
            <w:r w:rsidR="00B95F8B" w:rsidRPr="00E306A8">
              <w:rPr>
                <w:rFonts w:ascii="標楷體" w:eastAsia="標楷體" w:hAnsi="標楷體"/>
                <w:spacing w:val="-4"/>
                <w:sz w:val="20"/>
              </w:rPr>
              <w:t>3</w:t>
            </w:r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億</w:t>
            </w:r>
            <w:r w:rsidR="00B95F8B" w:rsidRPr="00E306A8">
              <w:rPr>
                <w:rFonts w:ascii="標楷體" w:eastAsia="標楷體" w:hAnsi="標楷體" w:hint="eastAsia"/>
                <w:spacing w:val="-4"/>
                <w:sz w:val="20"/>
              </w:rPr>
              <w:t>9</w:t>
            </w:r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,</w:t>
            </w:r>
            <w:r w:rsidR="00B95F8B" w:rsidRPr="00E306A8">
              <w:rPr>
                <w:rFonts w:ascii="標楷體" w:eastAsia="標楷體" w:hAnsi="標楷體"/>
                <w:spacing w:val="-4"/>
                <w:sz w:val="20"/>
              </w:rPr>
              <w:t>037</w:t>
            </w:r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萬餘元，賸餘</w:t>
            </w:r>
            <w:r w:rsidR="00B95F8B" w:rsidRPr="00E306A8">
              <w:rPr>
                <w:rFonts w:ascii="標楷體" w:eastAsia="標楷體" w:hAnsi="標楷體" w:hint="eastAsia"/>
                <w:spacing w:val="-4"/>
                <w:sz w:val="20"/>
              </w:rPr>
              <w:t>1億9</w:t>
            </w:r>
            <w:r w:rsidR="00B95F8B" w:rsidRPr="00E306A8">
              <w:rPr>
                <w:rFonts w:ascii="標楷體" w:eastAsia="標楷體" w:hAnsi="標楷體"/>
                <w:spacing w:val="-4"/>
                <w:sz w:val="20"/>
              </w:rPr>
              <w:t>62</w:t>
            </w:r>
            <w:r w:rsidRPr="00E306A8">
              <w:rPr>
                <w:rFonts w:ascii="標楷體" w:eastAsia="標楷體" w:hAnsi="標楷體" w:hint="eastAsia"/>
                <w:spacing w:val="-4"/>
                <w:sz w:val="20"/>
              </w:rPr>
              <w:t>萬餘元。</w:t>
            </w:r>
          </w:p>
        </w:tc>
      </w:tr>
      <w:tr w:rsidR="0079619F" w:rsidRPr="001742A6" w14:paraId="48EAD28F" w14:textId="77777777" w:rsidTr="00152A86">
        <w:trPr>
          <w:cantSplit/>
          <w:trHeight w:hRule="exact" w:val="482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75B8" w14:textId="77777777" w:rsidR="0079619F" w:rsidRPr="001742A6" w:rsidRDefault="0079619F" w:rsidP="0079619F">
            <w:pPr>
              <w:snapToGrid w:val="0"/>
              <w:ind w:right="6"/>
              <w:jc w:val="both"/>
            </w:pPr>
            <w:r w:rsidRPr="001742A6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總決算歲出機關別決算審定表</w:t>
            </w:r>
            <w:r>
              <w:rPr>
                <w:rFonts w:ascii="標楷體" w:eastAsia="標楷體" w:hint="eastAsia"/>
                <w:spacing w:val="20"/>
                <w:sz w:val="28"/>
                <w:szCs w:val="24"/>
              </w:rPr>
              <w:t>（</w:t>
            </w:r>
            <w:r w:rsidRPr="001742A6">
              <w:rPr>
                <w:rFonts w:ascii="標楷體" w:eastAsia="標楷體" w:hint="eastAsia"/>
                <w:spacing w:val="20"/>
                <w:sz w:val="28"/>
                <w:szCs w:val="24"/>
              </w:rPr>
              <w:t>續</w:t>
            </w:r>
            <w:r>
              <w:rPr>
                <w:rFonts w:ascii="標楷體" w:eastAsia="標楷體" w:hint="eastAsia"/>
                <w:spacing w:val="20"/>
                <w:sz w:val="28"/>
                <w:szCs w:val="24"/>
              </w:rPr>
              <w:t>）</w:t>
            </w:r>
          </w:p>
        </w:tc>
      </w:tr>
      <w:tr w:rsidR="0079619F" w:rsidRPr="001742A6" w14:paraId="58C2A1DB" w14:textId="77777777" w:rsidTr="00081D2D">
        <w:trPr>
          <w:cantSplit/>
          <w:trHeight w:hRule="exact" w:val="556"/>
        </w:trPr>
        <w:tc>
          <w:tcPr>
            <w:tcW w:w="990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930F" w14:textId="77777777" w:rsidR="0079619F" w:rsidRPr="001742A6" w:rsidRDefault="0079619F" w:rsidP="0079619F">
            <w:pPr>
              <w:ind w:rightChars="10" w:right="24"/>
              <w:jc w:val="right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9619F" w:rsidRPr="001742A6" w14:paraId="2A363794" w14:textId="77777777" w:rsidTr="00081D2D">
        <w:trPr>
          <w:cantSplit/>
          <w:trHeight w:hRule="exact" w:val="425"/>
        </w:trPr>
        <w:tc>
          <w:tcPr>
            <w:tcW w:w="5964" w:type="dxa"/>
            <w:gridSpan w:val="18"/>
            <w:tcBorders>
              <w:left w:val="nil"/>
            </w:tcBorders>
            <w:vAlign w:val="center"/>
          </w:tcPr>
          <w:p w14:paraId="3DC82EB1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150" w:type="dxa"/>
            <w:gridSpan w:val="7"/>
            <w:vAlign w:val="center"/>
          </w:tcPr>
          <w:p w14:paraId="43B417DD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決算審定數與預算數</w:t>
            </w:r>
          </w:p>
          <w:p w14:paraId="6F0451C6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  <w:tc>
          <w:tcPr>
            <w:tcW w:w="1791" w:type="dxa"/>
            <w:gridSpan w:val="7"/>
            <w:tcBorders>
              <w:right w:val="nil"/>
            </w:tcBorders>
            <w:vAlign w:val="center"/>
          </w:tcPr>
          <w:p w14:paraId="13C206A1" w14:textId="77777777" w:rsidR="0079619F" w:rsidRPr="001F030C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1F030C">
              <w:rPr>
                <w:rFonts w:ascii="標楷體" w:eastAsia="標楷體" w:hint="eastAsia"/>
                <w:spacing w:val="-10"/>
                <w:sz w:val="20"/>
              </w:rPr>
              <w:t>決算審定數與決算數</w:t>
            </w:r>
          </w:p>
          <w:p w14:paraId="1584FEF8" w14:textId="77777777" w:rsidR="0079619F" w:rsidRPr="001742A6" w:rsidRDefault="0079619F" w:rsidP="0079619F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79619F" w:rsidRPr="001742A6" w14:paraId="6FE5F741" w14:textId="77777777" w:rsidTr="00152A86">
        <w:trPr>
          <w:cantSplit/>
          <w:trHeight w:hRule="exact" w:val="454"/>
        </w:trPr>
        <w:tc>
          <w:tcPr>
            <w:tcW w:w="1307" w:type="dxa"/>
            <w:gridSpan w:val="7"/>
            <w:tcBorders>
              <w:left w:val="nil"/>
            </w:tcBorders>
            <w:vAlign w:val="center"/>
          </w:tcPr>
          <w:p w14:paraId="7CFEE72D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097" w:type="dxa"/>
            <w:gridSpan w:val="2"/>
            <w:tcBorders>
              <w:left w:val="nil"/>
            </w:tcBorders>
            <w:vAlign w:val="center"/>
          </w:tcPr>
          <w:p w14:paraId="59F7B550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應付數</w:t>
            </w:r>
          </w:p>
        </w:tc>
        <w:tc>
          <w:tcPr>
            <w:tcW w:w="1426" w:type="dxa"/>
            <w:gridSpan w:val="4"/>
            <w:vAlign w:val="center"/>
          </w:tcPr>
          <w:p w14:paraId="0EF3A398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01" w:type="dxa"/>
            <w:gridSpan w:val="4"/>
            <w:vAlign w:val="center"/>
          </w:tcPr>
          <w:p w14:paraId="33D7B66B" w14:textId="77777777" w:rsidR="0079619F" w:rsidRPr="001742A6" w:rsidRDefault="0079619F" w:rsidP="0079619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733" w:type="dxa"/>
            <w:vAlign w:val="center"/>
          </w:tcPr>
          <w:p w14:paraId="757DE32F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pacing w:val="-6"/>
                <w:sz w:val="20"/>
              </w:rPr>
            </w:pPr>
            <w:r w:rsidRPr="001742A6">
              <w:rPr>
                <w:rFonts w:ascii="標楷體" w:eastAsia="標楷體" w:hint="eastAsia"/>
                <w:spacing w:val="-6"/>
                <w:sz w:val="20"/>
              </w:rPr>
              <w:t>占總數</w:t>
            </w:r>
          </w:p>
          <w:p w14:paraId="79818ABD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359" w:type="dxa"/>
            <w:gridSpan w:val="5"/>
            <w:vAlign w:val="center"/>
          </w:tcPr>
          <w:p w14:paraId="79B480D9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91" w:type="dxa"/>
            <w:gridSpan w:val="2"/>
            <w:vAlign w:val="center"/>
          </w:tcPr>
          <w:p w14:paraId="1CBFFF58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075" w:type="dxa"/>
            <w:gridSpan w:val="5"/>
            <w:vAlign w:val="center"/>
          </w:tcPr>
          <w:p w14:paraId="0CB385D9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16" w:type="dxa"/>
            <w:gridSpan w:val="2"/>
            <w:tcBorders>
              <w:right w:val="nil"/>
            </w:tcBorders>
            <w:vAlign w:val="center"/>
          </w:tcPr>
          <w:p w14:paraId="5E22961E" w14:textId="77777777" w:rsidR="0079619F" w:rsidRPr="001742A6" w:rsidRDefault="0079619F" w:rsidP="0079619F">
            <w:pPr>
              <w:spacing w:line="224" w:lineRule="exact"/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1742A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D416DE" w:rsidRPr="001742A6" w14:paraId="004EFA3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44B6A34" w14:textId="6E5E329A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5,159,908,998</w:t>
            </w:r>
          </w:p>
        </w:tc>
        <w:tc>
          <w:tcPr>
            <w:tcW w:w="1097" w:type="dxa"/>
            <w:gridSpan w:val="2"/>
            <w:vAlign w:val="center"/>
          </w:tcPr>
          <w:p w14:paraId="3C3634D1" w14:textId="4F44F4BF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107,527,183</w:t>
            </w:r>
          </w:p>
        </w:tc>
        <w:tc>
          <w:tcPr>
            <w:tcW w:w="1426" w:type="dxa"/>
            <w:gridSpan w:val="4"/>
            <w:vAlign w:val="center"/>
          </w:tcPr>
          <w:p w14:paraId="06950D4C" w14:textId="52ABE882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402,196,315</w:t>
            </w:r>
          </w:p>
        </w:tc>
        <w:tc>
          <w:tcPr>
            <w:tcW w:w="1401" w:type="dxa"/>
            <w:gridSpan w:val="4"/>
            <w:vAlign w:val="center"/>
          </w:tcPr>
          <w:p w14:paraId="1F2BC825" w14:textId="2F6AF2CE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5,669,632,496</w:t>
            </w:r>
          </w:p>
        </w:tc>
        <w:tc>
          <w:tcPr>
            <w:tcW w:w="733" w:type="dxa"/>
            <w:vAlign w:val="center"/>
          </w:tcPr>
          <w:p w14:paraId="6DA9FB5F" w14:textId="312C245D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3.69</w:t>
            </w:r>
          </w:p>
        </w:tc>
        <w:tc>
          <w:tcPr>
            <w:tcW w:w="1359" w:type="dxa"/>
            <w:gridSpan w:val="5"/>
            <w:vAlign w:val="center"/>
          </w:tcPr>
          <w:p w14:paraId="2D1D53BD" w14:textId="78855C3D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- 349,048,504</w:t>
            </w:r>
          </w:p>
        </w:tc>
        <w:tc>
          <w:tcPr>
            <w:tcW w:w="791" w:type="dxa"/>
            <w:gridSpan w:val="2"/>
            <w:vAlign w:val="center"/>
          </w:tcPr>
          <w:p w14:paraId="5922469C" w14:textId="73B201E1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- 5.80</w:t>
            </w:r>
          </w:p>
        </w:tc>
        <w:tc>
          <w:tcPr>
            <w:tcW w:w="1075" w:type="dxa"/>
            <w:gridSpan w:val="5"/>
            <w:vAlign w:val="center"/>
          </w:tcPr>
          <w:p w14:paraId="12FBBD6B" w14:textId="68B3EBD0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E9E772E" w14:textId="655D89C4" w:rsidR="00D416DE" w:rsidRPr="00D416DE" w:rsidRDefault="00D416DE" w:rsidP="00D416DE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17304EF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70E246BA" w14:textId="19739D8B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5,159,908,998</w:t>
            </w:r>
          </w:p>
        </w:tc>
        <w:tc>
          <w:tcPr>
            <w:tcW w:w="1097" w:type="dxa"/>
            <w:gridSpan w:val="2"/>
            <w:vAlign w:val="center"/>
          </w:tcPr>
          <w:p w14:paraId="33C04E99" w14:textId="696A1A04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107,527,183</w:t>
            </w:r>
          </w:p>
        </w:tc>
        <w:tc>
          <w:tcPr>
            <w:tcW w:w="1426" w:type="dxa"/>
            <w:gridSpan w:val="4"/>
            <w:vAlign w:val="center"/>
          </w:tcPr>
          <w:p w14:paraId="73942390" w14:textId="70A97C18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402,196,315</w:t>
            </w:r>
          </w:p>
        </w:tc>
        <w:tc>
          <w:tcPr>
            <w:tcW w:w="1401" w:type="dxa"/>
            <w:gridSpan w:val="4"/>
            <w:vAlign w:val="center"/>
          </w:tcPr>
          <w:p w14:paraId="15253F4E" w14:textId="7BFC1661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5,669,632,496</w:t>
            </w:r>
          </w:p>
        </w:tc>
        <w:tc>
          <w:tcPr>
            <w:tcW w:w="733" w:type="dxa"/>
            <w:vAlign w:val="center"/>
          </w:tcPr>
          <w:p w14:paraId="50FA4DB4" w14:textId="67248874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3.69</w:t>
            </w:r>
          </w:p>
        </w:tc>
        <w:tc>
          <w:tcPr>
            <w:tcW w:w="1359" w:type="dxa"/>
            <w:gridSpan w:val="5"/>
            <w:vAlign w:val="center"/>
          </w:tcPr>
          <w:p w14:paraId="2D83DF56" w14:textId="5E8DBFC7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- 349,048,504</w:t>
            </w:r>
          </w:p>
        </w:tc>
        <w:tc>
          <w:tcPr>
            <w:tcW w:w="791" w:type="dxa"/>
            <w:gridSpan w:val="2"/>
            <w:vAlign w:val="center"/>
          </w:tcPr>
          <w:p w14:paraId="371BC421" w14:textId="331220E7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- 5.80</w:t>
            </w:r>
          </w:p>
        </w:tc>
        <w:tc>
          <w:tcPr>
            <w:tcW w:w="1075" w:type="dxa"/>
            <w:gridSpan w:val="5"/>
            <w:vAlign w:val="center"/>
          </w:tcPr>
          <w:p w14:paraId="3F3FF051" w14:textId="6323B12E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2F33476" w14:textId="216E184A" w:rsidR="00D416DE" w:rsidRPr="00D416DE" w:rsidRDefault="00D416DE" w:rsidP="00D416D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78E7B8F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335200C5" w14:textId="5E3D745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1,296,071,118</w:t>
            </w:r>
          </w:p>
        </w:tc>
        <w:tc>
          <w:tcPr>
            <w:tcW w:w="1097" w:type="dxa"/>
            <w:gridSpan w:val="2"/>
            <w:vAlign w:val="center"/>
          </w:tcPr>
          <w:p w14:paraId="6BF45164" w14:textId="54F9178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10,405,688</w:t>
            </w:r>
          </w:p>
        </w:tc>
        <w:tc>
          <w:tcPr>
            <w:tcW w:w="1426" w:type="dxa"/>
            <w:gridSpan w:val="4"/>
            <w:vAlign w:val="center"/>
          </w:tcPr>
          <w:p w14:paraId="16E362A4" w14:textId="45B9523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233,287,343</w:t>
            </w:r>
          </w:p>
        </w:tc>
        <w:tc>
          <w:tcPr>
            <w:tcW w:w="1401" w:type="dxa"/>
            <w:gridSpan w:val="4"/>
            <w:vAlign w:val="center"/>
          </w:tcPr>
          <w:p w14:paraId="2C4BE40D" w14:textId="339ADCE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1,539,764,149</w:t>
            </w:r>
          </w:p>
        </w:tc>
        <w:tc>
          <w:tcPr>
            <w:tcW w:w="733" w:type="dxa"/>
            <w:vAlign w:val="center"/>
          </w:tcPr>
          <w:p w14:paraId="7678A295" w14:textId="7E6C1C5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1.00</w:t>
            </w:r>
          </w:p>
        </w:tc>
        <w:tc>
          <w:tcPr>
            <w:tcW w:w="1359" w:type="dxa"/>
            <w:gridSpan w:val="5"/>
            <w:vAlign w:val="center"/>
          </w:tcPr>
          <w:p w14:paraId="0D02227F" w14:textId="3243D84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- 67,508,851</w:t>
            </w:r>
          </w:p>
        </w:tc>
        <w:tc>
          <w:tcPr>
            <w:tcW w:w="791" w:type="dxa"/>
            <w:gridSpan w:val="2"/>
            <w:vAlign w:val="center"/>
          </w:tcPr>
          <w:p w14:paraId="25F21910" w14:textId="19EE78A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- 4.20</w:t>
            </w:r>
          </w:p>
        </w:tc>
        <w:tc>
          <w:tcPr>
            <w:tcW w:w="1075" w:type="dxa"/>
            <w:gridSpan w:val="5"/>
            <w:vAlign w:val="center"/>
          </w:tcPr>
          <w:p w14:paraId="53B833C2" w14:textId="0795805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CA6751D" w14:textId="7B417AE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6367A36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CB0D1D8" w14:textId="1E5B35A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660,802,743</w:t>
            </w:r>
          </w:p>
        </w:tc>
        <w:tc>
          <w:tcPr>
            <w:tcW w:w="1097" w:type="dxa"/>
            <w:gridSpan w:val="2"/>
            <w:vAlign w:val="center"/>
          </w:tcPr>
          <w:p w14:paraId="566F491F" w14:textId="69A4EA1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1,202,480</w:t>
            </w:r>
          </w:p>
        </w:tc>
        <w:tc>
          <w:tcPr>
            <w:tcW w:w="1426" w:type="dxa"/>
            <w:gridSpan w:val="4"/>
            <w:vAlign w:val="center"/>
          </w:tcPr>
          <w:p w14:paraId="06551BA2" w14:textId="0F72389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21,249,126</w:t>
            </w:r>
          </w:p>
        </w:tc>
        <w:tc>
          <w:tcPr>
            <w:tcW w:w="1401" w:type="dxa"/>
            <w:gridSpan w:val="4"/>
            <w:vAlign w:val="center"/>
          </w:tcPr>
          <w:p w14:paraId="0A11C283" w14:textId="697FA5D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683,254,349</w:t>
            </w:r>
          </w:p>
        </w:tc>
        <w:tc>
          <w:tcPr>
            <w:tcW w:w="733" w:type="dxa"/>
            <w:vAlign w:val="center"/>
          </w:tcPr>
          <w:p w14:paraId="665FD8F4" w14:textId="6E21D21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0.45</w:t>
            </w:r>
          </w:p>
        </w:tc>
        <w:tc>
          <w:tcPr>
            <w:tcW w:w="1359" w:type="dxa"/>
            <w:gridSpan w:val="5"/>
            <w:vAlign w:val="center"/>
          </w:tcPr>
          <w:p w14:paraId="0612FFC8" w14:textId="136867D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- 27,424,651</w:t>
            </w:r>
          </w:p>
        </w:tc>
        <w:tc>
          <w:tcPr>
            <w:tcW w:w="791" w:type="dxa"/>
            <w:gridSpan w:val="2"/>
            <w:vAlign w:val="center"/>
          </w:tcPr>
          <w:p w14:paraId="21EB47CB" w14:textId="3D7D118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- 3.86</w:t>
            </w:r>
          </w:p>
        </w:tc>
        <w:tc>
          <w:tcPr>
            <w:tcW w:w="1075" w:type="dxa"/>
            <w:gridSpan w:val="5"/>
            <w:vAlign w:val="center"/>
          </w:tcPr>
          <w:p w14:paraId="5A2DE9B2" w14:textId="584FE1E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E6B3F49" w14:textId="3F91CFC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60B03B7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19F4254C" w14:textId="73688E6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180,048,651</w:t>
            </w:r>
          </w:p>
        </w:tc>
        <w:tc>
          <w:tcPr>
            <w:tcW w:w="1097" w:type="dxa"/>
            <w:gridSpan w:val="2"/>
            <w:vAlign w:val="center"/>
          </w:tcPr>
          <w:p w14:paraId="464792A6" w14:textId="6A8A916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9,172,411</w:t>
            </w:r>
          </w:p>
        </w:tc>
        <w:tc>
          <w:tcPr>
            <w:tcW w:w="1426" w:type="dxa"/>
            <w:gridSpan w:val="4"/>
            <w:vAlign w:val="center"/>
          </w:tcPr>
          <w:p w14:paraId="42D1D36E" w14:textId="52BFCF6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176,405,249</w:t>
            </w:r>
          </w:p>
        </w:tc>
        <w:tc>
          <w:tcPr>
            <w:tcW w:w="1401" w:type="dxa"/>
            <w:gridSpan w:val="4"/>
            <w:vAlign w:val="center"/>
          </w:tcPr>
          <w:p w14:paraId="06A8F6BC" w14:textId="47DA680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365,626,311</w:t>
            </w:r>
          </w:p>
        </w:tc>
        <w:tc>
          <w:tcPr>
            <w:tcW w:w="733" w:type="dxa"/>
            <w:vAlign w:val="center"/>
          </w:tcPr>
          <w:p w14:paraId="1B0E409F" w14:textId="4920F49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1359" w:type="dxa"/>
            <w:gridSpan w:val="5"/>
            <w:vAlign w:val="center"/>
          </w:tcPr>
          <w:p w14:paraId="0CD1E1B1" w14:textId="11CF3E3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- 28,772,689</w:t>
            </w:r>
          </w:p>
        </w:tc>
        <w:tc>
          <w:tcPr>
            <w:tcW w:w="791" w:type="dxa"/>
            <w:gridSpan w:val="2"/>
            <w:vAlign w:val="center"/>
          </w:tcPr>
          <w:p w14:paraId="6ACBF32D" w14:textId="60A3C75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- 7.30</w:t>
            </w:r>
          </w:p>
        </w:tc>
        <w:tc>
          <w:tcPr>
            <w:tcW w:w="1075" w:type="dxa"/>
            <w:gridSpan w:val="5"/>
            <w:vAlign w:val="center"/>
          </w:tcPr>
          <w:p w14:paraId="2D3D082D" w14:textId="17001DC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96F5F85" w14:textId="0FCF194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131D6BF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3E74A3B" w14:textId="53EF2A7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455,219,724</w:t>
            </w:r>
          </w:p>
        </w:tc>
        <w:tc>
          <w:tcPr>
            <w:tcW w:w="1097" w:type="dxa"/>
            <w:gridSpan w:val="2"/>
            <w:vAlign w:val="center"/>
          </w:tcPr>
          <w:p w14:paraId="3B17A422" w14:textId="4C954F4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30,797</w:t>
            </w:r>
          </w:p>
        </w:tc>
        <w:tc>
          <w:tcPr>
            <w:tcW w:w="1426" w:type="dxa"/>
            <w:gridSpan w:val="4"/>
            <w:vAlign w:val="center"/>
          </w:tcPr>
          <w:p w14:paraId="15007902" w14:textId="4B739FA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35,632,968</w:t>
            </w:r>
          </w:p>
        </w:tc>
        <w:tc>
          <w:tcPr>
            <w:tcW w:w="1401" w:type="dxa"/>
            <w:gridSpan w:val="4"/>
            <w:vAlign w:val="center"/>
          </w:tcPr>
          <w:p w14:paraId="4E2EEE3C" w14:textId="284EE79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490,883,489</w:t>
            </w:r>
          </w:p>
        </w:tc>
        <w:tc>
          <w:tcPr>
            <w:tcW w:w="733" w:type="dxa"/>
            <w:vAlign w:val="center"/>
          </w:tcPr>
          <w:p w14:paraId="79764996" w14:textId="67F046C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0.32</w:t>
            </w:r>
          </w:p>
        </w:tc>
        <w:tc>
          <w:tcPr>
            <w:tcW w:w="1359" w:type="dxa"/>
            <w:gridSpan w:val="5"/>
            <w:vAlign w:val="center"/>
          </w:tcPr>
          <w:p w14:paraId="49F1FEDF" w14:textId="1F29564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- 11,311,511</w:t>
            </w:r>
          </w:p>
        </w:tc>
        <w:tc>
          <w:tcPr>
            <w:tcW w:w="791" w:type="dxa"/>
            <w:gridSpan w:val="2"/>
            <w:vAlign w:val="center"/>
          </w:tcPr>
          <w:p w14:paraId="63CB82C2" w14:textId="073068A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- 2.25</w:t>
            </w:r>
          </w:p>
        </w:tc>
        <w:tc>
          <w:tcPr>
            <w:tcW w:w="1075" w:type="dxa"/>
            <w:gridSpan w:val="5"/>
            <w:vAlign w:val="center"/>
          </w:tcPr>
          <w:p w14:paraId="11642CD6" w14:textId="213A191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B18D7D9" w14:textId="25A9FC8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5AA3D64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AC384D2" w14:textId="1EE5E98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1,333,904,990</w:t>
            </w:r>
          </w:p>
        </w:tc>
        <w:tc>
          <w:tcPr>
            <w:tcW w:w="1097" w:type="dxa"/>
            <w:gridSpan w:val="2"/>
            <w:vAlign w:val="center"/>
          </w:tcPr>
          <w:p w14:paraId="69CB5EED" w14:textId="196DEA6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3,465,213</w:t>
            </w:r>
          </w:p>
        </w:tc>
        <w:tc>
          <w:tcPr>
            <w:tcW w:w="1426" w:type="dxa"/>
            <w:gridSpan w:val="4"/>
            <w:vAlign w:val="center"/>
          </w:tcPr>
          <w:p w14:paraId="3A05A6DB" w14:textId="6E3E8E7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47,531,595</w:t>
            </w:r>
          </w:p>
        </w:tc>
        <w:tc>
          <w:tcPr>
            <w:tcW w:w="1401" w:type="dxa"/>
            <w:gridSpan w:val="4"/>
            <w:vAlign w:val="center"/>
          </w:tcPr>
          <w:p w14:paraId="05DEE399" w14:textId="1ADBECE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1,384,901,798</w:t>
            </w:r>
          </w:p>
        </w:tc>
        <w:tc>
          <w:tcPr>
            <w:tcW w:w="733" w:type="dxa"/>
            <w:vAlign w:val="center"/>
          </w:tcPr>
          <w:p w14:paraId="52CE155C" w14:textId="7A62985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0.90</w:t>
            </w:r>
          </w:p>
        </w:tc>
        <w:tc>
          <w:tcPr>
            <w:tcW w:w="1359" w:type="dxa"/>
            <w:gridSpan w:val="5"/>
            <w:vAlign w:val="center"/>
          </w:tcPr>
          <w:p w14:paraId="47164DC7" w14:textId="0959518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- 28,676,202</w:t>
            </w:r>
          </w:p>
        </w:tc>
        <w:tc>
          <w:tcPr>
            <w:tcW w:w="791" w:type="dxa"/>
            <w:gridSpan w:val="2"/>
            <w:vAlign w:val="center"/>
          </w:tcPr>
          <w:p w14:paraId="3DB29F96" w14:textId="092C01A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- 2.03</w:t>
            </w:r>
          </w:p>
        </w:tc>
        <w:tc>
          <w:tcPr>
            <w:tcW w:w="1075" w:type="dxa"/>
            <w:gridSpan w:val="5"/>
            <w:vAlign w:val="center"/>
          </w:tcPr>
          <w:p w14:paraId="08A12499" w14:textId="61CEBBA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905B2A9" w14:textId="66B339C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4129015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A5F8C26" w14:textId="5A6E68A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396,232,788</w:t>
            </w:r>
          </w:p>
        </w:tc>
        <w:tc>
          <w:tcPr>
            <w:tcW w:w="1097" w:type="dxa"/>
            <w:gridSpan w:val="2"/>
            <w:vAlign w:val="center"/>
          </w:tcPr>
          <w:p w14:paraId="1E907668" w14:textId="3790DBB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3,465,213</w:t>
            </w:r>
          </w:p>
        </w:tc>
        <w:tc>
          <w:tcPr>
            <w:tcW w:w="1426" w:type="dxa"/>
            <w:gridSpan w:val="4"/>
            <w:vAlign w:val="center"/>
          </w:tcPr>
          <w:p w14:paraId="271B3D23" w14:textId="0A338FC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22,481,595</w:t>
            </w:r>
          </w:p>
        </w:tc>
        <w:tc>
          <w:tcPr>
            <w:tcW w:w="1401" w:type="dxa"/>
            <w:gridSpan w:val="4"/>
            <w:vAlign w:val="center"/>
          </w:tcPr>
          <w:p w14:paraId="5B053AE2" w14:textId="7C7FF20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422,179,596</w:t>
            </w:r>
          </w:p>
        </w:tc>
        <w:tc>
          <w:tcPr>
            <w:tcW w:w="733" w:type="dxa"/>
            <w:vAlign w:val="center"/>
          </w:tcPr>
          <w:p w14:paraId="72B0E1C4" w14:textId="1F93AE2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0.28</w:t>
            </w:r>
          </w:p>
        </w:tc>
        <w:tc>
          <w:tcPr>
            <w:tcW w:w="1359" w:type="dxa"/>
            <w:gridSpan w:val="5"/>
            <w:vAlign w:val="center"/>
          </w:tcPr>
          <w:p w14:paraId="06D20B1A" w14:textId="61C6402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- 9,412,404</w:t>
            </w:r>
          </w:p>
        </w:tc>
        <w:tc>
          <w:tcPr>
            <w:tcW w:w="791" w:type="dxa"/>
            <w:gridSpan w:val="2"/>
            <w:vAlign w:val="center"/>
          </w:tcPr>
          <w:p w14:paraId="43009154" w14:textId="39B6519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- 2.18</w:t>
            </w:r>
          </w:p>
        </w:tc>
        <w:tc>
          <w:tcPr>
            <w:tcW w:w="1075" w:type="dxa"/>
            <w:gridSpan w:val="5"/>
            <w:vAlign w:val="center"/>
          </w:tcPr>
          <w:p w14:paraId="07D415CA" w14:textId="34C0714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E54AACA" w14:textId="1DBDDFB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714298F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D2641E6" w14:textId="658930B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117,759,234</w:t>
            </w:r>
          </w:p>
        </w:tc>
        <w:tc>
          <w:tcPr>
            <w:tcW w:w="1097" w:type="dxa"/>
            <w:gridSpan w:val="2"/>
            <w:vAlign w:val="center"/>
          </w:tcPr>
          <w:p w14:paraId="1FBAEAB9" w14:textId="50C7696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60CB90B3" w14:textId="13E1DD1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7C7B0687" w14:textId="116A1CB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117,759,234</w:t>
            </w:r>
          </w:p>
        </w:tc>
        <w:tc>
          <w:tcPr>
            <w:tcW w:w="733" w:type="dxa"/>
            <w:vAlign w:val="center"/>
          </w:tcPr>
          <w:p w14:paraId="16B671A4" w14:textId="3AEEEC7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59" w:type="dxa"/>
            <w:gridSpan w:val="5"/>
            <w:vAlign w:val="center"/>
          </w:tcPr>
          <w:p w14:paraId="70325925" w14:textId="47DBD45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- 3,675,766</w:t>
            </w:r>
          </w:p>
        </w:tc>
        <w:tc>
          <w:tcPr>
            <w:tcW w:w="791" w:type="dxa"/>
            <w:gridSpan w:val="2"/>
            <w:vAlign w:val="center"/>
          </w:tcPr>
          <w:p w14:paraId="5692E5F6" w14:textId="143C7EA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- 3.03</w:t>
            </w:r>
          </w:p>
        </w:tc>
        <w:tc>
          <w:tcPr>
            <w:tcW w:w="1075" w:type="dxa"/>
            <w:gridSpan w:val="5"/>
            <w:vAlign w:val="center"/>
          </w:tcPr>
          <w:p w14:paraId="5C8D0294" w14:textId="1251B99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8A8DD68" w14:textId="05378EF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4F03387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2F47403" w14:textId="0112867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117,141,323</w:t>
            </w:r>
          </w:p>
        </w:tc>
        <w:tc>
          <w:tcPr>
            <w:tcW w:w="1097" w:type="dxa"/>
            <w:gridSpan w:val="2"/>
            <w:vAlign w:val="center"/>
          </w:tcPr>
          <w:p w14:paraId="171356DB" w14:textId="023DC67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5BF7D923" w14:textId="3BA433B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4E51FBCA" w14:textId="0814552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117,141,323</w:t>
            </w:r>
          </w:p>
        </w:tc>
        <w:tc>
          <w:tcPr>
            <w:tcW w:w="733" w:type="dxa"/>
            <w:vAlign w:val="center"/>
          </w:tcPr>
          <w:p w14:paraId="3A3559B0" w14:textId="5302A8D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359" w:type="dxa"/>
            <w:gridSpan w:val="5"/>
            <w:vAlign w:val="center"/>
          </w:tcPr>
          <w:p w14:paraId="2BBE7E98" w14:textId="06C394B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- 2,828,677</w:t>
            </w:r>
          </w:p>
        </w:tc>
        <w:tc>
          <w:tcPr>
            <w:tcW w:w="791" w:type="dxa"/>
            <w:gridSpan w:val="2"/>
            <w:vAlign w:val="center"/>
          </w:tcPr>
          <w:p w14:paraId="460B55E6" w14:textId="7A9F959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- 2.36</w:t>
            </w:r>
          </w:p>
        </w:tc>
        <w:tc>
          <w:tcPr>
            <w:tcW w:w="1075" w:type="dxa"/>
            <w:gridSpan w:val="5"/>
            <w:vAlign w:val="center"/>
          </w:tcPr>
          <w:p w14:paraId="3BEB39BD" w14:textId="7105E81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A12D1B0" w14:textId="056B0D9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3087751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4999D372" w14:textId="535DE7D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113,847,626</w:t>
            </w:r>
          </w:p>
        </w:tc>
        <w:tc>
          <w:tcPr>
            <w:tcW w:w="1097" w:type="dxa"/>
            <w:gridSpan w:val="2"/>
            <w:vAlign w:val="center"/>
          </w:tcPr>
          <w:p w14:paraId="2D518851" w14:textId="4DE84FB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BE76557" w14:textId="3547784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6727933E" w14:textId="3DBAEA2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113,847,626</w:t>
            </w:r>
          </w:p>
        </w:tc>
        <w:tc>
          <w:tcPr>
            <w:tcW w:w="733" w:type="dxa"/>
            <w:vAlign w:val="center"/>
          </w:tcPr>
          <w:p w14:paraId="7448AD27" w14:textId="2695D2A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59" w:type="dxa"/>
            <w:gridSpan w:val="5"/>
            <w:vAlign w:val="center"/>
          </w:tcPr>
          <w:p w14:paraId="2327A622" w14:textId="22F2C07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- 2,675,374</w:t>
            </w:r>
          </w:p>
        </w:tc>
        <w:tc>
          <w:tcPr>
            <w:tcW w:w="791" w:type="dxa"/>
            <w:gridSpan w:val="2"/>
            <w:vAlign w:val="center"/>
          </w:tcPr>
          <w:p w14:paraId="431D2EA8" w14:textId="50898E1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- 2.30</w:t>
            </w:r>
          </w:p>
        </w:tc>
        <w:tc>
          <w:tcPr>
            <w:tcW w:w="1075" w:type="dxa"/>
            <w:gridSpan w:val="5"/>
            <w:vAlign w:val="center"/>
          </w:tcPr>
          <w:p w14:paraId="5193C7BC" w14:textId="35304F8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D6255EF" w14:textId="16F9B59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49640A75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7A4915B" w14:textId="23F1FCB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89,085,910</w:t>
            </w:r>
          </w:p>
        </w:tc>
        <w:tc>
          <w:tcPr>
            <w:tcW w:w="1097" w:type="dxa"/>
            <w:gridSpan w:val="2"/>
            <w:vAlign w:val="center"/>
          </w:tcPr>
          <w:p w14:paraId="5F693642" w14:textId="7F17199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625378E3" w14:textId="2779785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1,882,000</w:t>
            </w:r>
          </w:p>
        </w:tc>
        <w:tc>
          <w:tcPr>
            <w:tcW w:w="1401" w:type="dxa"/>
            <w:gridSpan w:val="4"/>
            <w:vAlign w:val="center"/>
          </w:tcPr>
          <w:p w14:paraId="3751806C" w14:textId="5926AC1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90,967,910</w:t>
            </w:r>
          </w:p>
        </w:tc>
        <w:tc>
          <w:tcPr>
            <w:tcW w:w="733" w:type="dxa"/>
            <w:vAlign w:val="center"/>
          </w:tcPr>
          <w:p w14:paraId="4CB86E8C" w14:textId="5D2275E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59" w:type="dxa"/>
            <w:gridSpan w:val="5"/>
            <w:vAlign w:val="center"/>
          </w:tcPr>
          <w:p w14:paraId="5A75DD5B" w14:textId="078911A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- 1,615,090</w:t>
            </w:r>
          </w:p>
        </w:tc>
        <w:tc>
          <w:tcPr>
            <w:tcW w:w="791" w:type="dxa"/>
            <w:gridSpan w:val="2"/>
            <w:vAlign w:val="center"/>
          </w:tcPr>
          <w:p w14:paraId="76B9C67E" w14:textId="43E5E41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- 1.74</w:t>
            </w:r>
          </w:p>
        </w:tc>
        <w:tc>
          <w:tcPr>
            <w:tcW w:w="1075" w:type="dxa"/>
            <w:gridSpan w:val="5"/>
            <w:vAlign w:val="center"/>
          </w:tcPr>
          <w:p w14:paraId="5000D931" w14:textId="21F3AA0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B990BBC" w14:textId="001F2FB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588F4EA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1DF1F835" w14:textId="220E334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76,680,731</w:t>
            </w:r>
          </w:p>
        </w:tc>
        <w:tc>
          <w:tcPr>
            <w:tcW w:w="1097" w:type="dxa"/>
            <w:gridSpan w:val="2"/>
            <w:vAlign w:val="center"/>
          </w:tcPr>
          <w:p w14:paraId="66CBCA97" w14:textId="61740CE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327EBAE" w14:textId="37B344E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4,556,000</w:t>
            </w:r>
          </w:p>
        </w:tc>
        <w:tc>
          <w:tcPr>
            <w:tcW w:w="1401" w:type="dxa"/>
            <w:gridSpan w:val="4"/>
            <w:vAlign w:val="center"/>
          </w:tcPr>
          <w:p w14:paraId="1D895079" w14:textId="608F20D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81,236,731</w:t>
            </w:r>
          </w:p>
        </w:tc>
        <w:tc>
          <w:tcPr>
            <w:tcW w:w="733" w:type="dxa"/>
            <w:vAlign w:val="center"/>
          </w:tcPr>
          <w:p w14:paraId="37E0F8C4" w14:textId="24DA803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359" w:type="dxa"/>
            <w:gridSpan w:val="5"/>
            <w:vAlign w:val="center"/>
          </w:tcPr>
          <w:p w14:paraId="4CB443A1" w14:textId="6E12F0A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- 1,071,269</w:t>
            </w:r>
          </w:p>
        </w:tc>
        <w:tc>
          <w:tcPr>
            <w:tcW w:w="791" w:type="dxa"/>
            <w:gridSpan w:val="2"/>
            <w:vAlign w:val="center"/>
          </w:tcPr>
          <w:p w14:paraId="3A935BD1" w14:textId="08DBE5E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- 1.30</w:t>
            </w:r>
          </w:p>
        </w:tc>
        <w:tc>
          <w:tcPr>
            <w:tcW w:w="1075" w:type="dxa"/>
            <w:gridSpan w:val="5"/>
            <w:vAlign w:val="center"/>
          </w:tcPr>
          <w:p w14:paraId="42364315" w14:textId="3EA1D5A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36B85485" w14:textId="42DA055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69B3A35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0CC847F0" w14:textId="1B94BDC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66,620,133</w:t>
            </w:r>
          </w:p>
        </w:tc>
        <w:tc>
          <w:tcPr>
            <w:tcW w:w="1097" w:type="dxa"/>
            <w:gridSpan w:val="2"/>
            <w:vAlign w:val="center"/>
          </w:tcPr>
          <w:p w14:paraId="7A7C86AB" w14:textId="661940B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6474F13" w14:textId="10549B2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700,000</w:t>
            </w:r>
          </w:p>
        </w:tc>
        <w:tc>
          <w:tcPr>
            <w:tcW w:w="1401" w:type="dxa"/>
            <w:gridSpan w:val="4"/>
            <w:vAlign w:val="center"/>
          </w:tcPr>
          <w:p w14:paraId="48B1569B" w14:textId="03B5FC4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67,320,133</w:t>
            </w:r>
          </w:p>
        </w:tc>
        <w:tc>
          <w:tcPr>
            <w:tcW w:w="733" w:type="dxa"/>
            <w:vAlign w:val="center"/>
          </w:tcPr>
          <w:p w14:paraId="565455D1" w14:textId="308D753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59" w:type="dxa"/>
            <w:gridSpan w:val="5"/>
            <w:vAlign w:val="center"/>
          </w:tcPr>
          <w:p w14:paraId="7C6D2723" w14:textId="6029924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- 1,491,867</w:t>
            </w:r>
          </w:p>
        </w:tc>
        <w:tc>
          <w:tcPr>
            <w:tcW w:w="791" w:type="dxa"/>
            <w:gridSpan w:val="2"/>
            <w:vAlign w:val="center"/>
          </w:tcPr>
          <w:p w14:paraId="02835F5B" w14:textId="1F2AA56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- 2.17</w:t>
            </w:r>
          </w:p>
        </w:tc>
        <w:tc>
          <w:tcPr>
            <w:tcW w:w="1075" w:type="dxa"/>
            <w:gridSpan w:val="5"/>
            <w:vAlign w:val="center"/>
          </w:tcPr>
          <w:p w14:paraId="04EDE06F" w14:textId="4831FBD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34C7A28C" w14:textId="785DAE7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30FC540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B8F7241" w14:textId="68FA40B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73,054,665</w:t>
            </w:r>
          </w:p>
        </w:tc>
        <w:tc>
          <w:tcPr>
            <w:tcW w:w="1097" w:type="dxa"/>
            <w:gridSpan w:val="2"/>
            <w:vAlign w:val="center"/>
          </w:tcPr>
          <w:p w14:paraId="391EF7A3" w14:textId="79AE4B8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740F01C0" w14:textId="02A39B8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12,884,000</w:t>
            </w:r>
          </w:p>
        </w:tc>
        <w:tc>
          <w:tcPr>
            <w:tcW w:w="1401" w:type="dxa"/>
            <w:gridSpan w:val="4"/>
            <w:vAlign w:val="center"/>
          </w:tcPr>
          <w:p w14:paraId="7EC32546" w14:textId="52A9611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85,938,665</w:t>
            </w:r>
          </w:p>
        </w:tc>
        <w:tc>
          <w:tcPr>
            <w:tcW w:w="733" w:type="dxa"/>
            <w:vAlign w:val="center"/>
          </w:tcPr>
          <w:p w14:paraId="1F79D875" w14:textId="0428756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59" w:type="dxa"/>
            <w:gridSpan w:val="5"/>
            <w:vAlign w:val="center"/>
          </w:tcPr>
          <w:p w14:paraId="2071B4E2" w14:textId="20CEC81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- 1,822,335</w:t>
            </w:r>
          </w:p>
        </w:tc>
        <w:tc>
          <w:tcPr>
            <w:tcW w:w="791" w:type="dxa"/>
            <w:gridSpan w:val="2"/>
            <w:vAlign w:val="center"/>
          </w:tcPr>
          <w:p w14:paraId="4534F44E" w14:textId="095A7FF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- 2.08</w:t>
            </w:r>
          </w:p>
        </w:tc>
        <w:tc>
          <w:tcPr>
            <w:tcW w:w="1075" w:type="dxa"/>
            <w:gridSpan w:val="5"/>
            <w:vAlign w:val="center"/>
          </w:tcPr>
          <w:p w14:paraId="1B8D22A3" w14:textId="449DC64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07699F0" w14:textId="63FEEB7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5E06573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B310B40" w14:textId="0E789E5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75,980,526</w:t>
            </w:r>
          </w:p>
        </w:tc>
        <w:tc>
          <w:tcPr>
            <w:tcW w:w="1097" w:type="dxa"/>
            <w:gridSpan w:val="2"/>
            <w:vAlign w:val="center"/>
          </w:tcPr>
          <w:p w14:paraId="03898D9D" w14:textId="24838B7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F0A8113" w14:textId="7E9DD6A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610682DA" w14:textId="411F456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75,980,526</w:t>
            </w:r>
          </w:p>
        </w:tc>
        <w:tc>
          <w:tcPr>
            <w:tcW w:w="733" w:type="dxa"/>
            <w:vAlign w:val="center"/>
          </w:tcPr>
          <w:p w14:paraId="51D6D3F0" w14:textId="70BEBE2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359" w:type="dxa"/>
            <w:gridSpan w:val="5"/>
            <w:vAlign w:val="center"/>
          </w:tcPr>
          <w:p w14:paraId="398D89DC" w14:textId="42A5BF5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- 1,400,474</w:t>
            </w:r>
          </w:p>
        </w:tc>
        <w:tc>
          <w:tcPr>
            <w:tcW w:w="791" w:type="dxa"/>
            <w:gridSpan w:val="2"/>
            <w:vAlign w:val="center"/>
          </w:tcPr>
          <w:p w14:paraId="05EE9770" w14:textId="5EF55EC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- 1.81</w:t>
            </w:r>
          </w:p>
        </w:tc>
        <w:tc>
          <w:tcPr>
            <w:tcW w:w="1075" w:type="dxa"/>
            <w:gridSpan w:val="5"/>
            <w:vAlign w:val="center"/>
          </w:tcPr>
          <w:p w14:paraId="2D346759" w14:textId="56BA448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E6D9BFF" w14:textId="673A336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64CDD721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344D6B38" w14:textId="63C713B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94,850,935</w:t>
            </w:r>
          </w:p>
        </w:tc>
        <w:tc>
          <w:tcPr>
            <w:tcW w:w="1097" w:type="dxa"/>
            <w:gridSpan w:val="2"/>
            <w:vAlign w:val="center"/>
          </w:tcPr>
          <w:p w14:paraId="191715B1" w14:textId="1B13098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5A7F2AE" w14:textId="783D6FE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3715CCB6" w14:textId="1C3E3AD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94,850,935</w:t>
            </w:r>
          </w:p>
        </w:tc>
        <w:tc>
          <w:tcPr>
            <w:tcW w:w="733" w:type="dxa"/>
            <w:vAlign w:val="center"/>
          </w:tcPr>
          <w:p w14:paraId="5A5B313D" w14:textId="12E2BD2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59" w:type="dxa"/>
            <w:gridSpan w:val="5"/>
            <w:vAlign w:val="center"/>
          </w:tcPr>
          <w:p w14:paraId="777CEA2B" w14:textId="4913F9B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- 993,065</w:t>
            </w:r>
          </w:p>
        </w:tc>
        <w:tc>
          <w:tcPr>
            <w:tcW w:w="791" w:type="dxa"/>
            <w:gridSpan w:val="2"/>
            <w:vAlign w:val="center"/>
          </w:tcPr>
          <w:p w14:paraId="0E305AE0" w14:textId="018CDEB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- 1.04</w:t>
            </w:r>
          </w:p>
        </w:tc>
        <w:tc>
          <w:tcPr>
            <w:tcW w:w="1075" w:type="dxa"/>
            <w:gridSpan w:val="5"/>
            <w:vAlign w:val="center"/>
          </w:tcPr>
          <w:p w14:paraId="701B0289" w14:textId="41B7B50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73D46B1" w14:textId="5314F06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112ABC7E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47C2FD3B" w14:textId="0B6610F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63,944,504</w:t>
            </w:r>
          </w:p>
        </w:tc>
        <w:tc>
          <w:tcPr>
            <w:tcW w:w="1097" w:type="dxa"/>
            <w:gridSpan w:val="2"/>
            <w:vAlign w:val="center"/>
          </w:tcPr>
          <w:p w14:paraId="1E799E05" w14:textId="0164AC4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AAFFAA3" w14:textId="0ABBA6B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0C2F0A5F" w14:textId="3F3DA65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63,944,504</w:t>
            </w:r>
          </w:p>
        </w:tc>
        <w:tc>
          <w:tcPr>
            <w:tcW w:w="733" w:type="dxa"/>
            <w:vAlign w:val="center"/>
          </w:tcPr>
          <w:p w14:paraId="03AD991C" w14:textId="6D6CC33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59" w:type="dxa"/>
            <w:gridSpan w:val="5"/>
            <w:vAlign w:val="center"/>
          </w:tcPr>
          <w:p w14:paraId="35D77C4C" w14:textId="2500632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- 1,304,496</w:t>
            </w:r>
          </w:p>
        </w:tc>
        <w:tc>
          <w:tcPr>
            <w:tcW w:w="791" w:type="dxa"/>
            <w:gridSpan w:val="2"/>
            <w:vAlign w:val="center"/>
          </w:tcPr>
          <w:p w14:paraId="26C84122" w14:textId="17E0261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- 2.00</w:t>
            </w:r>
          </w:p>
        </w:tc>
        <w:tc>
          <w:tcPr>
            <w:tcW w:w="1075" w:type="dxa"/>
            <w:gridSpan w:val="5"/>
            <w:vAlign w:val="center"/>
          </w:tcPr>
          <w:p w14:paraId="6B7780CD" w14:textId="0612376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295354D" w14:textId="5E497F3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5DB5E0D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F8DE85E" w14:textId="3AB4099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48,706,615</w:t>
            </w:r>
          </w:p>
        </w:tc>
        <w:tc>
          <w:tcPr>
            <w:tcW w:w="1097" w:type="dxa"/>
            <w:gridSpan w:val="2"/>
            <w:vAlign w:val="center"/>
          </w:tcPr>
          <w:p w14:paraId="721839A2" w14:textId="63C21E2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667F3BD" w14:textId="3BD0A20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5,028,000</w:t>
            </w:r>
          </w:p>
        </w:tc>
        <w:tc>
          <w:tcPr>
            <w:tcW w:w="1401" w:type="dxa"/>
            <w:gridSpan w:val="4"/>
            <w:vAlign w:val="center"/>
          </w:tcPr>
          <w:p w14:paraId="7CFE651C" w14:textId="6AFA916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53,734,615</w:t>
            </w:r>
          </w:p>
        </w:tc>
        <w:tc>
          <w:tcPr>
            <w:tcW w:w="733" w:type="dxa"/>
            <w:vAlign w:val="center"/>
          </w:tcPr>
          <w:p w14:paraId="4679E001" w14:textId="4021A15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359" w:type="dxa"/>
            <w:gridSpan w:val="5"/>
            <w:vAlign w:val="center"/>
          </w:tcPr>
          <w:p w14:paraId="4C935184" w14:textId="298FE26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- 385,385</w:t>
            </w:r>
          </w:p>
        </w:tc>
        <w:tc>
          <w:tcPr>
            <w:tcW w:w="791" w:type="dxa"/>
            <w:gridSpan w:val="2"/>
            <w:vAlign w:val="center"/>
          </w:tcPr>
          <w:p w14:paraId="4AAB15E9" w14:textId="01F9B23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- 0.71</w:t>
            </w:r>
          </w:p>
        </w:tc>
        <w:tc>
          <w:tcPr>
            <w:tcW w:w="1075" w:type="dxa"/>
            <w:gridSpan w:val="5"/>
            <w:vAlign w:val="center"/>
          </w:tcPr>
          <w:p w14:paraId="20746722" w14:textId="63837B3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CA554E0" w14:textId="34D3251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630B964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57EFB7C" w14:textId="594029B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145,354,422</w:t>
            </w:r>
          </w:p>
        </w:tc>
        <w:tc>
          <w:tcPr>
            <w:tcW w:w="1097" w:type="dxa"/>
            <w:gridSpan w:val="2"/>
            <w:vAlign w:val="center"/>
          </w:tcPr>
          <w:p w14:paraId="13828F0E" w14:textId="54EFB9A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2B6B8BF" w14:textId="6389C70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06DA34C2" w14:textId="6345857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145,354,422</w:t>
            </w:r>
          </w:p>
        </w:tc>
        <w:tc>
          <w:tcPr>
            <w:tcW w:w="733" w:type="dxa"/>
            <w:vAlign w:val="center"/>
          </w:tcPr>
          <w:p w14:paraId="7C26A0E2" w14:textId="6825390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0.09</w:t>
            </w:r>
          </w:p>
        </w:tc>
        <w:tc>
          <w:tcPr>
            <w:tcW w:w="1359" w:type="dxa"/>
            <w:gridSpan w:val="5"/>
            <w:vAlign w:val="center"/>
          </w:tcPr>
          <w:p w14:paraId="70F6F6F5" w14:textId="5AD0E77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- 19,959,578</w:t>
            </w:r>
          </w:p>
        </w:tc>
        <w:tc>
          <w:tcPr>
            <w:tcW w:w="791" w:type="dxa"/>
            <w:gridSpan w:val="2"/>
            <w:vAlign w:val="center"/>
          </w:tcPr>
          <w:p w14:paraId="4D6D14C2" w14:textId="0521813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- 12.07</w:t>
            </w:r>
          </w:p>
        </w:tc>
        <w:tc>
          <w:tcPr>
            <w:tcW w:w="1075" w:type="dxa"/>
            <w:gridSpan w:val="5"/>
            <w:vAlign w:val="center"/>
          </w:tcPr>
          <w:p w14:paraId="6CC224C6" w14:textId="3397D6B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F09B903" w14:textId="4EB18DD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7A6ADD99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4E923608" w14:textId="425C751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145,354,422</w:t>
            </w:r>
          </w:p>
        </w:tc>
        <w:tc>
          <w:tcPr>
            <w:tcW w:w="1097" w:type="dxa"/>
            <w:gridSpan w:val="2"/>
            <w:vAlign w:val="center"/>
          </w:tcPr>
          <w:p w14:paraId="5A2FA8DF" w14:textId="2471CA8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716E564A" w14:textId="53FE24B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30F14893" w14:textId="45DFD42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145,354,422</w:t>
            </w:r>
          </w:p>
        </w:tc>
        <w:tc>
          <w:tcPr>
            <w:tcW w:w="733" w:type="dxa"/>
            <w:vAlign w:val="center"/>
          </w:tcPr>
          <w:p w14:paraId="3379F443" w14:textId="6A74AF0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359" w:type="dxa"/>
            <w:gridSpan w:val="5"/>
            <w:vAlign w:val="center"/>
          </w:tcPr>
          <w:p w14:paraId="689C8568" w14:textId="370E9D4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- 19,959,578</w:t>
            </w:r>
          </w:p>
        </w:tc>
        <w:tc>
          <w:tcPr>
            <w:tcW w:w="791" w:type="dxa"/>
            <w:gridSpan w:val="2"/>
            <w:vAlign w:val="center"/>
          </w:tcPr>
          <w:p w14:paraId="57B6C32B" w14:textId="6D79A05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- 12.07</w:t>
            </w:r>
          </w:p>
        </w:tc>
        <w:tc>
          <w:tcPr>
            <w:tcW w:w="1075" w:type="dxa"/>
            <w:gridSpan w:val="5"/>
            <w:vAlign w:val="center"/>
          </w:tcPr>
          <w:p w14:paraId="196A210A" w14:textId="1C2C85E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7823D00" w14:textId="4023418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3DE4BA94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70C4240D" w14:textId="58DD680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248,595,996</w:t>
            </w:r>
          </w:p>
        </w:tc>
        <w:tc>
          <w:tcPr>
            <w:tcW w:w="1097" w:type="dxa"/>
            <w:gridSpan w:val="2"/>
            <w:vAlign w:val="center"/>
          </w:tcPr>
          <w:p w14:paraId="2FA7EF19" w14:textId="4246B6E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588C6CF8" w14:textId="3E06E70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17,877,150</w:t>
            </w:r>
          </w:p>
        </w:tc>
        <w:tc>
          <w:tcPr>
            <w:tcW w:w="1401" w:type="dxa"/>
            <w:gridSpan w:val="4"/>
            <w:vAlign w:val="center"/>
          </w:tcPr>
          <w:p w14:paraId="1E3D4C99" w14:textId="11260A6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266,473,146</w:t>
            </w:r>
          </w:p>
        </w:tc>
        <w:tc>
          <w:tcPr>
            <w:tcW w:w="733" w:type="dxa"/>
            <w:vAlign w:val="center"/>
          </w:tcPr>
          <w:p w14:paraId="30B04FA4" w14:textId="116BA96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0.17</w:t>
            </w:r>
          </w:p>
        </w:tc>
        <w:tc>
          <w:tcPr>
            <w:tcW w:w="1359" w:type="dxa"/>
            <w:gridSpan w:val="5"/>
            <w:vAlign w:val="center"/>
          </w:tcPr>
          <w:p w14:paraId="76EC1A0C" w14:textId="6C87B1B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- 16,591,854</w:t>
            </w:r>
          </w:p>
        </w:tc>
        <w:tc>
          <w:tcPr>
            <w:tcW w:w="791" w:type="dxa"/>
            <w:gridSpan w:val="2"/>
            <w:vAlign w:val="center"/>
          </w:tcPr>
          <w:p w14:paraId="5AB02589" w14:textId="5FCC8DC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- 5.86</w:t>
            </w:r>
          </w:p>
        </w:tc>
        <w:tc>
          <w:tcPr>
            <w:tcW w:w="1075" w:type="dxa"/>
            <w:gridSpan w:val="5"/>
            <w:vAlign w:val="center"/>
          </w:tcPr>
          <w:p w14:paraId="329CD741" w14:textId="6443401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5FAB453" w14:textId="6F3A4BB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6B1C0AE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0AD6A539" w14:textId="6A11471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248,595,996</w:t>
            </w:r>
          </w:p>
        </w:tc>
        <w:tc>
          <w:tcPr>
            <w:tcW w:w="1097" w:type="dxa"/>
            <w:gridSpan w:val="2"/>
            <w:vAlign w:val="center"/>
          </w:tcPr>
          <w:p w14:paraId="678D2CEF" w14:textId="079B632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E01B3A1" w14:textId="3F092C3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17,877,150</w:t>
            </w:r>
          </w:p>
        </w:tc>
        <w:tc>
          <w:tcPr>
            <w:tcW w:w="1401" w:type="dxa"/>
            <w:gridSpan w:val="4"/>
            <w:vAlign w:val="center"/>
          </w:tcPr>
          <w:p w14:paraId="1254E30F" w14:textId="2221965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266,473,146</w:t>
            </w:r>
          </w:p>
        </w:tc>
        <w:tc>
          <w:tcPr>
            <w:tcW w:w="733" w:type="dxa"/>
            <w:vAlign w:val="center"/>
          </w:tcPr>
          <w:p w14:paraId="5D97796F" w14:textId="5FC40FB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359" w:type="dxa"/>
            <w:gridSpan w:val="5"/>
            <w:vAlign w:val="center"/>
          </w:tcPr>
          <w:p w14:paraId="171A8000" w14:textId="2E959FC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- 16,591,854</w:t>
            </w:r>
          </w:p>
        </w:tc>
        <w:tc>
          <w:tcPr>
            <w:tcW w:w="791" w:type="dxa"/>
            <w:gridSpan w:val="2"/>
            <w:vAlign w:val="center"/>
          </w:tcPr>
          <w:p w14:paraId="6EAD5052" w14:textId="6DEDC7A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- 5.86</w:t>
            </w:r>
          </w:p>
        </w:tc>
        <w:tc>
          <w:tcPr>
            <w:tcW w:w="1075" w:type="dxa"/>
            <w:gridSpan w:val="5"/>
            <w:vAlign w:val="center"/>
          </w:tcPr>
          <w:p w14:paraId="09EF4F35" w14:textId="78131DF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3CBE49A5" w14:textId="763D0DA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6CFD30BB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DDBBA41" w14:textId="48CC832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870,603,627</w:t>
            </w:r>
          </w:p>
        </w:tc>
        <w:tc>
          <w:tcPr>
            <w:tcW w:w="1097" w:type="dxa"/>
            <w:gridSpan w:val="2"/>
            <w:vAlign w:val="center"/>
          </w:tcPr>
          <w:p w14:paraId="61852435" w14:textId="11A31E9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BCAE1DD" w14:textId="4AC559B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4147C89B" w14:textId="1B8AC2D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870,603,627</w:t>
            </w:r>
          </w:p>
        </w:tc>
        <w:tc>
          <w:tcPr>
            <w:tcW w:w="733" w:type="dxa"/>
            <w:vAlign w:val="center"/>
          </w:tcPr>
          <w:p w14:paraId="79E7BCAB" w14:textId="566291C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0.57</w:t>
            </w:r>
          </w:p>
        </w:tc>
        <w:tc>
          <w:tcPr>
            <w:tcW w:w="1359" w:type="dxa"/>
            <w:gridSpan w:val="5"/>
            <w:vAlign w:val="center"/>
          </w:tcPr>
          <w:p w14:paraId="4A3DEE92" w14:textId="1D730F7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- 13,927,373</w:t>
            </w:r>
          </w:p>
        </w:tc>
        <w:tc>
          <w:tcPr>
            <w:tcW w:w="791" w:type="dxa"/>
            <w:gridSpan w:val="2"/>
            <w:vAlign w:val="center"/>
          </w:tcPr>
          <w:p w14:paraId="44F63A05" w14:textId="67A735F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- 1.57</w:t>
            </w:r>
          </w:p>
        </w:tc>
        <w:tc>
          <w:tcPr>
            <w:tcW w:w="1075" w:type="dxa"/>
            <w:gridSpan w:val="5"/>
            <w:vAlign w:val="center"/>
          </w:tcPr>
          <w:p w14:paraId="351CA9A2" w14:textId="437D2CF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27A48132" w14:textId="7C8C66E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797BF6D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48436068" w14:textId="143742C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870,603,627</w:t>
            </w:r>
          </w:p>
        </w:tc>
        <w:tc>
          <w:tcPr>
            <w:tcW w:w="1097" w:type="dxa"/>
            <w:gridSpan w:val="2"/>
            <w:vAlign w:val="center"/>
          </w:tcPr>
          <w:p w14:paraId="5BD653F7" w14:textId="6067092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486010EF" w14:textId="45134FF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28767160" w14:textId="5213FC8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870,603,627</w:t>
            </w:r>
          </w:p>
        </w:tc>
        <w:tc>
          <w:tcPr>
            <w:tcW w:w="733" w:type="dxa"/>
            <w:vAlign w:val="center"/>
          </w:tcPr>
          <w:p w14:paraId="62E82D77" w14:textId="7272282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0.57</w:t>
            </w:r>
          </w:p>
        </w:tc>
        <w:tc>
          <w:tcPr>
            <w:tcW w:w="1359" w:type="dxa"/>
            <w:gridSpan w:val="5"/>
            <w:vAlign w:val="center"/>
          </w:tcPr>
          <w:p w14:paraId="002513EA" w14:textId="61B88FC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- 13,927,373</w:t>
            </w:r>
          </w:p>
        </w:tc>
        <w:tc>
          <w:tcPr>
            <w:tcW w:w="791" w:type="dxa"/>
            <w:gridSpan w:val="2"/>
            <w:vAlign w:val="center"/>
          </w:tcPr>
          <w:p w14:paraId="297997C7" w14:textId="576AED9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- 1.57</w:t>
            </w:r>
          </w:p>
        </w:tc>
        <w:tc>
          <w:tcPr>
            <w:tcW w:w="1075" w:type="dxa"/>
            <w:gridSpan w:val="5"/>
            <w:vAlign w:val="center"/>
          </w:tcPr>
          <w:p w14:paraId="38C087BC" w14:textId="168BD59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D240260" w14:textId="3F05B71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6A9C293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3BA5BE5" w14:textId="312EB75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2,913,198,089</w:t>
            </w:r>
          </w:p>
        </w:tc>
        <w:tc>
          <w:tcPr>
            <w:tcW w:w="1097" w:type="dxa"/>
            <w:gridSpan w:val="2"/>
            <w:vAlign w:val="center"/>
          </w:tcPr>
          <w:p w14:paraId="3F643157" w14:textId="6871589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54,333,248</w:t>
            </w:r>
          </w:p>
        </w:tc>
        <w:tc>
          <w:tcPr>
            <w:tcW w:w="1426" w:type="dxa"/>
            <w:gridSpan w:val="4"/>
            <w:vAlign w:val="center"/>
          </w:tcPr>
          <w:p w14:paraId="01C5A596" w14:textId="33032D6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962,946,209</w:t>
            </w:r>
          </w:p>
        </w:tc>
        <w:tc>
          <w:tcPr>
            <w:tcW w:w="1401" w:type="dxa"/>
            <w:gridSpan w:val="4"/>
            <w:vAlign w:val="center"/>
          </w:tcPr>
          <w:p w14:paraId="166E09D7" w14:textId="2CCE7B2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3,930,477,546</w:t>
            </w:r>
          </w:p>
        </w:tc>
        <w:tc>
          <w:tcPr>
            <w:tcW w:w="733" w:type="dxa"/>
            <w:vAlign w:val="center"/>
          </w:tcPr>
          <w:p w14:paraId="167C463E" w14:textId="47469FA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2.56</w:t>
            </w:r>
          </w:p>
        </w:tc>
        <w:tc>
          <w:tcPr>
            <w:tcW w:w="1359" w:type="dxa"/>
            <w:gridSpan w:val="5"/>
            <w:vAlign w:val="center"/>
          </w:tcPr>
          <w:p w14:paraId="389F676E" w14:textId="64A7ACB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- 104,554,454</w:t>
            </w:r>
          </w:p>
        </w:tc>
        <w:tc>
          <w:tcPr>
            <w:tcW w:w="791" w:type="dxa"/>
            <w:gridSpan w:val="2"/>
            <w:vAlign w:val="center"/>
          </w:tcPr>
          <w:p w14:paraId="564FB58F" w14:textId="03260E4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- 2.59</w:t>
            </w:r>
          </w:p>
        </w:tc>
        <w:tc>
          <w:tcPr>
            <w:tcW w:w="1075" w:type="dxa"/>
            <w:gridSpan w:val="5"/>
            <w:vAlign w:val="center"/>
          </w:tcPr>
          <w:p w14:paraId="4AF51D8B" w14:textId="7C09511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387B3B3B" w14:textId="0208B36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085F958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03E4FFB7" w14:textId="0EC5CE1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2,913,198,089</w:t>
            </w:r>
          </w:p>
        </w:tc>
        <w:tc>
          <w:tcPr>
            <w:tcW w:w="1097" w:type="dxa"/>
            <w:gridSpan w:val="2"/>
            <w:vAlign w:val="center"/>
          </w:tcPr>
          <w:p w14:paraId="0332CAD4" w14:textId="5402875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54,333,248</w:t>
            </w:r>
          </w:p>
        </w:tc>
        <w:tc>
          <w:tcPr>
            <w:tcW w:w="1426" w:type="dxa"/>
            <w:gridSpan w:val="4"/>
            <w:vAlign w:val="center"/>
          </w:tcPr>
          <w:p w14:paraId="4E9BD519" w14:textId="5440C6B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962,946,209</w:t>
            </w:r>
          </w:p>
        </w:tc>
        <w:tc>
          <w:tcPr>
            <w:tcW w:w="1401" w:type="dxa"/>
            <w:gridSpan w:val="4"/>
            <w:vAlign w:val="center"/>
          </w:tcPr>
          <w:p w14:paraId="4B4AEEC2" w14:textId="3ABA202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3,930,477,546</w:t>
            </w:r>
          </w:p>
        </w:tc>
        <w:tc>
          <w:tcPr>
            <w:tcW w:w="733" w:type="dxa"/>
            <w:vAlign w:val="center"/>
          </w:tcPr>
          <w:p w14:paraId="14B66EAF" w14:textId="3B358CC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2.56</w:t>
            </w:r>
          </w:p>
        </w:tc>
        <w:tc>
          <w:tcPr>
            <w:tcW w:w="1359" w:type="dxa"/>
            <w:gridSpan w:val="5"/>
            <w:vAlign w:val="center"/>
          </w:tcPr>
          <w:p w14:paraId="35C0D9C3" w14:textId="3E6086A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- 104,554,454</w:t>
            </w:r>
          </w:p>
        </w:tc>
        <w:tc>
          <w:tcPr>
            <w:tcW w:w="791" w:type="dxa"/>
            <w:gridSpan w:val="2"/>
            <w:vAlign w:val="center"/>
          </w:tcPr>
          <w:p w14:paraId="426ECB6E" w14:textId="6FABDD5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- 2.59</w:t>
            </w:r>
          </w:p>
        </w:tc>
        <w:tc>
          <w:tcPr>
            <w:tcW w:w="1075" w:type="dxa"/>
            <w:gridSpan w:val="5"/>
            <w:vAlign w:val="center"/>
          </w:tcPr>
          <w:p w14:paraId="2F7F20A4" w14:textId="690D36F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3B13F9B6" w14:textId="4E66F77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544EBA5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5F94BA4" w14:textId="44275FD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779,634,213</w:t>
            </w:r>
          </w:p>
        </w:tc>
        <w:tc>
          <w:tcPr>
            <w:tcW w:w="1097" w:type="dxa"/>
            <w:gridSpan w:val="2"/>
            <w:vAlign w:val="center"/>
          </w:tcPr>
          <w:p w14:paraId="57D7B15C" w14:textId="0BEFA23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8BC0E03" w14:textId="649F978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2,134,276,182</w:t>
            </w:r>
          </w:p>
        </w:tc>
        <w:tc>
          <w:tcPr>
            <w:tcW w:w="1401" w:type="dxa"/>
            <w:gridSpan w:val="4"/>
            <w:vAlign w:val="center"/>
          </w:tcPr>
          <w:p w14:paraId="317238AC" w14:textId="7D277B5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2,913,910,395</w:t>
            </w:r>
          </w:p>
        </w:tc>
        <w:tc>
          <w:tcPr>
            <w:tcW w:w="733" w:type="dxa"/>
            <w:vAlign w:val="center"/>
          </w:tcPr>
          <w:p w14:paraId="05F4DF14" w14:textId="175FDF1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1.90</w:t>
            </w:r>
          </w:p>
        </w:tc>
        <w:tc>
          <w:tcPr>
            <w:tcW w:w="1359" w:type="dxa"/>
            <w:gridSpan w:val="5"/>
            <w:vAlign w:val="center"/>
          </w:tcPr>
          <w:p w14:paraId="1E1EA569" w14:textId="7192639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- 32,113,605</w:t>
            </w:r>
          </w:p>
        </w:tc>
        <w:tc>
          <w:tcPr>
            <w:tcW w:w="791" w:type="dxa"/>
            <w:gridSpan w:val="2"/>
            <w:vAlign w:val="center"/>
          </w:tcPr>
          <w:p w14:paraId="18BC67E4" w14:textId="02BE95A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- 1.09</w:t>
            </w:r>
          </w:p>
        </w:tc>
        <w:tc>
          <w:tcPr>
            <w:tcW w:w="1075" w:type="dxa"/>
            <w:gridSpan w:val="5"/>
            <w:vAlign w:val="center"/>
          </w:tcPr>
          <w:p w14:paraId="0EEA58E4" w14:textId="77AD80B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4F60EC1B" w14:textId="71004B8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0C2492E0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B50C44C" w14:textId="40C2A51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779,634,213</w:t>
            </w:r>
          </w:p>
        </w:tc>
        <w:tc>
          <w:tcPr>
            <w:tcW w:w="1097" w:type="dxa"/>
            <w:gridSpan w:val="2"/>
            <w:vAlign w:val="center"/>
          </w:tcPr>
          <w:p w14:paraId="14878622" w14:textId="06F46A6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2E3176D5" w14:textId="2D8BF65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2,134,276,182</w:t>
            </w:r>
          </w:p>
        </w:tc>
        <w:tc>
          <w:tcPr>
            <w:tcW w:w="1401" w:type="dxa"/>
            <w:gridSpan w:val="4"/>
            <w:vAlign w:val="center"/>
          </w:tcPr>
          <w:p w14:paraId="3AA890DC" w14:textId="18DD27B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2,913,910,395</w:t>
            </w:r>
          </w:p>
        </w:tc>
        <w:tc>
          <w:tcPr>
            <w:tcW w:w="733" w:type="dxa"/>
            <w:vAlign w:val="center"/>
          </w:tcPr>
          <w:p w14:paraId="6FCA2CB3" w14:textId="4A69FFC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1.90</w:t>
            </w:r>
          </w:p>
        </w:tc>
        <w:tc>
          <w:tcPr>
            <w:tcW w:w="1359" w:type="dxa"/>
            <w:gridSpan w:val="5"/>
            <w:vAlign w:val="center"/>
          </w:tcPr>
          <w:p w14:paraId="3A21B4A1" w14:textId="36F3F4F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- 32,113,605</w:t>
            </w:r>
          </w:p>
        </w:tc>
        <w:tc>
          <w:tcPr>
            <w:tcW w:w="791" w:type="dxa"/>
            <w:gridSpan w:val="2"/>
            <w:vAlign w:val="center"/>
          </w:tcPr>
          <w:p w14:paraId="3A1B6A04" w14:textId="2FF04D6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- 1.09</w:t>
            </w:r>
          </w:p>
        </w:tc>
        <w:tc>
          <w:tcPr>
            <w:tcW w:w="1075" w:type="dxa"/>
            <w:gridSpan w:val="5"/>
            <w:vAlign w:val="center"/>
          </w:tcPr>
          <w:p w14:paraId="48BEFA03" w14:textId="0A4A771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18A27C5" w14:textId="43BCD57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1742A6" w14:paraId="772B426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72235AD6" w14:textId="23CE050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3,061,678,679</w:t>
            </w:r>
          </w:p>
        </w:tc>
        <w:tc>
          <w:tcPr>
            <w:tcW w:w="1097" w:type="dxa"/>
            <w:gridSpan w:val="2"/>
            <w:vAlign w:val="center"/>
          </w:tcPr>
          <w:p w14:paraId="5160BE2D" w14:textId="45EBA98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13,255,122</w:t>
            </w:r>
          </w:p>
        </w:tc>
        <w:tc>
          <w:tcPr>
            <w:tcW w:w="1426" w:type="dxa"/>
            <w:gridSpan w:val="4"/>
            <w:vAlign w:val="center"/>
          </w:tcPr>
          <w:p w14:paraId="076C96B3" w14:textId="50777B2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333,746,460</w:t>
            </w:r>
          </w:p>
        </w:tc>
        <w:tc>
          <w:tcPr>
            <w:tcW w:w="1401" w:type="dxa"/>
            <w:gridSpan w:val="4"/>
            <w:vAlign w:val="center"/>
          </w:tcPr>
          <w:p w14:paraId="6BDDF60A" w14:textId="6FB1A54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3,408,680,261</w:t>
            </w:r>
          </w:p>
        </w:tc>
        <w:tc>
          <w:tcPr>
            <w:tcW w:w="733" w:type="dxa"/>
            <w:vAlign w:val="center"/>
          </w:tcPr>
          <w:p w14:paraId="3D34D37F" w14:textId="1003CE3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2.22</w:t>
            </w:r>
          </w:p>
        </w:tc>
        <w:tc>
          <w:tcPr>
            <w:tcW w:w="1359" w:type="dxa"/>
            <w:gridSpan w:val="5"/>
            <w:vAlign w:val="center"/>
          </w:tcPr>
          <w:p w14:paraId="2EA27E56" w14:textId="1F11A20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- 1,955,641,739</w:t>
            </w:r>
          </w:p>
        </w:tc>
        <w:tc>
          <w:tcPr>
            <w:tcW w:w="791" w:type="dxa"/>
            <w:gridSpan w:val="2"/>
            <w:vAlign w:val="center"/>
          </w:tcPr>
          <w:p w14:paraId="2AD582DC" w14:textId="352E8B8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- 36.46</w:t>
            </w:r>
          </w:p>
        </w:tc>
        <w:tc>
          <w:tcPr>
            <w:tcW w:w="1075" w:type="dxa"/>
            <w:gridSpan w:val="5"/>
            <w:vAlign w:val="center"/>
          </w:tcPr>
          <w:p w14:paraId="5C09EEB0" w14:textId="438EA76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416BBB2" w14:textId="0B0F427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416DE" w:rsidRPr="001742A6" w14:paraId="0ACFB16F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19F3FBC" w14:textId="5B1105F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2,546,496,368</w:t>
            </w:r>
          </w:p>
        </w:tc>
        <w:tc>
          <w:tcPr>
            <w:tcW w:w="1097" w:type="dxa"/>
            <w:gridSpan w:val="2"/>
            <w:vAlign w:val="center"/>
          </w:tcPr>
          <w:p w14:paraId="655CF2BA" w14:textId="5876AC6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9D8A4D5" w14:textId="0F648F3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4738625C" w14:textId="3D675A9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2,546,496,368</w:t>
            </w:r>
          </w:p>
        </w:tc>
        <w:tc>
          <w:tcPr>
            <w:tcW w:w="733" w:type="dxa"/>
            <w:vAlign w:val="center"/>
          </w:tcPr>
          <w:p w14:paraId="59223B3D" w14:textId="64D8592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1.66</w:t>
            </w:r>
          </w:p>
        </w:tc>
        <w:tc>
          <w:tcPr>
            <w:tcW w:w="1359" w:type="dxa"/>
            <w:gridSpan w:val="5"/>
            <w:vAlign w:val="center"/>
          </w:tcPr>
          <w:p w14:paraId="11476882" w14:textId="22B4FCE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- 526,196,632</w:t>
            </w:r>
          </w:p>
        </w:tc>
        <w:tc>
          <w:tcPr>
            <w:tcW w:w="791" w:type="dxa"/>
            <w:gridSpan w:val="2"/>
            <w:vAlign w:val="center"/>
          </w:tcPr>
          <w:p w14:paraId="7B80F26E" w14:textId="681B67F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- 17.12</w:t>
            </w:r>
          </w:p>
        </w:tc>
        <w:tc>
          <w:tcPr>
            <w:tcW w:w="1075" w:type="dxa"/>
            <w:gridSpan w:val="5"/>
            <w:vAlign w:val="center"/>
          </w:tcPr>
          <w:p w14:paraId="1CE15070" w14:textId="2132DA5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AD79083" w14:textId="68FFE7B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D416DE" w14:paraId="52AD7FD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5CD69982" w14:textId="2C59DF9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255,011,162</w:t>
            </w:r>
          </w:p>
        </w:tc>
        <w:tc>
          <w:tcPr>
            <w:tcW w:w="1097" w:type="dxa"/>
            <w:gridSpan w:val="2"/>
            <w:vAlign w:val="center"/>
          </w:tcPr>
          <w:p w14:paraId="2FCBF42F" w14:textId="4357E10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3E636E64" w14:textId="0D9405A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078EB877" w14:textId="35197A8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255,011,162</w:t>
            </w:r>
          </w:p>
        </w:tc>
        <w:tc>
          <w:tcPr>
            <w:tcW w:w="733" w:type="dxa"/>
            <w:vAlign w:val="center"/>
          </w:tcPr>
          <w:p w14:paraId="0947614F" w14:textId="5C143E4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359" w:type="dxa"/>
            <w:gridSpan w:val="5"/>
            <w:vAlign w:val="center"/>
          </w:tcPr>
          <w:p w14:paraId="126CD065" w14:textId="197D24F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- 68,988,838</w:t>
            </w:r>
          </w:p>
        </w:tc>
        <w:tc>
          <w:tcPr>
            <w:tcW w:w="791" w:type="dxa"/>
            <w:gridSpan w:val="2"/>
            <w:vAlign w:val="center"/>
          </w:tcPr>
          <w:p w14:paraId="73836B1C" w14:textId="4B782ED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- 21.29</w:t>
            </w:r>
          </w:p>
        </w:tc>
        <w:tc>
          <w:tcPr>
            <w:tcW w:w="1075" w:type="dxa"/>
            <w:gridSpan w:val="5"/>
            <w:vAlign w:val="center"/>
          </w:tcPr>
          <w:p w14:paraId="13B108C3" w14:textId="11FC79F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9A9D06C" w14:textId="473AE13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D416DE" w14:paraId="5A1D3B52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50D8B28" w14:textId="6BD324E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260,171,149</w:t>
            </w:r>
          </w:p>
        </w:tc>
        <w:tc>
          <w:tcPr>
            <w:tcW w:w="1097" w:type="dxa"/>
            <w:gridSpan w:val="2"/>
            <w:vAlign w:val="center"/>
          </w:tcPr>
          <w:p w14:paraId="53A05EA3" w14:textId="010E012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13,255,122</w:t>
            </w:r>
          </w:p>
        </w:tc>
        <w:tc>
          <w:tcPr>
            <w:tcW w:w="1426" w:type="dxa"/>
            <w:gridSpan w:val="4"/>
            <w:vAlign w:val="center"/>
          </w:tcPr>
          <w:p w14:paraId="4A5B7CA3" w14:textId="2EC692B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333,746,460</w:t>
            </w:r>
          </w:p>
        </w:tc>
        <w:tc>
          <w:tcPr>
            <w:tcW w:w="1401" w:type="dxa"/>
            <w:gridSpan w:val="4"/>
            <w:vAlign w:val="center"/>
          </w:tcPr>
          <w:p w14:paraId="32C968DC" w14:textId="3795BB9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607,172,731</w:t>
            </w:r>
          </w:p>
        </w:tc>
        <w:tc>
          <w:tcPr>
            <w:tcW w:w="733" w:type="dxa"/>
            <w:vAlign w:val="center"/>
          </w:tcPr>
          <w:p w14:paraId="73C88C1F" w14:textId="64531725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0.40</w:t>
            </w:r>
          </w:p>
        </w:tc>
        <w:tc>
          <w:tcPr>
            <w:tcW w:w="1359" w:type="dxa"/>
            <w:gridSpan w:val="5"/>
            <w:vAlign w:val="center"/>
          </w:tcPr>
          <w:p w14:paraId="6FB4770C" w14:textId="745DC06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- 1,012,827,269</w:t>
            </w:r>
          </w:p>
        </w:tc>
        <w:tc>
          <w:tcPr>
            <w:tcW w:w="791" w:type="dxa"/>
            <w:gridSpan w:val="2"/>
            <w:vAlign w:val="center"/>
          </w:tcPr>
          <w:p w14:paraId="7947F5E0" w14:textId="084AA81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- 62.52</w:t>
            </w:r>
          </w:p>
        </w:tc>
        <w:tc>
          <w:tcPr>
            <w:tcW w:w="1075" w:type="dxa"/>
            <w:gridSpan w:val="5"/>
            <w:vAlign w:val="center"/>
          </w:tcPr>
          <w:p w14:paraId="58B08F94" w14:textId="3377A9B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08810EB0" w14:textId="4DF9366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416DE" w:rsidRPr="00D416DE" w14:paraId="7D69E0A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2E799A46" w14:textId="04580CC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7" w:type="dxa"/>
            <w:gridSpan w:val="2"/>
            <w:vAlign w:val="center"/>
          </w:tcPr>
          <w:p w14:paraId="0A202EF9" w14:textId="277A92B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0FB6BB23" w14:textId="342C4EE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7035D56D" w14:textId="4600C74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3" w:type="dxa"/>
            <w:vAlign w:val="center"/>
          </w:tcPr>
          <w:p w14:paraId="5C499AC6" w14:textId="597098A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9" w:type="dxa"/>
            <w:gridSpan w:val="5"/>
            <w:vAlign w:val="center"/>
          </w:tcPr>
          <w:p w14:paraId="0EC39897" w14:textId="4B541F9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- 347,629,000</w:t>
            </w:r>
          </w:p>
        </w:tc>
        <w:tc>
          <w:tcPr>
            <w:tcW w:w="791" w:type="dxa"/>
            <w:gridSpan w:val="2"/>
            <w:vAlign w:val="center"/>
          </w:tcPr>
          <w:p w14:paraId="00C19999" w14:textId="020393A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075" w:type="dxa"/>
            <w:gridSpan w:val="5"/>
            <w:vAlign w:val="center"/>
          </w:tcPr>
          <w:p w14:paraId="1E2E33AA" w14:textId="5C668941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6D80B342" w14:textId="4599E65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D416DE" w:rsidRPr="00D416DE" w14:paraId="745B5896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1DC37AA" w14:textId="231B61D0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097" w:type="dxa"/>
            <w:gridSpan w:val="2"/>
            <w:vAlign w:val="center"/>
          </w:tcPr>
          <w:p w14:paraId="58505C3C" w14:textId="265C38F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1DEF3DB8" w14:textId="5DAE80A4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7E1F801A" w14:textId="6C99032C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33" w:type="dxa"/>
            <w:vAlign w:val="center"/>
          </w:tcPr>
          <w:p w14:paraId="1982517F" w14:textId="5108A299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359" w:type="dxa"/>
            <w:gridSpan w:val="5"/>
            <w:vAlign w:val="center"/>
          </w:tcPr>
          <w:p w14:paraId="377D25EA" w14:textId="26CD7DF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- 109,629,000</w:t>
            </w:r>
          </w:p>
        </w:tc>
        <w:tc>
          <w:tcPr>
            <w:tcW w:w="791" w:type="dxa"/>
            <w:gridSpan w:val="2"/>
            <w:vAlign w:val="center"/>
          </w:tcPr>
          <w:p w14:paraId="5724655D" w14:textId="4F8C24CB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- 100.00</w:t>
            </w:r>
          </w:p>
        </w:tc>
        <w:tc>
          <w:tcPr>
            <w:tcW w:w="1075" w:type="dxa"/>
            <w:gridSpan w:val="5"/>
            <w:vAlign w:val="center"/>
          </w:tcPr>
          <w:p w14:paraId="2A517515" w14:textId="2D7943E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1205675F" w14:textId="1DA79746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416DE">
              <w:rPr>
                <w:rFonts w:ascii="新細明體" w:hAnsi="新細明體"/>
                <w:b/>
                <w:bCs/>
                <w:noProof/>
                <w:sz w:val="20"/>
              </w:rPr>
              <w:t>--</w:t>
            </w:r>
          </w:p>
        </w:tc>
      </w:tr>
      <w:tr w:rsidR="00D416DE" w:rsidRPr="00D416DE" w14:paraId="5B7D791C" w14:textId="77777777" w:rsidTr="00081D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3"/>
        </w:trPr>
        <w:tc>
          <w:tcPr>
            <w:tcW w:w="1307" w:type="dxa"/>
            <w:gridSpan w:val="7"/>
            <w:vAlign w:val="center"/>
          </w:tcPr>
          <w:p w14:paraId="6F6271B8" w14:textId="13058FD7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7" w:type="dxa"/>
            <w:gridSpan w:val="2"/>
            <w:vAlign w:val="center"/>
          </w:tcPr>
          <w:p w14:paraId="2EB18A2B" w14:textId="612FA153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4"/>
            <w:vAlign w:val="center"/>
          </w:tcPr>
          <w:p w14:paraId="6C0E63DE" w14:textId="4D215CEF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1" w:type="dxa"/>
            <w:gridSpan w:val="4"/>
            <w:vAlign w:val="center"/>
          </w:tcPr>
          <w:p w14:paraId="7F1A2A17" w14:textId="0A527C3E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3" w:type="dxa"/>
            <w:vAlign w:val="center"/>
          </w:tcPr>
          <w:p w14:paraId="29CDAAAB" w14:textId="3A3B719A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9" w:type="dxa"/>
            <w:gridSpan w:val="5"/>
            <w:vAlign w:val="center"/>
          </w:tcPr>
          <w:p w14:paraId="521934C4" w14:textId="380B70D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- 109,629,000</w:t>
            </w:r>
          </w:p>
        </w:tc>
        <w:tc>
          <w:tcPr>
            <w:tcW w:w="791" w:type="dxa"/>
            <w:gridSpan w:val="2"/>
            <w:vAlign w:val="center"/>
          </w:tcPr>
          <w:p w14:paraId="2C0A2A75" w14:textId="34726582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075" w:type="dxa"/>
            <w:gridSpan w:val="5"/>
            <w:vAlign w:val="center"/>
          </w:tcPr>
          <w:p w14:paraId="1D0B8985" w14:textId="3F9ACE2D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6" w:type="dxa"/>
            <w:gridSpan w:val="2"/>
            <w:vAlign w:val="center"/>
          </w:tcPr>
          <w:p w14:paraId="5EA783F0" w14:textId="45F0FE48" w:rsidR="00D416DE" w:rsidRPr="00D416DE" w:rsidRDefault="00D416DE" w:rsidP="00D416DE">
            <w:pPr>
              <w:spacing w:line="32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416D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6A7DF362" w14:textId="0E17127D" w:rsidR="00D02750" w:rsidRDefault="00D02750" w:rsidP="00D416DE">
      <w:pPr>
        <w:spacing w:line="320" w:lineRule="exact"/>
        <w:jc w:val="right"/>
        <w:rPr>
          <w:rFonts w:ascii="新細明體" w:hAnsi="新細明體"/>
          <w:noProof/>
          <w:sz w:val="20"/>
        </w:rPr>
      </w:pPr>
    </w:p>
    <w:p w14:paraId="0727C9FD" w14:textId="77777777" w:rsidR="00D02750" w:rsidRPr="00B00065" w:rsidRDefault="00D02750" w:rsidP="00D02750">
      <w:pPr>
        <w:spacing w:line="20" w:lineRule="exact"/>
      </w:pPr>
    </w:p>
    <w:p w14:paraId="1C7C9B92" w14:textId="77777777" w:rsidR="00D02750" w:rsidRPr="004D3370" w:rsidRDefault="00D02750" w:rsidP="00D02750">
      <w:pPr>
        <w:pStyle w:val="aa"/>
        <w:spacing w:line="20" w:lineRule="exact"/>
        <w:ind w:right="57"/>
        <w:jc w:val="both"/>
      </w:pPr>
    </w:p>
    <w:tbl>
      <w:tblPr>
        <w:tblW w:w="4935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284"/>
        <w:gridCol w:w="1971"/>
        <w:gridCol w:w="1420"/>
        <w:gridCol w:w="446"/>
        <w:gridCol w:w="976"/>
        <w:gridCol w:w="1427"/>
        <w:gridCol w:w="1423"/>
        <w:gridCol w:w="1380"/>
        <w:gridCol w:w="36"/>
        <w:gridCol w:w="7"/>
      </w:tblGrid>
      <w:tr w:rsidR="00D02750" w14:paraId="1B687F8E" w14:textId="77777777" w:rsidTr="004D35C8">
        <w:trPr>
          <w:gridAfter w:val="2"/>
          <w:wAfter w:w="43" w:type="dxa"/>
          <w:cantSplit/>
          <w:trHeight w:hRule="exact" w:val="567"/>
          <w:tblHeader/>
        </w:trPr>
        <w:tc>
          <w:tcPr>
            <w:tcW w:w="98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ED67" w14:textId="77777777" w:rsidR="00D02750" w:rsidRDefault="00D02750" w:rsidP="004D35C8">
            <w:pPr>
              <w:ind w:left="-40"/>
              <w:jc w:val="right"/>
              <w:rPr>
                <w:rFonts w:eastAsia="標楷體"/>
                <w:spacing w:val="20"/>
                <w:sz w:val="32"/>
                <w:szCs w:val="32"/>
              </w:rPr>
            </w:pPr>
            <w:r>
              <w:lastRenderedPageBreak/>
              <w:br w:type="page"/>
            </w:r>
            <w:proofErr w:type="gramStart"/>
            <w:r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柒</w:t>
            </w:r>
            <w:proofErr w:type="gramEnd"/>
            <w:r w:rsidRPr="000F0B93">
              <w:rPr>
                <w:rFonts w:ascii="標楷體" w:eastAsia="標楷體"/>
                <w:b/>
                <w:spacing w:val="20"/>
                <w:sz w:val="36"/>
                <w:szCs w:val="32"/>
                <w:u w:val="single"/>
              </w:rPr>
              <w:t>、</w:t>
            </w:r>
            <w:r w:rsidRPr="000F0B93"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中華民國</w:t>
            </w:r>
            <w:proofErr w:type="gramStart"/>
            <w:r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111</w:t>
            </w:r>
            <w:proofErr w:type="gramEnd"/>
            <w:r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年度</w:t>
            </w:r>
            <w:proofErr w:type="gramStart"/>
            <w:r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臺</w:t>
            </w:r>
            <w:proofErr w:type="gramEnd"/>
            <w:r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中市</w:t>
            </w:r>
            <w:r w:rsidRPr="000F0B93">
              <w:rPr>
                <w:rFonts w:ascii="標楷體" w:eastAsia="標楷體" w:hint="eastAsia"/>
                <w:b/>
                <w:spacing w:val="20"/>
                <w:sz w:val="36"/>
                <w:szCs w:val="32"/>
                <w:u w:val="single"/>
              </w:rPr>
              <w:t>總決算</w:t>
            </w:r>
          </w:p>
        </w:tc>
      </w:tr>
      <w:tr w:rsidR="00D02750" w14:paraId="3F96A657" w14:textId="77777777" w:rsidTr="004D35C8">
        <w:trPr>
          <w:gridAfter w:val="2"/>
          <w:wAfter w:w="43" w:type="dxa"/>
          <w:cantSplit/>
          <w:trHeight w:hRule="exact" w:val="270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3D3C" w14:textId="77777777" w:rsidR="00D02750" w:rsidRDefault="00D02750" w:rsidP="004D35C8">
            <w:pPr>
              <w:ind w:rightChars="-50" w:right="-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4144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223E7AF" w14:textId="77777777" w:rsidR="00D02750" w:rsidRDefault="00D02750" w:rsidP="00312B74">
            <w:pPr>
              <w:ind w:leftChars="-20" w:left="-48" w:right="91" w:firstLineChars="37" w:firstLine="7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5236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67C09F3" w14:textId="77777777" w:rsidR="00D02750" w:rsidRDefault="00D02750" w:rsidP="004D35C8">
            <w:pPr>
              <w:jc w:val="right"/>
              <w:rPr>
                <w:rFonts w:eastAsia="標楷體"/>
                <w:spacing w:val="20"/>
                <w:szCs w:val="24"/>
              </w:rPr>
            </w:pPr>
          </w:p>
        </w:tc>
      </w:tr>
      <w:tr w:rsidR="00D02750" w14:paraId="372D6C19" w14:textId="77777777" w:rsidTr="004D35C8">
        <w:trPr>
          <w:gridAfter w:val="2"/>
          <w:wAfter w:w="43" w:type="dxa"/>
          <w:cantSplit/>
          <w:trHeight w:hRule="exact" w:val="270"/>
          <w:tblHeader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82323" w14:textId="77777777" w:rsidR="00D02750" w:rsidRDefault="00D02750" w:rsidP="004D35C8">
            <w:pPr>
              <w:ind w:rightChars="-50" w:right="-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4144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8ACC9" w14:textId="77777777" w:rsidR="00D02750" w:rsidRDefault="00D02750" w:rsidP="004D35C8">
            <w:pPr>
              <w:ind w:left="70" w:right="92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5236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398844" w14:textId="77777777" w:rsidR="00D02750" w:rsidRDefault="00D02750" w:rsidP="004D35C8">
            <w:pPr>
              <w:ind w:left="70" w:right="92"/>
              <w:jc w:val="distribute"/>
              <w:rPr>
                <w:rFonts w:eastAsia="標楷體"/>
                <w:sz w:val="20"/>
              </w:rPr>
            </w:pPr>
          </w:p>
        </w:tc>
      </w:tr>
      <w:tr w:rsidR="00D02750" w14:paraId="25AC99BC" w14:textId="77777777" w:rsidTr="004D35C8">
        <w:trPr>
          <w:gridAfter w:val="1"/>
          <w:wAfter w:w="7" w:type="dxa"/>
          <w:cantSplit/>
          <w:trHeight w:val="260"/>
          <w:tblHeader/>
        </w:trPr>
        <w:tc>
          <w:tcPr>
            <w:tcW w:w="71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498DB4A" w14:textId="77777777" w:rsidR="00D02750" w:rsidRPr="005757E8" w:rsidRDefault="00D02750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5757E8">
              <w:rPr>
                <w:rFonts w:eastAsia="標楷體" w:hint="eastAsia"/>
                <w:sz w:val="20"/>
              </w:rPr>
              <w:t>年度別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21886A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科目名稱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7B1EE1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以前年度</w:t>
            </w:r>
            <w:r w:rsidRPr="005B26E7">
              <w:rPr>
                <w:rFonts w:ascii="標楷體" w:eastAsia="標楷體"/>
                <w:sz w:val="20"/>
              </w:rPr>
              <w:br/>
            </w:r>
            <w:r w:rsidRPr="005B26E7">
              <w:rPr>
                <w:rFonts w:ascii="標楷體" w:eastAsia="標楷體" w:hint="eastAsia"/>
                <w:sz w:val="20"/>
              </w:rPr>
              <w:t>轉入數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6572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決算數</w:t>
            </w:r>
          </w:p>
        </w:tc>
      </w:tr>
      <w:tr w:rsidR="00D02750" w14:paraId="14D94CE5" w14:textId="77777777" w:rsidTr="004D35C8">
        <w:trPr>
          <w:cantSplit/>
          <w:trHeight w:val="260"/>
          <w:tblHeader/>
        </w:trPr>
        <w:tc>
          <w:tcPr>
            <w:tcW w:w="712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9929A89" w14:textId="77777777" w:rsidR="00D02750" w:rsidRDefault="00D02750" w:rsidP="004D35C8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2" w:type="dxa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83F606C" w14:textId="77777777" w:rsidR="00D02750" w:rsidRDefault="00D02750" w:rsidP="004D35C8">
            <w:pPr>
              <w:ind w:left="214" w:right="28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E33A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</w:tcBorders>
            <w:vAlign w:val="center"/>
          </w:tcPr>
          <w:p w14:paraId="56B419A9" w14:textId="77777777" w:rsidR="00D02750" w:rsidRPr="009417B1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9417B1">
              <w:rPr>
                <w:rFonts w:ascii="標楷體" w:eastAsia="標楷體" w:hint="eastAsia"/>
                <w:spacing w:val="-20"/>
                <w:sz w:val="20"/>
              </w:rPr>
              <w:t>減免(註銷)數</w:t>
            </w:r>
          </w:p>
        </w:tc>
        <w:tc>
          <w:tcPr>
            <w:tcW w:w="1435" w:type="dxa"/>
            <w:tcBorders>
              <w:top w:val="nil"/>
            </w:tcBorders>
            <w:vAlign w:val="center"/>
          </w:tcPr>
          <w:p w14:paraId="56495052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559B3128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調整數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</w:tcBorders>
            <w:vAlign w:val="center"/>
          </w:tcPr>
          <w:p w14:paraId="3DB99D6E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未</w:t>
            </w:r>
            <w:proofErr w:type="gramStart"/>
            <w:r w:rsidRPr="005B26E7">
              <w:rPr>
                <w:rFonts w:ascii="標楷體" w:eastAsia="標楷體" w:hint="eastAsia"/>
                <w:sz w:val="20"/>
              </w:rPr>
              <w:t>結清數</w:t>
            </w:r>
            <w:proofErr w:type="gramEnd"/>
          </w:p>
        </w:tc>
      </w:tr>
      <w:tr w:rsidR="00D02750" w14:paraId="13B42EDB" w14:textId="77777777" w:rsidTr="004D35C8">
        <w:trPr>
          <w:cantSplit/>
          <w:trHeight w:val="260"/>
          <w:tblHeader/>
        </w:trPr>
        <w:tc>
          <w:tcPr>
            <w:tcW w:w="712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F67AF0D" w14:textId="77777777" w:rsidR="00D02750" w:rsidRDefault="00D02750" w:rsidP="004D35C8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2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7B378F6" w14:textId="77777777" w:rsidR="00D02750" w:rsidRDefault="00D02750" w:rsidP="004D35C8">
            <w:pPr>
              <w:ind w:left="214" w:right="28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5D4B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5B26E7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30" w:type="dxa"/>
            <w:gridSpan w:val="2"/>
            <w:tcBorders>
              <w:left w:val="nil"/>
            </w:tcBorders>
            <w:vAlign w:val="center"/>
          </w:tcPr>
          <w:p w14:paraId="62EBDDB0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5B26E7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35" w:type="dxa"/>
            <w:vAlign w:val="center"/>
          </w:tcPr>
          <w:p w14:paraId="0DA481CE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5B26E7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31" w:type="dxa"/>
            <w:vAlign w:val="center"/>
          </w:tcPr>
          <w:p w14:paraId="7B147FA5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5B26E7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31" w:type="dxa"/>
            <w:gridSpan w:val="3"/>
            <w:vAlign w:val="center"/>
          </w:tcPr>
          <w:p w14:paraId="5C71C58A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5B26E7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</w:tr>
      <w:tr w:rsidR="00D02750" w14:paraId="0E51DBAE" w14:textId="77777777" w:rsidTr="004D35C8">
        <w:trPr>
          <w:cantSplit/>
          <w:trHeight w:val="261"/>
          <w:tblHeader/>
        </w:trPr>
        <w:tc>
          <w:tcPr>
            <w:tcW w:w="712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276345F" w14:textId="77777777" w:rsidR="00D02750" w:rsidRDefault="00D02750" w:rsidP="004D35C8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BC3C574" w14:textId="77777777" w:rsidR="00D02750" w:rsidRDefault="00D02750" w:rsidP="004D35C8">
            <w:pPr>
              <w:ind w:left="214" w:right="28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BAC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3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F7E9FBA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27C25CA4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6668D0A6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31" w:type="dxa"/>
            <w:gridSpan w:val="3"/>
            <w:tcBorders>
              <w:bottom w:val="single" w:sz="4" w:space="0" w:color="auto"/>
            </w:tcBorders>
            <w:vAlign w:val="center"/>
          </w:tcPr>
          <w:p w14:paraId="5E195EAC" w14:textId="77777777" w:rsidR="00D02750" w:rsidRPr="005B26E7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5B26E7">
              <w:rPr>
                <w:rFonts w:ascii="標楷體" w:eastAsia="標楷體" w:hint="eastAsia"/>
                <w:sz w:val="20"/>
              </w:rPr>
              <w:t>保留數</w:t>
            </w:r>
          </w:p>
        </w:tc>
      </w:tr>
      <w:tr w:rsidR="00D02750" w:rsidRPr="00AD432C" w14:paraId="1EE1F7D3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75656AF7" w14:textId="77777777" w:rsidR="00D02750" w:rsidRPr="005E1D9B" w:rsidRDefault="00D02750" w:rsidP="004D35C8">
            <w:pPr>
              <w:jc w:val="center"/>
              <w:rPr>
                <w:rFonts w:ascii="細明體" w:eastAsia="細明體"/>
                <w:b/>
                <w:sz w:val="20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14:paraId="4EC56DE1" w14:textId="77777777" w:rsidR="00D02750" w:rsidRPr="005E1D9B" w:rsidRDefault="00D02750" w:rsidP="004D35C8">
            <w:pPr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  <w:r w:rsidRPr="005E1D9B">
              <w:rPr>
                <w:rFonts w:ascii="標楷體" w:eastAsia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7153D2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16,840,687,614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54D8215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726,866,375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84D3F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2,811,696,746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CC462C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550E410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13,302,124,493</w:t>
            </w:r>
          </w:p>
        </w:tc>
      </w:tr>
      <w:tr w:rsidR="00D02750" w:rsidRPr="00AD432C" w14:paraId="0DAE628D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</w:tcPr>
          <w:p w14:paraId="5DED0F4D" w14:textId="77777777" w:rsidR="00D02750" w:rsidRPr="005E1D9B" w:rsidRDefault="00D02750" w:rsidP="004D35C8">
            <w:pPr>
              <w:jc w:val="center"/>
              <w:rPr>
                <w:rFonts w:ascii="細明體" w:eastAsia="細明體"/>
                <w:b/>
                <w:sz w:val="20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14:paraId="6A70D8E8" w14:textId="77777777" w:rsidR="00D02750" w:rsidRPr="005E1D9B" w:rsidRDefault="00D02750" w:rsidP="004D35C8">
            <w:pPr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  <w:r w:rsidRPr="005E1D9B">
              <w:rPr>
                <w:rFonts w:ascii="標楷體" w:eastAsia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63E379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12,425,573,255</w:t>
            </w:r>
          </w:p>
          <w:p w14:paraId="1BE85B2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4,415,114,359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3BFCB35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149,009,745</w:t>
            </w:r>
          </w:p>
          <w:p w14:paraId="6878ECD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577,856,630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22E4F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769,560,648</w:t>
            </w:r>
          </w:p>
          <w:p w14:paraId="0FB606E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2,042,136,098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532E65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954,080</w:t>
            </w:r>
          </w:p>
          <w:p w14:paraId="1CBA969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- 954,080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3D2F8DD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11,507,956,942</w:t>
            </w:r>
          </w:p>
          <w:p w14:paraId="64618EC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1,794,167,551</w:t>
            </w:r>
          </w:p>
        </w:tc>
      </w:tr>
      <w:tr w:rsidR="00D02750" w:rsidRPr="00785837" w14:paraId="44A82433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760765EE" w14:textId="77777777" w:rsidR="00D02750" w:rsidRPr="004B0D98" w:rsidRDefault="00D02750" w:rsidP="004D35C8">
            <w:pPr>
              <w:jc w:val="center"/>
              <w:rPr>
                <w:rFonts w:ascii="新細明體" w:hAnsi="新細明體"/>
                <w:noProof/>
                <w:spacing w:val="-16"/>
                <w:sz w:val="20"/>
              </w:rPr>
            </w:pPr>
            <w:r w:rsidRPr="004B0D98">
              <w:rPr>
                <w:rFonts w:ascii="新細明體" w:hAnsi="新細明體" w:hint="eastAsia"/>
                <w:noProof/>
                <w:spacing w:val="-16"/>
                <w:sz w:val="20"/>
              </w:rPr>
              <w:t>109－110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4DE49D5" w14:textId="77777777" w:rsidR="00D02750" w:rsidRDefault="00D02750" w:rsidP="004D35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63E0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EC3394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112,571,270</w:t>
            </w:r>
          </w:p>
          <w:p w14:paraId="1279753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537,414,500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5893AF8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C2A0D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267,360,486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A24D0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112,571,270</w:t>
            </w:r>
          </w:p>
          <w:p w14:paraId="5271B9F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249,407,114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FF924C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405E36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30F0D37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1EE0E5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20,646,900</w:t>
            </w:r>
          </w:p>
        </w:tc>
      </w:tr>
      <w:tr w:rsidR="00D02750" w14:paraId="234BBA94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01818C27" w14:textId="77777777" w:rsidR="00D02750" w:rsidRPr="002B1C98" w:rsidRDefault="00D02750" w:rsidP="004D35C8">
            <w:pPr>
              <w:jc w:val="center"/>
              <w:rPr>
                <w:rFonts w:ascii="新細明體" w:hAnsi="新細明體"/>
                <w:noProof/>
                <w:spacing w:val="-4"/>
                <w:sz w:val="20"/>
              </w:rPr>
            </w:pPr>
            <w:r w:rsidRPr="002B1C98">
              <w:rPr>
                <w:rFonts w:ascii="新細明體" w:hAnsi="新細明體" w:hint="eastAsia"/>
                <w:noProof/>
                <w:spacing w:val="-4"/>
                <w:sz w:val="20"/>
              </w:rPr>
              <w:t>90－1</w:t>
            </w:r>
            <w:r>
              <w:rPr>
                <w:rFonts w:ascii="新細明體" w:hAnsi="新細明體" w:hint="eastAsia"/>
                <w:noProof/>
                <w:spacing w:val="-4"/>
                <w:sz w:val="20"/>
              </w:rPr>
              <w:t>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1EA5C8D" w14:textId="77777777" w:rsidR="00D02750" w:rsidRDefault="00D02750" w:rsidP="004D35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63E0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6ED89C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1,304,908,613</w:t>
            </w:r>
          </w:p>
          <w:p w14:paraId="11CA921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2352982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144,449,931</w:t>
            </w:r>
          </w:p>
          <w:p w14:paraId="32A4D5C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AB296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326,525,741</w:t>
            </w:r>
          </w:p>
          <w:p w14:paraId="5960785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4F64BB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7C4AE8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2F698B6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833,932,941</w:t>
            </w:r>
          </w:p>
          <w:p w14:paraId="7F16A88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14:paraId="49CEC1A1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2B418587" w14:textId="77777777" w:rsidR="00D02750" w:rsidRPr="002B1C98" w:rsidRDefault="00D02750" w:rsidP="004D35C8">
            <w:pPr>
              <w:jc w:val="center"/>
              <w:rPr>
                <w:rFonts w:ascii="新細明體" w:hAnsi="新細明體"/>
                <w:noProof/>
                <w:spacing w:val="-4"/>
                <w:sz w:val="20"/>
              </w:rPr>
            </w:pPr>
            <w:r w:rsidRPr="002B1C98">
              <w:rPr>
                <w:rFonts w:ascii="新細明體" w:hAnsi="新細明體" w:hint="eastAsia"/>
                <w:noProof/>
                <w:spacing w:val="-4"/>
                <w:sz w:val="20"/>
              </w:rPr>
              <w:t>93－</w:t>
            </w:r>
            <w:r>
              <w:rPr>
                <w:rFonts w:ascii="新細明體" w:hAnsi="新細明體" w:hint="eastAsia"/>
                <w:noProof/>
                <w:spacing w:val="-4"/>
                <w:sz w:val="20"/>
              </w:rPr>
              <w:t>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BAC43A5" w14:textId="77777777" w:rsidR="00D02750" w:rsidRDefault="00D02750" w:rsidP="004D35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63E0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AABBBD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28,414,752</w:t>
            </w:r>
          </w:p>
          <w:p w14:paraId="59535D4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6E2E9C5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30F29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D6CF2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2,290,418</w:t>
            </w:r>
          </w:p>
          <w:p w14:paraId="30D5547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31668D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C1EE5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63E1ED8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26,124,334</w:t>
            </w:r>
          </w:p>
          <w:p w14:paraId="6D61538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14:paraId="2B2DFC47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1BE717EE" w14:textId="77777777" w:rsidR="00D02750" w:rsidRPr="008C2490" w:rsidRDefault="00D02750" w:rsidP="004D35C8">
            <w:pPr>
              <w:jc w:val="center"/>
              <w:rPr>
                <w:rFonts w:ascii="新細明體" w:hAnsi="新細明體"/>
                <w:noProof/>
                <w:spacing w:val="-14"/>
                <w:sz w:val="20"/>
              </w:rPr>
            </w:pPr>
            <w:r w:rsidRPr="004B0D98">
              <w:rPr>
                <w:rFonts w:ascii="新細明體" w:hAnsi="新細明體" w:hint="eastAsia"/>
                <w:noProof/>
                <w:spacing w:val="-16"/>
                <w:sz w:val="20"/>
              </w:rPr>
              <w:t>102－110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B8DC228" w14:textId="77777777" w:rsidR="00D02750" w:rsidRDefault="00D02750" w:rsidP="004D35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63E0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85E30F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199,677,408</w:t>
            </w:r>
          </w:p>
          <w:p w14:paraId="3088D1D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0BE7E13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3,144,087</w:t>
            </w:r>
          </w:p>
          <w:p w14:paraId="59B8550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A290B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13,716,902</w:t>
            </w:r>
          </w:p>
          <w:p w14:paraId="6A956AA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12A7EA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48FC7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490B605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182,816,419</w:t>
            </w:r>
          </w:p>
          <w:p w14:paraId="547BC47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14:paraId="76480DAE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1E33F5DA" w14:textId="77777777" w:rsidR="00D02750" w:rsidRPr="002B1C98" w:rsidRDefault="00D02750" w:rsidP="004D35C8">
            <w:pPr>
              <w:jc w:val="center"/>
              <w:rPr>
                <w:rFonts w:ascii="新細明體" w:hAnsi="新細明體"/>
                <w:noProof/>
                <w:spacing w:val="-14"/>
                <w:sz w:val="20"/>
              </w:rPr>
            </w:pPr>
            <w:r w:rsidRPr="004B0D98">
              <w:rPr>
                <w:rFonts w:ascii="新細明體" w:hAnsi="新細明體" w:hint="eastAsia"/>
                <w:noProof/>
                <w:spacing w:val="-16"/>
                <w:sz w:val="20"/>
              </w:rPr>
              <w:t>102－110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A6B7FAA" w14:textId="77777777" w:rsidR="00D02750" w:rsidRPr="008E5692" w:rsidRDefault="00D02750" w:rsidP="004D35C8">
            <w:pPr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8E5692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營業盈餘及事業收入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0D83F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10,402,430,000</w:t>
            </w:r>
          </w:p>
          <w:p w14:paraId="368B463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1812408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42D8A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7F704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03A1F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2C6A88A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E0A5B4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3E5C3AA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10,402,430,000</w:t>
            </w:r>
          </w:p>
          <w:p w14:paraId="7343420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36E2B" w14:paraId="4BF48BCB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4541CD03" w14:textId="77777777" w:rsidR="00D02750" w:rsidRPr="00D36E2B" w:rsidRDefault="00D02750" w:rsidP="004D35C8">
            <w:pPr>
              <w:jc w:val="center"/>
              <w:rPr>
                <w:rFonts w:ascii="新細明體" w:hAnsi="新細明體"/>
                <w:noProof/>
                <w:spacing w:val="-14"/>
                <w:sz w:val="20"/>
              </w:rPr>
            </w:pPr>
            <w:r w:rsidRPr="004B0D98">
              <w:rPr>
                <w:rFonts w:ascii="新細明體" w:hAnsi="新細明體" w:hint="eastAsia"/>
                <w:noProof/>
                <w:spacing w:val="-16"/>
                <w:sz w:val="20"/>
              </w:rPr>
              <w:t>104－110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862CF39" w14:textId="77777777" w:rsidR="00D02750" w:rsidRPr="00D36E2B" w:rsidRDefault="00D02750" w:rsidP="004D35C8">
            <w:pPr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1E7FA0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補助及協助收入(註)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1B47D1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136,110,856</w:t>
            </w:r>
          </w:p>
          <w:p w14:paraId="142FF53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3,281</w:t>
            </w:r>
            <w:r w:rsidRPr="00D45D58">
              <w:rPr>
                <w:rFonts w:ascii="新細明體" w:hAnsi="新細明體" w:hint="eastAsia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295</w:t>
            </w:r>
            <w:r w:rsidRPr="00D45D58">
              <w:rPr>
                <w:rFonts w:ascii="新細明體" w:hAnsi="新細明體" w:hint="eastAsia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377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0EDDE26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488,223</w:t>
            </w:r>
          </w:p>
          <w:p w14:paraId="7142F9C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256,602,268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7462B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96,330,908</w:t>
            </w:r>
          </w:p>
          <w:p w14:paraId="58FCCFC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 xml:space="preserve">1,467,203,695 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5BC5E2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954,080</w:t>
            </w:r>
          </w:p>
          <w:p w14:paraId="567431D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D45D58">
              <w:rPr>
                <w:rFonts w:ascii="新細明體" w:hAnsi="新細明體" w:hint="eastAsia"/>
                <w:noProof/>
                <w:sz w:val="20"/>
              </w:rPr>
              <w:t>954,080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42A7F551" w14:textId="77777777" w:rsidR="00D02750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1582E">
              <w:rPr>
                <w:rFonts w:ascii="新細明體" w:hAnsi="新細明體" w:hint="eastAsia"/>
                <w:noProof/>
                <w:sz w:val="20"/>
              </w:rPr>
              <w:t>40,245,805</w:t>
            </w:r>
          </w:p>
          <w:p w14:paraId="407B0ED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1582E">
              <w:rPr>
                <w:rFonts w:ascii="新細明體" w:hAnsi="新細明體" w:hint="eastAsia"/>
                <w:sz w:val="20"/>
              </w:rPr>
              <w:t>1,556,535,334</w:t>
            </w:r>
          </w:p>
        </w:tc>
      </w:tr>
      <w:tr w:rsidR="00D02750" w:rsidRPr="00D36E2B" w14:paraId="1BC45730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7FA3CE19" w14:textId="77777777" w:rsidR="00D02750" w:rsidRPr="00D36E2B" w:rsidRDefault="00D02750" w:rsidP="004D35C8">
            <w:pPr>
              <w:jc w:val="center"/>
              <w:rPr>
                <w:rFonts w:ascii="新細明體" w:hAnsi="新細明體"/>
                <w:noProof/>
                <w:spacing w:val="-14"/>
                <w:sz w:val="20"/>
              </w:rPr>
            </w:pPr>
            <w:r w:rsidRPr="004B0D98">
              <w:rPr>
                <w:rFonts w:ascii="新細明體" w:hAnsi="新細明體" w:hint="eastAsia"/>
                <w:noProof/>
                <w:spacing w:val="-16"/>
                <w:sz w:val="20"/>
              </w:rPr>
              <w:t>109－110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A268FBD" w14:textId="77777777" w:rsidR="00D02750" w:rsidRPr="00D36E2B" w:rsidRDefault="00D02750" w:rsidP="004D35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36E2B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4652CD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11,724,922</w:t>
            </w:r>
          </w:p>
          <w:p w14:paraId="7875EC2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46,844,148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5EF168E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56,524</w:t>
            </w:r>
          </w:p>
          <w:p w14:paraId="6E529D4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533,130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6825B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11,668,398</w:t>
            </w:r>
          </w:p>
          <w:p w14:paraId="207D0DE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41,811,018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88AC74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0B0A3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6594A94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32F61B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4,500,000</w:t>
            </w:r>
          </w:p>
        </w:tc>
      </w:tr>
      <w:tr w:rsidR="00D02750" w:rsidRPr="00D36E2B" w14:paraId="5FD2200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44"/>
        </w:trPr>
        <w:tc>
          <w:tcPr>
            <w:tcW w:w="712" w:type="dxa"/>
            <w:gridSpan w:val="2"/>
            <w:shd w:val="clear" w:color="auto" w:fill="auto"/>
            <w:vAlign w:val="center"/>
          </w:tcPr>
          <w:p w14:paraId="56519EA2" w14:textId="77777777" w:rsidR="00D02750" w:rsidRPr="00D36E2B" w:rsidRDefault="00D02750" w:rsidP="004D35C8">
            <w:pPr>
              <w:jc w:val="center"/>
              <w:rPr>
                <w:rFonts w:ascii="新細明體" w:hAnsi="新細明體"/>
                <w:noProof/>
                <w:spacing w:val="-14"/>
                <w:sz w:val="20"/>
              </w:rPr>
            </w:pPr>
            <w:r w:rsidRPr="00D36E2B">
              <w:rPr>
                <w:rFonts w:ascii="新細明體" w:hAnsi="新細明體" w:hint="eastAsia"/>
                <w:noProof/>
                <w:spacing w:val="-14"/>
                <w:sz w:val="20"/>
              </w:rPr>
              <w:t>1</w:t>
            </w:r>
            <w:r w:rsidRPr="004B0D98">
              <w:rPr>
                <w:rFonts w:ascii="新細明體" w:hAnsi="新細明體" w:hint="eastAsia"/>
                <w:noProof/>
                <w:spacing w:val="-16"/>
                <w:sz w:val="20"/>
              </w:rPr>
              <w:t>03－110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43F90A9" w14:textId="77777777" w:rsidR="00D02750" w:rsidRPr="00D36E2B" w:rsidRDefault="00D02750" w:rsidP="004D35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36E2B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59D54C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229,735,434</w:t>
            </w:r>
          </w:p>
          <w:p w14:paraId="5FC9FE4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549,560,334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632DD00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870,980</w:t>
            </w:r>
          </w:p>
          <w:p w14:paraId="6F92604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53,360,746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84656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206,457,011</w:t>
            </w:r>
          </w:p>
          <w:p w14:paraId="3B33D42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283,714,271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4E5E8F9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CB69EB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3"/>
            <w:shd w:val="clear" w:color="auto" w:fill="auto"/>
            <w:vAlign w:val="center"/>
          </w:tcPr>
          <w:p w14:paraId="24F4BC8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22,407,443</w:t>
            </w:r>
          </w:p>
          <w:p w14:paraId="5BF1A19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212,485,317</w:t>
            </w:r>
          </w:p>
        </w:tc>
      </w:tr>
    </w:tbl>
    <w:p w14:paraId="1B23D9DB" w14:textId="77777777" w:rsidR="00D02750" w:rsidRPr="00D36E2B" w:rsidRDefault="00D02750" w:rsidP="00D02750">
      <w:pPr>
        <w:spacing w:line="240" w:lineRule="exact"/>
        <w:ind w:left="180" w:hangingChars="100" w:hanging="18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D36E2B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D36E2B"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 w:rsidRPr="00D36E2B">
        <w:rPr>
          <w:rFonts w:ascii="標楷體" w:eastAsia="標楷體" w:hAnsi="標楷體" w:hint="eastAsia"/>
          <w:sz w:val="18"/>
          <w:szCs w:val="18"/>
        </w:rPr>
        <w:t>106</w:t>
      </w:r>
      <w:proofErr w:type="gramEnd"/>
      <w:r w:rsidRPr="00D36E2B">
        <w:rPr>
          <w:rFonts w:ascii="標楷體" w:eastAsia="標楷體" w:hAnsi="標楷體" w:hint="eastAsia"/>
          <w:sz w:val="18"/>
          <w:szCs w:val="18"/>
        </w:rPr>
        <w:t>年度</w:t>
      </w:r>
      <w:r>
        <w:rPr>
          <w:rFonts w:ascii="標楷體" w:eastAsia="標楷體" w:hAnsi="標楷體" w:hint="eastAsia"/>
          <w:sz w:val="18"/>
          <w:szCs w:val="18"/>
        </w:rPr>
        <w:t>以前</w:t>
      </w:r>
      <w:r w:rsidRPr="00D36E2B">
        <w:rPr>
          <w:rFonts w:ascii="標楷體" w:eastAsia="標楷體" w:hAnsi="標楷體" w:hint="eastAsia"/>
          <w:sz w:val="18"/>
          <w:szCs w:val="18"/>
        </w:rPr>
        <w:t>為「補助收入」科目，</w:t>
      </w:r>
      <w:proofErr w:type="gramStart"/>
      <w:r w:rsidRPr="00D36E2B">
        <w:rPr>
          <w:rFonts w:ascii="標楷體" w:eastAsia="標楷體" w:hAnsi="標楷體" w:hint="eastAsia"/>
          <w:sz w:val="18"/>
          <w:szCs w:val="18"/>
        </w:rPr>
        <w:t>107</w:t>
      </w:r>
      <w:proofErr w:type="gramEnd"/>
      <w:r w:rsidRPr="00D36E2B">
        <w:rPr>
          <w:rFonts w:ascii="標楷體" w:eastAsia="標楷體" w:hAnsi="標楷體" w:hint="eastAsia"/>
          <w:sz w:val="18"/>
          <w:szCs w:val="18"/>
        </w:rPr>
        <w:t>年度起修改為「補助及協助收入」科目。</w:t>
      </w:r>
    </w:p>
    <w:tbl>
      <w:tblPr>
        <w:tblW w:w="4972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3"/>
        <w:gridCol w:w="1164"/>
        <w:gridCol w:w="1162"/>
        <w:gridCol w:w="1163"/>
        <w:gridCol w:w="62"/>
        <w:gridCol w:w="1242"/>
        <w:gridCol w:w="1303"/>
        <w:gridCol w:w="1303"/>
        <w:gridCol w:w="1304"/>
      </w:tblGrid>
      <w:tr w:rsidR="00D02750" w:rsidRPr="00D36E2B" w14:paraId="6A763404" w14:textId="77777777" w:rsidTr="004D35C8">
        <w:trPr>
          <w:cantSplit/>
          <w:trHeight w:val="567"/>
          <w:tblHeader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5F34" w14:textId="77777777" w:rsidR="00D02750" w:rsidRPr="00D36E2B" w:rsidRDefault="00D02750" w:rsidP="004D35C8">
            <w:pPr>
              <w:ind w:right="7"/>
              <w:jc w:val="both"/>
              <w:rPr>
                <w:rFonts w:eastAsia="標楷體"/>
                <w:spacing w:val="20"/>
                <w:sz w:val="32"/>
              </w:rPr>
            </w:pPr>
            <w:r w:rsidRPr="00D36E2B">
              <w:rPr>
                <w:rFonts w:ascii="標楷體" w:eastAsia="標楷體" w:hint="eastAsia"/>
                <w:b/>
                <w:spacing w:val="20"/>
                <w:sz w:val="36"/>
                <w:u w:val="single"/>
              </w:rPr>
              <w:lastRenderedPageBreak/>
              <w:t>以前年度歲入來源別轉入數決算審定表</w:t>
            </w:r>
          </w:p>
        </w:tc>
      </w:tr>
      <w:tr w:rsidR="00D02750" w:rsidRPr="00D36E2B" w14:paraId="598A7B81" w14:textId="77777777" w:rsidTr="004D35C8">
        <w:trPr>
          <w:cantSplit/>
          <w:trHeight w:val="595"/>
          <w:tblHeader/>
        </w:trPr>
        <w:tc>
          <w:tcPr>
            <w:tcW w:w="47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66D65" w14:textId="77777777" w:rsidR="00D02750" w:rsidRPr="00D36E2B" w:rsidRDefault="00D02750" w:rsidP="004D35C8">
            <w:pPr>
              <w:ind w:right="1127"/>
              <w:rPr>
                <w:rFonts w:ascii="標楷體" w:eastAsia="標楷體"/>
                <w:spacing w:val="20"/>
                <w:szCs w:val="24"/>
              </w:rPr>
            </w:pPr>
          </w:p>
        </w:tc>
        <w:tc>
          <w:tcPr>
            <w:tcW w:w="51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FA3C5" w14:textId="77777777" w:rsidR="00D02750" w:rsidRPr="00D36E2B" w:rsidRDefault="00D02750" w:rsidP="004D35C8">
            <w:pPr>
              <w:jc w:val="right"/>
              <w:rPr>
                <w:rFonts w:eastAsia="標楷體"/>
                <w:sz w:val="20"/>
              </w:rPr>
            </w:pPr>
            <w:r w:rsidRPr="00D36E2B">
              <w:rPr>
                <w:rFonts w:eastAsia="標楷體" w:hint="eastAsia"/>
                <w:sz w:val="20"/>
              </w:rPr>
              <w:t>單位</w:t>
            </w:r>
            <w:r w:rsidRPr="00D36E2B">
              <w:rPr>
                <w:rFonts w:eastAsia="標楷體"/>
                <w:sz w:val="20"/>
              </w:rPr>
              <w:t>：</w:t>
            </w:r>
            <w:r w:rsidRPr="00D36E2B">
              <w:rPr>
                <w:rFonts w:eastAsia="標楷體" w:hint="eastAsia"/>
                <w:sz w:val="20"/>
              </w:rPr>
              <w:t>新臺幣元</w:t>
            </w:r>
          </w:p>
        </w:tc>
      </w:tr>
      <w:tr w:rsidR="00D02750" w:rsidRPr="00D36E2B" w14:paraId="1316F2D7" w14:textId="77777777" w:rsidTr="004D35C8">
        <w:trPr>
          <w:cantSplit/>
          <w:trHeight w:val="260"/>
          <w:tblHeader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30B0F3E2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修正數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0F88EDC9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決算審定數</w:t>
            </w:r>
          </w:p>
        </w:tc>
      </w:tr>
      <w:tr w:rsidR="00D02750" w:rsidRPr="00D36E2B" w14:paraId="63526F2B" w14:textId="77777777" w:rsidTr="004D35C8">
        <w:trPr>
          <w:cantSplit/>
          <w:trHeight w:val="260"/>
          <w:tblHeader/>
        </w:trPr>
        <w:tc>
          <w:tcPr>
            <w:tcW w:w="1169" w:type="dxa"/>
            <w:tcBorders>
              <w:left w:val="nil"/>
            </w:tcBorders>
            <w:vAlign w:val="center"/>
          </w:tcPr>
          <w:p w14:paraId="726EEC22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D36E2B">
              <w:rPr>
                <w:rFonts w:ascii="標楷體" w:eastAsia="標楷體" w:hint="eastAsia"/>
                <w:spacing w:val="-20"/>
                <w:sz w:val="20"/>
              </w:rPr>
              <w:t>減免(註銷)數</w:t>
            </w:r>
          </w:p>
        </w:tc>
        <w:tc>
          <w:tcPr>
            <w:tcW w:w="1170" w:type="dxa"/>
            <w:vAlign w:val="center"/>
          </w:tcPr>
          <w:p w14:paraId="2465BFE0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169" w:type="dxa"/>
            <w:vAlign w:val="center"/>
          </w:tcPr>
          <w:p w14:paraId="6E7EC106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調整數</w:t>
            </w:r>
          </w:p>
        </w:tc>
        <w:tc>
          <w:tcPr>
            <w:tcW w:w="1170" w:type="dxa"/>
            <w:vAlign w:val="center"/>
          </w:tcPr>
          <w:p w14:paraId="0FBFFC6B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未</w:t>
            </w:r>
            <w:proofErr w:type="gramStart"/>
            <w:r w:rsidRPr="00D36E2B">
              <w:rPr>
                <w:rFonts w:ascii="標楷體" w:eastAsia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311" w:type="dxa"/>
            <w:gridSpan w:val="2"/>
            <w:vAlign w:val="center"/>
          </w:tcPr>
          <w:p w14:paraId="53434473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減免(註銷)數</w:t>
            </w:r>
          </w:p>
        </w:tc>
        <w:tc>
          <w:tcPr>
            <w:tcW w:w="1311" w:type="dxa"/>
            <w:vAlign w:val="center"/>
          </w:tcPr>
          <w:p w14:paraId="56A5D6BA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1311" w:type="dxa"/>
            <w:tcBorders>
              <w:right w:val="nil"/>
            </w:tcBorders>
            <w:vAlign w:val="center"/>
          </w:tcPr>
          <w:p w14:paraId="332B8D70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調整數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 w14:paraId="28DDE2CC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未</w:t>
            </w:r>
            <w:proofErr w:type="gramStart"/>
            <w:r w:rsidRPr="00D36E2B">
              <w:rPr>
                <w:rFonts w:ascii="標楷體" w:eastAsia="標楷體" w:hint="eastAsia"/>
                <w:sz w:val="20"/>
              </w:rPr>
              <w:t>結清數</w:t>
            </w:r>
            <w:proofErr w:type="gramEnd"/>
          </w:p>
        </w:tc>
      </w:tr>
      <w:tr w:rsidR="00D02750" w:rsidRPr="00D36E2B" w14:paraId="2E20F69B" w14:textId="77777777" w:rsidTr="004D35C8">
        <w:trPr>
          <w:cantSplit/>
          <w:trHeight w:val="260"/>
          <w:tblHeader/>
        </w:trPr>
        <w:tc>
          <w:tcPr>
            <w:tcW w:w="1169" w:type="dxa"/>
            <w:tcBorders>
              <w:left w:val="nil"/>
              <w:bottom w:val="single" w:sz="4" w:space="0" w:color="auto"/>
            </w:tcBorders>
            <w:vAlign w:val="center"/>
          </w:tcPr>
          <w:p w14:paraId="6C7FB443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A3360E7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01973C8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7B8EDC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11" w:type="dxa"/>
            <w:gridSpan w:val="2"/>
            <w:tcBorders>
              <w:bottom w:val="single" w:sz="4" w:space="0" w:color="auto"/>
            </w:tcBorders>
            <w:vAlign w:val="center"/>
          </w:tcPr>
          <w:p w14:paraId="1E24412D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FE5181D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11" w:type="dxa"/>
            <w:tcBorders>
              <w:bottom w:val="single" w:sz="4" w:space="0" w:color="auto"/>
              <w:right w:val="nil"/>
            </w:tcBorders>
            <w:vAlign w:val="center"/>
          </w:tcPr>
          <w:p w14:paraId="42DAF64A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12" w:type="dxa"/>
            <w:tcBorders>
              <w:bottom w:val="single" w:sz="4" w:space="0" w:color="auto"/>
              <w:right w:val="nil"/>
            </w:tcBorders>
            <w:vAlign w:val="center"/>
          </w:tcPr>
          <w:p w14:paraId="65274222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D36E2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</w:tr>
      <w:tr w:rsidR="00D02750" w:rsidRPr="00D36E2B" w14:paraId="6CA1DDC2" w14:textId="77777777" w:rsidTr="004D35C8">
        <w:trPr>
          <w:cantSplit/>
          <w:trHeight w:val="261"/>
          <w:tblHeader/>
        </w:trPr>
        <w:tc>
          <w:tcPr>
            <w:tcW w:w="1169" w:type="dxa"/>
            <w:tcBorders>
              <w:left w:val="nil"/>
              <w:bottom w:val="single" w:sz="4" w:space="0" w:color="auto"/>
            </w:tcBorders>
            <w:vAlign w:val="center"/>
          </w:tcPr>
          <w:p w14:paraId="41A1737F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D8AB25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82AACBE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31C9FE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11" w:type="dxa"/>
            <w:gridSpan w:val="2"/>
            <w:tcBorders>
              <w:bottom w:val="single" w:sz="4" w:space="0" w:color="auto"/>
            </w:tcBorders>
            <w:vAlign w:val="center"/>
          </w:tcPr>
          <w:p w14:paraId="091EEE5E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2AB3E81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11" w:type="dxa"/>
            <w:tcBorders>
              <w:bottom w:val="single" w:sz="4" w:space="0" w:color="auto"/>
              <w:right w:val="nil"/>
            </w:tcBorders>
            <w:vAlign w:val="center"/>
          </w:tcPr>
          <w:p w14:paraId="7E8990BC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12" w:type="dxa"/>
            <w:tcBorders>
              <w:bottom w:val="single" w:sz="4" w:space="0" w:color="auto"/>
              <w:right w:val="nil"/>
            </w:tcBorders>
            <w:vAlign w:val="center"/>
          </w:tcPr>
          <w:p w14:paraId="7E826D23" w14:textId="77777777" w:rsidR="00D02750" w:rsidRPr="00D36E2B" w:rsidRDefault="00D02750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D36E2B">
              <w:rPr>
                <w:rFonts w:ascii="標楷體" w:eastAsia="標楷體" w:hint="eastAsia"/>
                <w:sz w:val="20"/>
              </w:rPr>
              <w:t>保留數</w:t>
            </w:r>
          </w:p>
        </w:tc>
      </w:tr>
      <w:tr w:rsidR="00D02750" w:rsidRPr="00D36E2B" w14:paraId="2C162A4D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18C55A0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40,431,353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1BB6C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040C4C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C97B6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- 40,431,353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4F90F7D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767,297,728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780B48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2,811,696,746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F9A1BB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627488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13,261,693,140</w:t>
            </w:r>
          </w:p>
        </w:tc>
      </w:tr>
      <w:tr w:rsidR="00D02750" w:rsidRPr="00D36E2B" w14:paraId="4B943E7A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69619BD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0A49F6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40,431,353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8549B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26A4DB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333797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8C6740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5D650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59F920B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- 40,431,353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4568292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149,009,745</w:t>
            </w:r>
          </w:p>
          <w:p w14:paraId="47FE900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618,287,983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BE77F5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769,560,648</w:t>
            </w:r>
          </w:p>
          <w:p w14:paraId="4B0CBB3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2,042,136,098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27716E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954,080</w:t>
            </w:r>
          </w:p>
          <w:p w14:paraId="6DB77C2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- 954,080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322E04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11,507,956,942</w:t>
            </w:r>
          </w:p>
          <w:p w14:paraId="5C01C94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45D58">
              <w:rPr>
                <w:rFonts w:ascii="新細明體" w:hAnsi="新細明體"/>
                <w:b/>
                <w:noProof/>
                <w:sz w:val="20"/>
              </w:rPr>
              <w:t>1,753,736,198</w:t>
            </w:r>
          </w:p>
        </w:tc>
      </w:tr>
      <w:tr w:rsidR="00D02750" w:rsidRPr="00D36E2B" w14:paraId="36232EA0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112DAE4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84B3F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F8C51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AE3D0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668136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1BE2D5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DF30C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85F6D5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7FF309D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CD1F3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267,360,486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D32B3E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112,571,270</w:t>
            </w:r>
          </w:p>
          <w:p w14:paraId="5D2B9C1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249,407,114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D10515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0E0DF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439900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56F5D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20,646,900</w:t>
            </w:r>
          </w:p>
        </w:tc>
      </w:tr>
      <w:tr w:rsidR="00D02750" w:rsidRPr="00D36E2B" w14:paraId="4BC167D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7EC075F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7A1CE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B4CA1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5B91F2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9ED1CB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8739AD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089F7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3DBA01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0B9A04E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144,449,931</w:t>
            </w:r>
          </w:p>
          <w:p w14:paraId="2EBAC44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E08674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326,525,741</w:t>
            </w:r>
          </w:p>
          <w:p w14:paraId="336FE5D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6D04B8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EE7A9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AE2F3E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833,932,941</w:t>
            </w:r>
          </w:p>
          <w:p w14:paraId="4FB41CC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36E2B" w14:paraId="2A2C60F6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55B9A9F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EBAB3D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92E92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E08063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4E24B1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684BC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2F427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415CC2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53452CA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FD02AD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00837D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2,290,418</w:t>
            </w:r>
          </w:p>
          <w:p w14:paraId="26534D1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4C102E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98734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28BB9E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26,124,334</w:t>
            </w:r>
          </w:p>
          <w:p w14:paraId="4567622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36E2B" w14:paraId="5EF167F8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0390871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A9B99B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6577F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5B93C0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E4133A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66AC3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E87B3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CBB54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31F6964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3,144,087</w:t>
            </w:r>
          </w:p>
          <w:p w14:paraId="5BF0C73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F174825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13,716,902</w:t>
            </w:r>
          </w:p>
          <w:p w14:paraId="7B3791F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DE8ECA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CCB19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6C5DAA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182,816,419</w:t>
            </w:r>
          </w:p>
          <w:p w14:paraId="2F62089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D36E2B" w14:paraId="47632092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6E2E756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759CD6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28AC2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600FB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A47628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9CA63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A1B1E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13197B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56955FC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B88468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605D4A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BCB67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AB0769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C2D27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310842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10,402,430,000</w:t>
            </w:r>
          </w:p>
          <w:p w14:paraId="3BABC2F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2750" w:rsidRPr="00461D2B" w14:paraId="32ED41E9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40E56CA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857CC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40,431,353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100C9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C10A0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AAB69D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08442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2A9CD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CF27A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- 40,431,353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2830820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 xml:space="preserve">488,223 </w:t>
            </w:r>
          </w:p>
          <w:p w14:paraId="67F8993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297,033,621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71A8A94" w14:textId="77777777" w:rsidR="00D02750" w:rsidRPr="0051582E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1582E">
              <w:rPr>
                <w:rFonts w:ascii="新細明體" w:hAnsi="新細明體" w:hint="eastAsia"/>
                <w:noProof/>
                <w:sz w:val="20"/>
              </w:rPr>
              <w:t xml:space="preserve">96,330,908 </w:t>
            </w:r>
          </w:p>
          <w:p w14:paraId="6043211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1,467,203,695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A583FB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954,080</w:t>
            </w:r>
          </w:p>
          <w:p w14:paraId="76917F09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- 954,080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6C36C8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40,245,805</w:t>
            </w:r>
          </w:p>
          <w:p w14:paraId="5226BB5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1,516,103,981</w:t>
            </w:r>
          </w:p>
        </w:tc>
      </w:tr>
      <w:tr w:rsidR="00D02750" w:rsidRPr="00510EBF" w14:paraId="15E5761A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53064A8E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3670B4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2910B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7224F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B015A0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DE74B6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459E1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CEBE1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5060054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56,524</w:t>
            </w:r>
          </w:p>
          <w:p w14:paraId="0EB724C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533,130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309ADD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11,668,398</w:t>
            </w:r>
          </w:p>
          <w:p w14:paraId="455E237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41,811,018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7842FD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52C95F0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A80E69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E19FC01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4,500,000</w:t>
            </w:r>
          </w:p>
        </w:tc>
      </w:tr>
      <w:tr w:rsidR="00D02750" w:rsidRPr="00510EBF" w14:paraId="76C40BC9" w14:textId="77777777" w:rsidTr="004D35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45"/>
        </w:trPr>
        <w:tc>
          <w:tcPr>
            <w:tcW w:w="1169" w:type="dxa"/>
            <w:shd w:val="clear" w:color="auto" w:fill="auto"/>
            <w:vAlign w:val="center"/>
          </w:tcPr>
          <w:p w14:paraId="1EF07EB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39FFF6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1D2CC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94C834C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755D7BF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3428BC2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F8755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BB02C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14:paraId="196609D3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870,980</w:t>
            </w:r>
          </w:p>
          <w:p w14:paraId="7A93975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53,360,746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B223E47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206,457,011</w:t>
            </w:r>
          </w:p>
          <w:p w14:paraId="3BBBD088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283,714,271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F3BC7BA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369E7A4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0E8337B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22,407,443</w:t>
            </w:r>
          </w:p>
          <w:p w14:paraId="570BB24D" w14:textId="77777777" w:rsidR="00D02750" w:rsidRPr="00D45D58" w:rsidRDefault="00D02750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D45D58">
              <w:rPr>
                <w:rFonts w:ascii="新細明體" w:hAnsi="新細明體"/>
                <w:noProof/>
                <w:sz w:val="20"/>
              </w:rPr>
              <w:t>212,485,317</w:t>
            </w:r>
          </w:p>
        </w:tc>
      </w:tr>
    </w:tbl>
    <w:p w14:paraId="5A0519BA" w14:textId="77777777" w:rsidR="00D02750" w:rsidRPr="009B4A55" w:rsidRDefault="00D02750" w:rsidP="00D02750">
      <w:pPr>
        <w:spacing w:line="20" w:lineRule="exact"/>
      </w:pPr>
    </w:p>
    <w:p w14:paraId="10B8CA37" w14:textId="77777777" w:rsidR="00D02750" w:rsidRPr="007D049C" w:rsidRDefault="00D02750" w:rsidP="00D02750">
      <w:pPr>
        <w:spacing w:line="20" w:lineRule="exact"/>
        <w:rPr>
          <w:rFonts w:ascii="新細明體" w:hAnsi="新細明體"/>
          <w:noProof/>
          <w:sz w:val="20"/>
        </w:rPr>
      </w:pPr>
    </w:p>
    <w:p w14:paraId="1C326B10" w14:textId="77777777" w:rsidR="00D02750" w:rsidRPr="007D049C" w:rsidRDefault="00D02750" w:rsidP="00D02750">
      <w:pPr>
        <w:spacing w:line="20" w:lineRule="exact"/>
        <w:rPr>
          <w:rFonts w:ascii="新細明體" w:hAnsi="新細明體"/>
          <w:noProof/>
          <w:sz w:val="20"/>
        </w:rPr>
      </w:pPr>
    </w:p>
    <w:p w14:paraId="5541F870" w14:textId="77777777" w:rsidR="00D02750" w:rsidRPr="007D049C" w:rsidRDefault="00D02750" w:rsidP="00D02750">
      <w:pPr>
        <w:spacing w:line="20" w:lineRule="exact"/>
        <w:rPr>
          <w:rFonts w:ascii="新細明體" w:hAnsi="新細明體"/>
          <w:noProof/>
          <w:sz w:val="20"/>
        </w:rPr>
      </w:pPr>
    </w:p>
    <w:tbl>
      <w:tblPr>
        <w:tblW w:w="992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"/>
        <w:gridCol w:w="424"/>
        <w:gridCol w:w="387"/>
        <w:gridCol w:w="1243"/>
        <w:gridCol w:w="496"/>
        <w:gridCol w:w="746"/>
        <w:gridCol w:w="642"/>
        <w:gridCol w:w="564"/>
        <w:gridCol w:w="37"/>
        <w:gridCol w:w="281"/>
        <w:gridCol w:w="513"/>
        <w:gridCol w:w="448"/>
        <w:gridCol w:w="945"/>
        <w:gridCol w:w="298"/>
        <w:gridCol w:w="1095"/>
        <w:gridCol w:w="147"/>
        <w:gridCol w:w="1208"/>
      </w:tblGrid>
      <w:tr w:rsidR="00B5259E" w:rsidRPr="00856EFB" w14:paraId="23F86858" w14:textId="77777777" w:rsidTr="00644E8A">
        <w:trPr>
          <w:cantSplit/>
          <w:trHeight w:hRule="exact" w:val="510"/>
        </w:trPr>
        <w:tc>
          <w:tcPr>
            <w:tcW w:w="991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C154" w14:textId="77777777" w:rsidR="00B5259E" w:rsidRPr="00856EFB" w:rsidRDefault="00B5259E" w:rsidP="004D35C8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856EFB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lastRenderedPageBreak/>
              <w:br w:type="page"/>
            </w:r>
            <w:r w:rsidRPr="00856EFB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捌、中華民國</w:t>
            </w:r>
            <w:proofErr w:type="gramStart"/>
            <w:r w:rsidRPr="00856EFB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856EFB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856EFB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856EFB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中市總決算</w:t>
            </w:r>
          </w:p>
        </w:tc>
      </w:tr>
      <w:tr w:rsidR="00B5259E" w:rsidRPr="00856EFB" w14:paraId="159FBAB6" w14:textId="77777777" w:rsidTr="00644E8A">
        <w:trPr>
          <w:cantSplit/>
          <w:trHeight w:hRule="exact" w:val="27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7AD9F" w14:textId="77777777" w:rsidR="00B5259E" w:rsidRPr="00856EFB" w:rsidRDefault="00B5259E" w:rsidP="004D35C8">
            <w:pPr>
              <w:ind w:rightChars="-50" w:right="-120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4820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65C6257" w14:textId="77777777" w:rsidR="00B5259E" w:rsidRPr="00856EFB" w:rsidRDefault="00B5259E" w:rsidP="00644E8A">
            <w:pPr>
              <w:ind w:leftChars="-20" w:left="-48" w:right="91" w:firstLineChars="24" w:firstLine="48"/>
              <w:jc w:val="both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門</w:t>
            </w:r>
            <w:proofErr w:type="gramStart"/>
            <w:r w:rsidRPr="00856EFB">
              <w:rPr>
                <w:rFonts w:eastAsia="標楷體" w:hint="eastAsia"/>
                <w:sz w:val="20"/>
              </w:rPr>
              <w:t>併</w:t>
            </w:r>
            <w:proofErr w:type="gramEnd"/>
            <w:r w:rsidRPr="00856EFB"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4654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1355237" w14:textId="77777777" w:rsidR="00B5259E" w:rsidRPr="00856EFB" w:rsidRDefault="00B5259E" w:rsidP="004D35C8">
            <w:pPr>
              <w:jc w:val="right"/>
              <w:rPr>
                <w:rFonts w:eastAsia="標楷體"/>
                <w:spacing w:val="20"/>
                <w:szCs w:val="24"/>
              </w:rPr>
            </w:pPr>
          </w:p>
        </w:tc>
      </w:tr>
      <w:tr w:rsidR="00B5259E" w:rsidRPr="00856EFB" w14:paraId="6B000286" w14:textId="77777777" w:rsidTr="00644E8A">
        <w:trPr>
          <w:cantSplit/>
          <w:trHeight w:hRule="exact" w:val="270"/>
        </w:trPr>
        <w:tc>
          <w:tcPr>
            <w:tcW w:w="449" w:type="dxa"/>
            <w:tcBorders>
              <w:top w:val="nil"/>
              <w:left w:val="nil"/>
              <w:right w:val="nil"/>
            </w:tcBorders>
            <w:vAlign w:val="center"/>
          </w:tcPr>
          <w:p w14:paraId="2BCA8A78" w14:textId="77777777" w:rsidR="00B5259E" w:rsidRPr="00856EFB" w:rsidRDefault="00B5259E" w:rsidP="004D35C8">
            <w:pPr>
              <w:ind w:rightChars="-50" w:right="-120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4820" w:type="dxa"/>
            <w:gridSpan w:val="9"/>
            <w:vMerge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42EF9D5" w14:textId="77777777" w:rsidR="00B5259E" w:rsidRPr="00856EFB" w:rsidRDefault="00B5259E" w:rsidP="004D35C8">
            <w:pPr>
              <w:ind w:left="70" w:right="92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4654" w:type="dxa"/>
            <w:gridSpan w:val="7"/>
            <w:vMerge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9332ADB" w14:textId="77777777" w:rsidR="00B5259E" w:rsidRPr="00856EFB" w:rsidRDefault="00B5259E" w:rsidP="004D35C8">
            <w:pPr>
              <w:ind w:left="70" w:right="92"/>
              <w:jc w:val="distribute"/>
              <w:rPr>
                <w:rFonts w:eastAsia="標楷體"/>
                <w:sz w:val="20"/>
              </w:rPr>
            </w:pPr>
          </w:p>
        </w:tc>
      </w:tr>
      <w:tr w:rsidR="00B5259E" w:rsidRPr="00856EFB" w14:paraId="4EE1C217" w14:textId="77777777" w:rsidTr="00644E8A">
        <w:trPr>
          <w:cantSplit/>
          <w:trHeight w:val="312"/>
        </w:trPr>
        <w:tc>
          <w:tcPr>
            <w:tcW w:w="873" w:type="dxa"/>
            <w:gridSpan w:val="2"/>
            <w:vMerge w:val="restart"/>
            <w:tcBorders>
              <w:left w:val="nil"/>
            </w:tcBorders>
            <w:tcMar>
              <w:left w:w="11" w:type="dxa"/>
              <w:right w:w="11" w:type="dxa"/>
            </w:tcMar>
            <w:vAlign w:val="center"/>
          </w:tcPr>
          <w:p w14:paraId="7A6DCF41" w14:textId="77777777" w:rsidR="00B5259E" w:rsidRPr="00856EFB" w:rsidRDefault="00B5259E" w:rsidP="004D35C8">
            <w:pPr>
              <w:adjustRightInd w:val="0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年度別</w:t>
            </w:r>
          </w:p>
        </w:tc>
        <w:tc>
          <w:tcPr>
            <w:tcW w:w="2126" w:type="dxa"/>
            <w:gridSpan w:val="3"/>
            <w:vMerge w:val="restart"/>
            <w:tcBorders>
              <w:left w:val="nil"/>
              <w:right w:val="nil"/>
            </w:tcBorders>
            <w:vAlign w:val="center"/>
          </w:tcPr>
          <w:p w14:paraId="61B4E520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科目名稱</w:t>
            </w:r>
          </w:p>
        </w:tc>
        <w:tc>
          <w:tcPr>
            <w:tcW w:w="1388" w:type="dxa"/>
            <w:gridSpan w:val="2"/>
            <w:vMerge w:val="restart"/>
            <w:tcBorders>
              <w:right w:val="nil"/>
            </w:tcBorders>
            <w:vAlign w:val="center"/>
          </w:tcPr>
          <w:p w14:paraId="73C6E7D8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pacing w:val="-4"/>
                <w:sz w:val="20"/>
              </w:rPr>
            </w:pPr>
            <w:r w:rsidRPr="00856EFB">
              <w:rPr>
                <w:rFonts w:eastAsia="標楷體" w:hint="eastAsia"/>
                <w:spacing w:val="-4"/>
                <w:sz w:val="20"/>
              </w:rPr>
              <w:t>以前年度</w:t>
            </w:r>
            <w:r w:rsidRPr="00856EFB">
              <w:rPr>
                <w:rFonts w:eastAsia="標楷體"/>
                <w:spacing w:val="-4"/>
                <w:sz w:val="20"/>
              </w:rPr>
              <w:br/>
            </w:r>
            <w:r w:rsidRPr="00856EFB">
              <w:rPr>
                <w:rFonts w:eastAsia="標楷體" w:hint="eastAsia"/>
                <w:spacing w:val="-4"/>
                <w:sz w:val="20"/>
              </w:rPr>
              <w:t>轉入數</w:t>
            </w:r>
          </w:p>
        </w:tc>
        <w:tc>
          <w:tcPr>
            <w:tcW w:w="5532" w:type="dxa"/>
            <w:gridSpan w:val="10"/>
            <w:vAlign w:val="center"/>
          </w:tcPr>
          <w:p w14:paraId="30B946E6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決算數</w:t>
            </w:r>
          </w:p>
        </w:tc>
      </w:tr>
      <w:tr w:rsidR="00B5259E" w:rsidRPr="00856EFB" w14:paraId="35AEABAB" w14:textId="77777777" w:rsidTr="00644E8A">
        <w:trPr>
          <w:cantSplit/>
          <w:trHeight w:val="312"/>
        </w:trPr>
        <w:tc>
          <w:tcPr>
            <w:tcW w:w="873" w:type="dxa"/>
            <w:gridSpan w:val="2"/>
            <w:vMerge/>
            <w:tcBorders>
              <w:left w:val="nil"/>
              <w:bottom w:val="single" w:sz="8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5DFD2B5" w14:textId="77777777" w:rsidR="00B5259E" w:rsidRPr="00856EFB" w:rsidRDefault="00B5259E" w:rsidP="004D35C8">
            <w:pPr>
              <w:adjustRightInd w:val="0"/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6A3483D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8" w:type="dxa"/>
            <w:gridSpan w:val="2"/>
            <w:vMerge/>
            <w:vAlign w:val="center"/>
          </w:tcPr>
          <w:p w14:paraId="311727E0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5" w:type="dxa"/>
            <w:gridSpan w:val="4"/>
            <w:tcBorders>
              <w:left w:val="nil"/>
            </w:tcBorders>
            <w:vAlign w:val="center"/>
          </w:tcPr>
          <w:p w14:paraId="60617C70" w14:textId="77777777" w:rsidR="00B5259E" w:rsidRPr="00684CBD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pacing w:val="-20"/>
                <w:sz w:val="20"/>
              </w:rPr>
            </w:pPr>
            <w:r w:rsidRPr="00684CBD">
              <w:rPr>
                <w:rFonts w:eastAsia="標楷體" w:hint="eastAsia"/>
                <w:spacing w:val="-20"/>
                <w:sz w:val="20"/>
              </w:rPr>
              <w:t>減免（註銷）數</w:t>
            </w:r>
          </w:p>
        </w:tc>
        <w:tc>
          <w:tcPr>
            <w:tcW w:w="1393" w:type="dxa"/>
            <w:gridSpan w:val="2"/>
            <w:vAlign w:val="center"/>
          </w:tcPr>
          <w:p w14:paraId="16EFBA25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93" w:type="dxa"/>
            <w:gridSpan w:val="2"/>
            <w:vAlign w:val="center"/>
          </w:tcPr>
          <w:p w14:paraId="05C4CEAC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調整數</w:t>
            </w:r>
          </w:p>
        </w:tc>
        <w:tc>
          <w:tcPr>
            <w:tcW w:w="1351" w:type="dxa"/>
            <w:gridSpan w:val="2"/>
            <w:vAlign w:val="center"/>
          </w:tcPr>
          <w:p w14:paraId="6A395CEC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未</w:t>
            </w:r>
            <w:proofErr w:type="gramStart"/>
            <w:r w:rsidRPr="00856EFB">
              <w:rPr>
                <w:rFonts w:eastAsia="標楷體" w:hint="eastAsia"/>
                <w:sz w:val="20"/>
              </w:rPr>
              <w:t>結清數</w:t>
            </w:r>
            <w:proofErr w:type="gramEnd"/>
          </w:p>
        </w:tc>
      </w:tr>
      <w:tr w:rsidR="00B5259E" w:rsidRPr="00856EFB" w14:paraId="007BEE3F" w14:textId="77777777" w:rsidTr="00644E8A">
        <w:trPr>
          <w:cantSplit/>
          <w:trHeight w:val="312"/>
        </w:trPr>
        <w:tc>
          <w:tcPr>
            <w:tcW w:w="873" w:type="dxa"/>
            <w:gridSpan w:val="2"/>
            <w:vMerge/>
            <w:tcBorders>
              <w:left w:val="nil"/>
              <w:bottom w:val="single" w:sz="8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8FC821C" w14:textId="77777777" w:rsidR="00B5259E" w:rsidRPr="00856EFB" w:rsidRDefault="00B5259E" w:rsidP="004D35C8">
            <w:pPr>
              <w:adjustRightInd w:val="0"/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5A182E7B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CBC1B5E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95" w:type="dxa"/>
            <w:gridSpan w:val="4"/>
            <w:tcBorders>
              <w:left w:val="nil"/>
            </w:tcBorders>
            <w:vAlign w:val="center"/>
          </w:tcPr>
          <w:p w14:paraId="0772DA91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93" w:type="dxa"/>
            <w:gridSpan w:val="2"/>
            <w:vAlign w:val="center"/>
          </w:tcPr>
          <w:p w14:paraId="5C379210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93" w:type="dxa"/>
            <w:gridSpan w:val="2"/>
            <w:vAlign w:val="center"/>
          </w:tcPr>
          <w:p w14:paraId="5AEB6227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51" w:type="dxa"/>
            <w:gridSpan w:val="2"/>
            <w:vAlign w:val="center"/>
          </w:tcPr>
          <w:p w14:paraId="1321530E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應付數</w:t>
            </w:r>
          </w:p>
        </w:tc>
      </w:tr>
      <w:tr w:rsidR="00B5259E" w:rsidRPr="00856EFB" w14:paraId="547A8C3F" w14:textId="77777777" w:rsidTr="00644E8A">
        <w:trPr>
          <w:cantSplit/>
          <w:trHeight w:val="312"/>
        </w:trPr>
        <w:tc>
          <w:tcPr>
            <w:tcW w:w="873" w:type="dxa"/>
            <w:gridSpan w:val="2"/>
            <w:vMerge/>
            <w:tcBorders>
              <w:left w:val="nil"/>
            </w:tcBorders>
            <w:tcMar>
              <w:left w:w="11" w:type="dxa"/>
              <w:right w:w="11" w:type="dxa"/>
            </w:tcMar>
            <w:vAlign w:val="center"/>
          </w:tcPr>
          <w:p w14:paraId="2D6F962B" w14:textId="77777777" w:rsidR="00B5259E" w:rsidRPr="00856EFB" w:rsidRDefault="00B5259E" w:rsidP="004D35C8">
            <w:pPr>
              <w:adjustRightInd w:val="0"/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right w:val="nil"/>
            </w:tcBorders>
            <w:vAlign w:val="center"/>
          </w:tcPr>
          <w:p w14:paraId="2CE0BAB4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4674A85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5" w:type="dxa"/>
            <w:gridSpan w:val="4"/>
            <w:tcBorders>
              <w:left w:val="nil"/>
            </w:tcBorders>
            <w:vAlign w:val="center"/>
          </w:tcPr>
          <w:p w14:paraId="49A29836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3" w:type="dxa"/>
            <w:gridSpan w:val="2"/>
            <w:vAlign w:val="center"/>
          </w:tcPr>
          <w:p w14:paraId="7DB62123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3" w:type="dxa"/>
            <w:gridSpan w:val="2"/>
            <w:vAlign w:val="center"/>
          </w:tcPr>
          <w:p w14:paraId="4F222D88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51" w:type="dxa"/>
            <w:gridSpan w:val="2"/>
            <w:vAlign w:val="center"/>
          </w:tcPr>
          <w:p w14:paraId="6D3990F2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56EFB">
              <w:rPr>
                <w:rFonts w:eastAsia="標楷體" w:hint="eastAsia"/>
                <w:sz w:val="20"/>
              </w:rPr>
              <w:t>保留數</w:t>
            </w:r>
          </w:p>
        </w:tc>
      </w:tr>
      <w:tr w:rsidR="00B5259E" w:rsidRPr="00856EFB" w14:paraId="455ADA41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7C63424C" w14:textId="77777777" w:rsidR="00B5259E" w:rsidRPr="00856EFB" w:rsidRDefault="00B5259E" w:rsidP="004D35C8">
            <w:pPr>
              <w:spacing w:line="320" w:lineRule="exact"/>
              <w:ind w:rightChars="10" w:right="24"/>
              <w:jc w:val="center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06F34FA7" w14:textId="77777777" w:rsidR="00B5259E" w:rsidRPr="00856EFB" w:rsidRDefault="00B5259E" w:rsidP="004D35C8">
            <w:pPr>
              <w:spacing w:line="32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88" w:type="dxa"/>
            <w:gridSpan w:val="2"/>
            <w:vAlign w:val="center"/>
          </w:tcPr>
          <w:p w14:paraId="3F437ED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18,981,057,763</w:t>
            </w:r>
          </w:p>
        </w:tc>
        <w:tc>
          <w:tcPr>
            <w:tcW w:w="1395" w:type="dxa"/>
            <w:gridSpan w:val="4"/>
            <w:vAlign w:val="center"/>
          </w:tcPr>
          <w:p w14:paraId="1B65579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1,852,006,261</w:t>
            </w:r>
          </w:p>
        </w:tc>
        <w:tc>
          <w:tcPr>
            <w:tcW w:w="1393" w:type="dxa"/>
            <w:gridSpan w:val="2"/>
            <w:vAlign w:val="center"/>
          </w:tcPr>
          <w:p w14:paraId="19DE2E2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10,373,224,459</w:t>
            </w:r>
          </w:p>
        </w:tc>
        <w:tc>
          <w:tcPr>
            <w:tcW w:w="1393" w:type="dxa"/>
            <w:gridSpan w:val="2"/>
            <w:vAlign w:val="center"/>
          </w:tcPr>
          <w:p w14:paraId="7B9C352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32B0D7F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6,755,827,043</w:t>
            </w:r>
          </w:p>
        </w:tc>
      </w:tr>
      <w:tr w:rsidR="00B5259E" w:rsidRPr="00856EFB" w14:paraId="5405C47A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4973C52E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7960602E" w14:textId="77777777" w:rsidR="00B5259E" w:rsidRPr="00856EFB" w:rsidRDefault="00B5259E" w:rsidP="004D35C8">
            <w:pPr>
              <w:spacing w:line="32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88" w:type="dxa"/>
            <w:gridSpan w:val="2"/>
            <w:vAlign w:val="center"/>
          </w:tcPr>
          <w:p w14:paraId="0156C93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1,866,968,112</w:t>
            </w:r>
          </w:p>
          <w:p w14:paraId="7970EF4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17,114,089,651</w:t>
            </w:r>
          </w:p>
        </w:tc>
        <w:tc>
          <w:tcPr>
            <w:tcW w:w="1395" w:type="dxa"/>
            <w:gridSpan w:val="4"/>
            <w:vAlign w:val="center"/>
          </w:tcPr>
          <w:p w14:paraId="7C997E5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92,184,136</w:t>
            </w:r>
          </w:p>
          <w:p w14:paraId="2791CB4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1,759,822,125</w:t>
            </w:r>
          </w:p>
        </w:tc>
        <w:tc>
          <w:tcPr>
            <w:tcW w:w="1393" w:type="dxa"/>
            <w:gridSpan w:val="2"/>
            <w:vAlign w:val="center"/>
          </w:tcPr>
          <w:p w14:paraId="1F2FD7E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1,544,465,899</w:t>
            </w:r>
          </w:p>
          <w:p w14:paraId="097B925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8,828,758,560</w:t>
            </w:r>
          </w:p>
        </w:tc>
        <w:tc>
          <w:tcPr>
            <w:tcW w:w="1393" w:type="dxa"/>
            <w:gridSpan w:val="2"/>
            <w:vAlign w:val="center"/>
          </w:tcPr>
          <w:p w14:paraId="64A9D50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441,219,403</w:t>
            </w:r>
          </w:p>
          <w:p w14:paraId="625DEA3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- 441,219,403</w:t>
            </w:r>
          </w:p>
        </w:tc>
        <w:tc>
          <w:tcPr>
            <w:tcW w:w="1351" w:type="dxa"/>
            <w:gridSpan w:val="2"/>
            <w:vAlign w:val="center"/>
          </w:tcPr>
          <w:p w14:paraId="47F04D0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671,537,480</w:t>
            </w:r>
          </w:p>
          <w:p w14:paraId="68C7CCB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6,084,289,563</w:t>
            </w:r>
          </w:p>
        </w:tc>
      </w:tr>
      <w:tr w:rsidR="00B5259E" w:rsidRPr="00856EFB" w14:paraId="58A95FF4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7C4F4C0A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102－110</w:t>
            </w:r>
          </w:p>
        </w:tc>
        <w:tc>
          <w:tcPr>
            <w:tcW w:w="2126" w:type="dxa"/>
            <w:gridSpan w:val="3"/>
            <w:vAlign w:val="center"/>
          </w:tcPr>
          <w:p w14:paraId="09252607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臺中市議會主管</w:t>
            </w:r>
          </w:p>
        </w:tc>
        <w:tc>
          <w:tcPr>
            <w:tcW w:w="1388" w:type="dxa"/>
            <w:gridSpan w:val="2"/>
            <w:vAlign w:val="center"/>
          </w:tcPr>
          <w:p w14:paraId="7130A0E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41,519,768</w:t>
            </w:r>
          </w:p>
          <w:p w14:paraId="719986E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39,980,131</w:t>
            </w:r>
          </w:p>
        </w:tc>
        <w:tc>
          <w:tcPr>
            <w:tcW w:w="1395" w:type="dxa"/>
            <w:gridSpan w:val="4"/>
            <w:vAlign w:val="center"/>
          </w:tcPr>
          <w:p w14:paraId="29D8FC6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1,086,296</w:t>
            </w:r>
          </w:p>
          <w:p w14:paraId="04579C9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17,446,228</w:t>
            </w:r>
          </w:p>
        </w:tc>
        <w:tc>
          <w:tcPr>
            <w:tcW w:w="1393" w:type="dxa"/>
            <w:gridSpan w:val="2"/>
            <w:vAlign w:val="center"/>
          </w:tcPr>
          <w:p w14:paraId="301FF86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40,433,472</w:t>
            </w:r>
          </w:p>
          <w:p w14:paraId="558A025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18,096,903</w:t>
            </w:r>
          </w:p>
        </w:tc>
        <w:tc>
          <w:tcPr>
            <w:tcW w:w="1393" w:type="dxa"/>
            <w:gridSpan w:val="2"/>
            <w:vAlign w:val="center"/>
          </w:tcPr>
          <w:p w14:paraId="2A891C9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91AF49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4A2745D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FAF06E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4,437,000</w:t>
            </w:r>
          </w:p>
        </w:tc>
      </w:tr>
      <w:tr w:rsidR="00B5259E" w:rsidRPr="00856EFB" w14:paraId="336D280F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74D2F3C5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107－110</w:t>
            </w:r>
          </w:p>
        </w:tc>
        <w:tc>
          <w:tcPr>
            <w:tcW w:w="2126" w:type="dxa"/>
            <w:gridSpan w:val="3"/>
            <w:vAlign w:val="center"/>
          </w:tcPr>
          <w:p w14:paraId="5BDECE7E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臺中市政府主管</w:t>
            </w:r>
          </w:p>
        </w:tc>
        <w:tc>
          <w:tcPr>
            <w:tcW w:w="1388" w:type="dxa"/>
            <w:gridSpan w:val="2"/>
            <w:vAlign w:val="center"/>
          </w:tcPr>
          <w:p w14:paraId="0DA4906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48,688,099</w:t>
            </w:r>
          </w:p>
          <w:p w14:paraId="7D4507C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567,410,490</w:t>
            </w:r>
          </w:p>
        </w:tc>
        <w:tc>
          <w:tcPr>
            <w:tcW w:w="1395" w:type="dxa"/>
            <w:gridSpan w:val="4"/>
            <w:vAlign w:val="center"/>
          </w:tcPr>
          <w:p w14:paraId="5C482BE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231,474</w:t>
            </w:r>
          </w:p>
          <w:p w14:paraId="57C8B87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55,449,711</w:t>
            </w:r>
          </w:p>
        </w:tc>
        <w:tc>
          <w:tcPr>
            <w:tcW w:w="1393" w:type="dxa"/>
            <w:gridSpan w:val="2"/>
            <w:vAlign w:val="center"/>
          </w:tcPr>
          <w:p w14:paraId="4A5AC4D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48,456,625</w:t>
            </w:r>
          </w:p>
          <w:p w14:paraId="173E4AB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403,816,409</w:t>
            </w:r>
          </w:p>
        </w:tc>
        <w:tc>
          <w:tcPr>
            <w:tcW w:w="1393" w:type="dxa"/>
            <w:gridSpan w:val="2"/>
            <w:vAlign w:val="center"/>
          </w:tcPr>
          <w:p w14:paraId="4BC61E4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208,125</w:t>
            </w:r>
          </w:p>
          <w:p w14:paraId="0A859AE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- 208,125</w:t>
            </w:r>
          </w:p>
        </w:tc>
        <w:tc>
          <w:tcPr>
            <w:tcW w:w="1351" w:type="dxa"/>
            <w:gridSpan w:val="2"/>
            <w:vAlign w:val="center"/>
          </w:tcPr>
          <w:p w14:paraId="4293B64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208,125</w:t>
            </w:r>
          </w:p>
          <w:p w14:paraId="37C59EE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107,936,245</w:t>
            </w:r>
          </w:p>
        </w:tc>
      </w:tr>
      <w:tr w:rsidR="00B5259E" w:rsidRPr="00856EFB" w14:paraId="566EDAF9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7DA686C3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104－110</w:t>
            </w:r>
          </w:p>
        </w:tc>
        <w:tc>
          <w:tcPr>
            <w:tcW w:w="2126" w:type="dxa"/>
            <w:gridSpan w:val="3"/>
            <w:vAlign w:val="center"/>
          </w:tcPr>
          <w:p w14:paraId="788CD355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臺中市政府民政局主管</w:t>
            </w:r>
          </w:p>
        </w:tc>
        <w:tc>
          <w:tcPr>
            <w:tcW w:w="1388" w:type="dxa"/>
            <w:gridSpan w:val="2"/>
            <w:vAlign w:val="center"/>
          </w:tcPr>
          <w:p w14:paraId="4D9464A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3,240,695</w:t>
            </w:r>
          </w:p>
          <w:p w14:paraId="50E74A5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134,812,982</w:t>
            </w:r>
          </w:p>
        </w:tc>
        <w:tc>
          <w:tcPr>
            <w:tcW w:w="1395" w:type="dxa"/>
            <w:gridSpan w:val="4"/>
            <w:vAlign w:val="center"/>
          </w:tcPr>
          <w:p w14:paraId="541BD15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1,380</w:t>
            </w:r>
          </w:p>
          <w:p w14:paraId="4A3B838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5,432,849</w:t>
            </w:r>
          </w:p>
        </w:tc>
        <w:tc>
          <w:tcPr>
            <w:tcW w:w="1393" w:type="dxa"/>
            <w:gridSpan w:val="2"/>
            <w:vAlign w:val="center"/>
          </w:tcPr>
          <w:p w14:paraId="683181F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3,239,315</w:t>
            </w:r>
          </w:p>
          <w:p w14:paraId="4E54F71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118,354,369</w:t>
            </w:r>
          </w:p>
        </w:tc>
        <w:tc>
          <w:tcPr>
            <w:tcW w:w="1393" w:type="dxa"/>
            <w:gridSpan w:val="2"/>
            <w:vAlign w:val="center"/>
          </w:tcPr>
          <w:p w14:paraId="2C97227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4,940,978</w:t>
            </w:r>
          </w:p>
          <w:p w14:paraId="3D1105A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- 4,940,978</w:t>
            </w:r>
          </w:p>
        </w:tc>
        <w:tc>
          <w:tcPr>
            <w:tcW w:w="1351" w:type="dxa"/>
            <w:gridSpan w:val="2"/>
            <w:vAlign w:val="center"/>
          </w:tcPr>
          <w:p w14:paraId="511348F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4,940,978</w:t>
            </w:r>
          </w:p>
          <w:p w14:paraId="6BE1F48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6,084,786</w:t>
            </w:r>
          </w:p>
        </w:tc>
      </w:tr>
      <w:tr w:rsidR="00B5259E" w:rsidRPr="00856EFB" w14:paraId="0B1B4484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75D36D14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110</w:t>
            </w:r>
          </w:p>
        </w:tc>
        <w:tc>
          <w:tcPr>
            <w:tcW w:w="2126" w:type="dxa"/>
            <w:gridSpan w:val="3"/>
            <w:vAlign w:val="center"/>
          </w:tcPr>
          <w:p w14:paraId="4B0C8450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臺中市政府財政局主管</w:t>
            </w:r>
          </w:p>
        </w:tc>
        <w:tc>
          <w:tcPr>
            <w:tcW w:w="1388" w:type="dxa"/>
            <w:gridSpan w:val="2"/>
            <w:vAlign w:val="center"/>
          </w:tcPr>
          <w:p w14:paraId="3A3CC83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8D9563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775,000</w:t>
            </w:r>
          </w:p>
        </w:tc>
        <w:tc>
          <w:tcPr>
            <w:tcW w:w="1395" w:type="dxa"/>
            <w:gridSpan w:val="4"/>
            <w:vAlign w:val="center"/>
          </w:tcPr>
          <w:p w14:paraId="54CE832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18B62D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gridSpan w:val="2"/>
            <w:vAlign w:val="center"/>
          </w:tcPr>
          <w:p w14:paraId="2B5A9D0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E46083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775,000</w:t>
            </w:r>
          </w:p>
        </w:tc>
        <w:tc>
          <w:tcPr>
            <w:tcW w:w="1393" w:type="dxa"/>
            <w:gridSpan w:val="2"/>
            <w:vAlign w:val="center"/>
          </w:tcPr>
          <w:p w14:paraId="6FB6833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7D5CA2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6FB7F6F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F8ACE5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</w:tr>
      <w:tr w:rsidR="00B5259E" w:rsidRPr="00856EFB" w14:paraId="42B30CE7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30202C22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110</w:t>
            </w:r>
          </w:p>
        </w:tc>
        <w:tc>
          <w:tcPr>
            <w:tcW w:w="2126" w:type="dxa"/>
            <w:gridSpan w:val="3"/>
            <w:vAlign w:val="center"/>
          </w:tcPr>
          <w:p w14:paraId="5D49E652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臺中市政府教育局主管</w:t>
            </w:r>
          </w:p>
        </w:tc>
        <w:tc>
          <w:tcPr>
            <w:tcW w:w="1388" w:type="dxa"/>
            <w:gridSpan w:val="2"/>
            <w:vAlign w:val="center"/>
          </w:tcPr>
          <w:p w14:paraId="7715CD0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A684FD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538,413,203</w:t>
            </w:r>
          </w:p>
        </w:tc>
        <w:tc>
          <w:tcPr>
            <w:tcW w:w="1395" w:type="dxa"/>
            <w:gridSpan w:val="4"/>
            <w:vAlign w:val="center"/>
          </w:tcPr>
          <w:p w14:paraId="2ECB454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72D25F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267,360,486</w:t>
            </w:r>
          </w:p>
        </w:tc>
        <w:tc>
          <w:tcPr>
            <w:tcW w:w="1393" w:type="dxa"/>
            <w:gridSpan w:val="2"/>
            <w:vAlign w:val="center"/>
          </w:tcPr>
          <w:p w14:paraId="2A16033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9854AD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269,305,817</w:t>
            </w:r>
          </w:p>
        </w:tc>
        <w:tc>
          <w:tcPr>
            <w:tcW w:w="1393" w:type="dxa"/>
            <w:gridSpan w:val="2"/>
            <w:vAlign w:val="center"/>
          </w:tcPr>
          <w:p w14:paraId="7993E97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A71A87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3558DCD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D1CBE0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1,746,900</w:t>
            </w:r>
          </w:p>
        </w:tc>
      </w:tr>
      <w:tr w:rsidR="00B5259E" w:rsidRPr="00856EFB" w14:paraId="3D59E134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6A02C525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105－110</w:t>
            </w:r>
          </w:p>
        </w:tc>
        <w:tc>
          <w:tcPr>
            <w:tcW w:w="2126" w:type="dxa"/>
            <w:gridSpan w:val="3"/>
            <w:vAlign w:val="center"/>
          </w:tcPr>
          <w:p w14:paraId="0752045F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臺中市政府經濟發展局主管</w:t>
            </w:r>
          </w:p>
        </w:tc>
        <w:tc>
          <w:tcPr>
            <w:tcW w:w="1388" w:type="dxa"/>
            <w:gridSpan w:val="2"/>
            <w:vAlign w:val="center"/>
          </w:tcPr>
          <w:p w14:paraId="707E618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161,290,998</w:t>
            </w:r>
          </w:p>
          <w:p w14:paraId="3B6FD6D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315,151,700</w:t>
            </w:r>
          </w:p>
        </w:tc>
        <w:tc>
          <w:tcPr>
            <w:tcW w:w="1395" w:type="dxa"/>
            <w:gridSpan w:val="4"/>
            <w:vAlign w:val="center"/>
          </w:tcPr>
          <w:p w14:paraId="4C92313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6,810,413</w:t>
            </w:r>
          </w:p>
          <w:p w14:paraId="1F7660B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10,780,337</w:t>
            </w:r>
          </w:p>
        </w:tc>
        <w:tc>
          <w:tcPr>
            <w:tcW w:w="1393" w:type="dxa"/>
            <w:gridSpan w:val="2"/>
            <w:vAlign w:val="center"/>
          </w:tcPr>
          <w:p w14:paraId="1B6961F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154,480,585</w:t>
            </w:r>
          </w:p>
          <w:p w14:paraId="34E0028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200,594,275</w:t>
            </w:r>
          </w:p>
        </w:tc>
        <w:tc>
          <w:tcPr>
            <w:tcW w:w="1393" w:type="dxa"/>
            <w:gridSpan w:val="2"/>
            <w:vAlign w:val="center"/>
          </w:tcPr>
          <w:p w14:paraId="10CD6E3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15,000,000</w:t>
            </w:r>
          </w:p>
          <w:p w14:paraId="340A6C9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- 15,000,000</w:t>
            </w:r>
          </w:p>
        </w:tc>
        <w:tc>
          <w:tcPr>
            <w:tcW w:w="1351" w:type="dxa"/>
            <w:gridSpan w:val="2"/>
            <w:vAlign w:val="center"/>
          </w:tcPr>
          <w:p w14:paraId="0EF53F5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15,000,000</w:t>
            </w:r>
          </w:p>
          <w:p w14:paraId="718CB07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88,777,088</w:t>
            </w:r>
          </w:p>
        </w:tc>
      </w:tr>
      <w:tr w:rsidR="00B5259E" w:rsidRPr="00856EFB" w14:paraId="14FE7F17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3C214F00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103－110</w:t>
            </w:r>
          </w:p>
        </w:tc>
        <w:tc>
          <w:tcPr>
            <w:tcW w:w="2126" w:type="dxa"/>
            <w:gridSpan w:val="3"/>
            <w:vAlign w:val="center"/>
          </w:tcPr>
          <w:p w14:paraId="64E074EF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臺中市政府建設局主管</w:t>
            </w:r>
          </w:p>
        </w:tc>
        <w:tc>
          <w:tcPr>
            <w:tcW w:w="1388" w:type="dxa"/>
            <w:gridSpan w:val="2"/>
            <w:vAlign w:val="center"/>
          </w:tcPr>
          <w:p w14:paraId="11F2EF0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1,009,958,639</w:t>
            </w:r>
          </w:p>
          <w:p w14:paraId="2FC8E99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6,447,148,331</w:t>
            </w:r>
          </w:p>
        </w:tc>
        <w:tc>
          <w:tcPr>
            <w:tcW w:w="1395" w:type="dxa"/>
            <w:gridSpan w:val="4"/>
            <w:vAlign w:val="center"/>
          </w:tcPr>
          <w:p w14:paraId="49B5031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31,104,839</w:t>
            </w:r>
          </w:p>
          <w:p w14:paraId="40456C8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833,008,882</w:t>
            </w:r>
          </w:p>
        </w:tc>
        <w:tc>
          <w:tcPr>
            <w:tcW w:w="1393" w:type="dxa"/>
            <w:gridSpan w:val="2"/>
            <w:vAlign w:val="center"/>
          </w:tcPr>
          <w:p w14:paraId="4260DCE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828,624,308</w:t>
            </w:r>
          </w:p>
          <w:p w14:paraId="190707F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3,036,370,116</w:t>
            </w:r>
          </w:p>
        </w:tc>
        <w:tc>
          <w:tcPr>
            <w:tcW w:w="1393" w:type="dxa"/>
            <w:gridSpan w:val="2"/>
            <w:vAlign w:val="center"/>
          </w:tcPr>
          <w:p w14:paraId="3DC9999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244,200,285</w:t>
            </w:r>
          </w:p>
          <w:p w14:paraId="7A15662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- 244,200,285</w:t>
            </w:r>
          </w:p>
        </w:tc>
        <w:tc>
          <w:tcPr>
            <w:tcW w:w="1351" w:type="dxa"/>
            <w:gridSpan w:val="2"/>
            <w:vAlign w:val="center"/>
          </w:tcPr>
          <w:p w14:paraId="21FBF60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394,429,777</w:t>
            </w:r>
          </w:p>
          <w:p w14:paraId="5A193B2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2,333,569,048</w:t>
            </w:r>
          </w:p>
        </w:tc>
      </w:tr>
      <w:tr w:rsidR="00B5259E" w:rsidRPr="00856EFB" w14:paraId="70421152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025E52E0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99－110</w:t>
            </w:r>
          </w:p>
        </w:tc>
        <w:tc>
          <w:tcPr>
            <w:tcW w:w="2126" w:type="dxa"/>
            <w:gridSpan w:val="3"/>
            <w:vAlign w:val="center"/>
          </w:tcPr>
          <w:p w14:paraId="779E13B8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臺中市政府交通局主管</w:t>
            </w:r>
          </w:p>
        </w:tc>
        <w:tc>
          <w:tcPr>
            <w:tcW w:w="1388" w:type="dxa"/>
            <w:gridSpan w:val="2"/>
            <w:vAlign w:val="center"/>
          </w:tcPr>
          <w:p w14:paraId="06676A7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134,786,434</w:t>
            </w:r>
          </w:p>
          <w:p w14:paraId="486C21E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2,243,013,758</w:t>
            </w:r>
          </w:p>
        </w:tc>
        <w:tc>
          <w:tcPr>
            <w:tcW w:w="1395" w:type="dxa"/>
            <w:gridSpan w:val="4"/>
            <w:vAlign w:val="center"/>
          </w:tcPr>
          <w:p w14:paraId="775EAB5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10,564,395</w:t>
            </w:r>
          </w:p>
          <w:p w14:paraId="05DFD01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114,147,425</w:t>
            </w:r>
          </w:p>
        </w:tc>
        <w:tc>
          <w:tcPr>
            <w:tcW w:w="1393" w:type="dxa"/>
            <w:gridSpan w:val="2"/>
            <w:vAlign w:val="center"/>
          </w:tcPr>
          <w:p w14:paraId="763EF81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53,853,480</w:t>
            </w:r>
          </w:p>
          <w:p w14:paraId="68BF8BB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1,038,991,723</w:t>
            </w:r>
          </w:p>
        </w:tc>
        <w:tc>
          <w:tcPr>
            <w:tcW w:w="1393" w:type="dxa"/>
            <w:gridSpan w:val="2"/>
            <w:vAlign w:val="center"/>
          </w:tcPr>
          <w:p w14:paraId="1760399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18EE3B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41C3FA9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70,368,559</w:t>
            </w:r>
          </w:p>
          <w:p w14:paraId="167060E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1,089,874,610</w:t>
            </w:r>
          </w:p>
        </w:tc>
      </w:tr>
      <w:tr w:rsidR="00B5259E" w:rsidRPr="00856EFB" w14:paraId="2EB0A9EE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319F78B7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103－110</w:t>
            </w:r>
          </w:p>
        </w:tc>
        <w:tc>
          <w:tcPr>
            <w:tcW w:w="2126" w:type="dxa"/>
            <w:gridSpan w:val="3"/>
            <w:vAlign w:val="center"/>
          </w:tcPr>
          <w:p w14:paraId="4DE6DD1F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臺中市政府都市發展局主管</w:t>
            </w:r>
          </w:p>
        </w:tc>
        <w:tc>
          <w:tcPr>
            <w:tcW w:w="1388" w:type="dxa"/>
            <w:gridSpan w:val="2"/>
            <w:vAlign w:val="center"/>
          </w:tcPr>
          <w:p w14:paraId="2CBDC38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9,738,685</w:t>
            </w:r>
          </w:p>
          <w:p w14:paraId="0703070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936,403,806</w:t>
            </w:r>
          </w:p>
        </w:tc>
        <w:tc>
          <w:tcPr>
            <w:tcW w:w="1395" w:type="dxa"/>
            <w:gridSpan w:val="4"/>
            <w:vAlign w:val="center"/>
          </w:tcPr>
          <w:p w14:paraId="1A309FF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548,870</w:t>
            </w:r>
          </w:p>
          <w:p w14:paraId="567557B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101,367,228</w:t>
            </w:r>
          </w:p>
        </w:tc>
        <w:tc>
          <w:tcPr>
            <w:tcW w:w="1393" w:type="dxa"/>
            <w:gridSpan w:val="2"/>
            <w:vAlign w:val="center"/>
          </w:tcPr>
          <w:p w14:paraId="6EB3D06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9,189,815</w:t>
            </w:r>
          </w:p>
          <w:p w14:paraId="034F5BC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419,199,759</w:t>
            </w:r>
          </w:p>
        </w:tc>
        <w:tc>
          <w:tcPr>
            <w:tcW w:w="1393" w:type="dxa"/>
            <w:gridSpan w:val="2"/>
            <w:vAlign w:val="center"/>
          </w:tcPr>
          <w:p w14:paraId="1680E97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A88491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09694C0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79588D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415,836,819</w:t>
            </w:r>
          </w:p>
        </w:tc>
      </w:tr>
      <w:tr w:rsidR="00B5259E" w:rsidRPr="00856EFB" w14:paraId="0EA8E226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4A73DDE9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106－110</w:t>
            </w:r>
          </w:p>
        </w:tc>
        <w:tc>
          <w:tcPr>
            <w:tcW w:w="2126" w:type="dxa"/>
            <w:gridSpan w:val="3"/>
            <w:vAlign w:val="center"/>
          </w:tcPr>
          <w:p w14:paraId="5A15144D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臺中市政府農業局主管</w:t>
            </w:r>
          </w:p>
        </w:tc>
        <w:tc>
          <w:tcPr>
            <w:tcW w:w="1388" w:type="dxa"/>
            <w:gridSpan w:val="2"/>
            <w:vAlign w:val="center"/>
          </w:tcPr>
          <w:p w14:paraId="75B8B3F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12,853,682</w:t>
            </w:r>
          </w:p>
          <w:p w14:paraId="49DC534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151,922,818</w:t>
            </w:r>
          </w:p>
        </w:tc>
        <w:tc>
          <w:tcPr>
            <w:tcW w:w="1395" w:type="dxa"/>
            <w:gridSpan w:val="4"/>
            <w:vAlign w:val="center"/>
          </w:tcPr>
          <w:p w14:paraId="2473E17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2,747,041</w:t>
            </w:r>
          </w:p>
          <w:p w14:paraId="0C9DC38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10,722,571</w:t>
            </w:r>
          </w:p>
        </w:tc>
        <w:tc>
          <w:tcPr>
            <w:tcW w:w="1393" w:type="dxa"/>
            <w:gridSpan w:val="2"/>
            <w:vAlign w:val="center"/>
          </w:tcPr>
          <w:p w14:paraId="1B62494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10,106,641</w:t>
            </w:r>
          </w:p>
          <w:p w14:paraId="24A2676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100,226,655</w:t>
            </w:r>
          </w:p>
        </w:tc>
        <w:tc>
          <w:tcPr>
            <w:tcW w:w="1393" w:type="dxa"/>
            <w:gridSpan w:val="2"/>
            <w:vAlign w:val="center"/>
          </w:tcPr>
          <w:p w14:paraId="0566049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5CA8F0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51" w:type="dxa"/>
            <w:gridSpan w:val="2"/>
            <w:vAlign w:val="center"/>
          </w:tcPr>
          <w:p w14:paraId="36DD397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FF32A4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40,973,592</w:t>
            </w:r>
          </w:p>
        </w:tc>
      </w:tr>
      <w:tr w:rsidR="00B5259E" w:rsidRPr="00856EFB" w14:paraId="4CDC0300" w14:textId="77777777" w:rsidTr="00644E8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93"/>
        </w:trPr>
        <w:tc>
          <w:tcPr>
            <w:tcW w:w="873" w:type="dxa"/>
            <w:gridSpan w:val="2"/>
            <w:tcMar>
              <w:left w:w="11" w:type="dxa"/>
              <w:right w:w="11" w:type="dxa"/>
            </w:tcMar>
            <w:vAlign w:val="center"/>
          </w:tcPr>
          <w:p w14:paraId="7FF879CF" w14:textId="77777777" w:rsidR="00B5259E" w:rsidRPr="00856EFB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105－110</w:t>
            </w:r>
          </w:p>
        </w:tc>
        <w:tc>
          <w:tcPr>
            <w:tcW w:w="2126" w:type="dxa"/>
            <w:gridSpan w:val="3"/>
            <w:vAlign w:val="center"/>
          </w:tcPr>
          <w:p w14:paraId="7A65E844" w14:textId="77777777" w:rsidR="00B5259E" w:rsidRPr="00856EFB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856EFB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臺中市政府觀光旅遊局主管</w:t>
            </w:r>
          </w:p>
        </w:tc>
        <w:tc>
          <w:tcPr>
            <w:tcW w:w="1388" w:type="dxa"/>
            <w:gridSpan w:val="2"/>
            <w:vAlign w:val="center"/>
          </w:tcPr>
          <w:p w14:paraId="328C727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294,151</w:t>
            </w:r>
          </w:p>
          <w:p w14:paraId="510FF92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529,802,264</w:t>
            </w:r>
          </w:p>
        </w:tc>
        <w:tc>
          <w:tcPr>
            <w:tcW w:w="1395" w:type="dxa"/>
            <w:gridSpan w:val="4"/>
            <w:vAlign w:val="center"/>
          </w:tcPr>
          <w:p w14:paraId="6CD6104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3C509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15,488,605</w:t>
            </w:r>
          </w:p>
        </w:tc>
        <w:tc>
          <w:tcPr>
            <w:tcW w:w="1393" w:type="dxa"/>
            <w:gridSpan w:val="2"/>
            <w:vAlign w:val="center"/>
          </w:tcPr>
          <w:p w14:paraId="03EC52A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294,151</w:t>
            </w:r>
          </w:p>
          <w:p w14:paraId="1C2B812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274,216,420</w:t>
            </w:r>
          </w:p>
        </w:tc>
        <w:tc>
          <w:tcPr>
            <w:tcW w:w="1393" w:type="dxa"/>
            <w:gridSpan w:val="2"/>
            <w:vAlign w:val="center"/>
          </w:tcPr>
          <w:p w14:paraId="4C06564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3,489,543</w:t>
            </w:r>
          </w:p>
          <w:p w14:paraId="2A29134D" w14:textId="77777777" w:rsidR="00B5259E" w:rsidRPr="00856EFB" w:rsidRDefault="00B5259E" w:rsidP="004D35C8">
            <w:pPr>
              <w:tabs>
                <w:tab w:val="left" w:pos="1356"/>
              </w:tabs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- 3,489,543</w:t>
            </w:r>
          </w:p>
        </w:tc>
        <w:tc>
          <w:tcPr>
            <w:tcW w:w="1351" w:type="dxa"/>
            <w:gridSpan w:val="2"/>
            <w:vAlign w:val="center"/>
          </w:tcPr>
          <w:p w14:paraId="04D6303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3,489,543</w:t>
            </w:r>
          </w:p>
          <w:p w14:paraId="28046D2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236,607,696</w:t>
            </w:r>
          </w:p>
        </w:tc>
      </w:tr>
      <w:tr w:rsidR="00B5259E" w:rsidRPr="00856EFB" w14:paraId="5C566A84" w14:textId="77777777" w:rsidTr="00644E8A">
        <w:trPr>
          <w:cantSplit/>
          <w:trHeight w:hRule="exact" w:val="510"/>
        </w:trPr>
        <w:tc>
          <w:tcPr>
            <w:tcW w:w="991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F9AF" w14:textId="77777777" w:rsidR="00B5259E" w:rsidRPr="00856EFB" w:rsidRDefault="00B5259E" w:rsidP="004D35C8">
            <w:pPr>
              <w:rPr>
                <w:rFonts w:eastAsia="標楷體"/>
                <w:color w:val="000000" w:themeColor="text1"/>
                <w:spacing w:val="20"/>
                <w:sz w:val="36"/>
                <w:szCs w:val="36"/>
              </w:rPr>
            </w:pPr>
            <w:r w:rsidRPr="00856EFB">
              <w:rPr>
                <w:color w:val="000000" w:themeColor="text1"/>
              </w:rPr>
              <w:lastRenderedPageBreak/>
              <w:br w:type="page"/>
            </w:r>
            <w:r w:rsidRPr="00856EFB">
              <w:rPr>
                <w:rFonts w:ascii="標楷體" w:eastAsia="標楷體"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以</w:t>
            </w:r>
            <w:r w:rsidRPr="00856EFB">
              <w:rPr>
                <w:rFonts w:ascii="標楷體" w:eastAsia="標楷體" w:hAnsi="標楷體" w:hint="eastAsia"/>
                <w:b/>
                <w:color w:val="000000" w:themeColor="text1"/>
                <w:spacing w:val="20"/>
                <w:sz w:val="36"/>
                <w:szCs w:val="36"/>
                <w:u w:val="single"/>
              </w:rPr>
              <w:t>前年度歲出機關別轉入數決算審定表</w:t>
            </w:r>
          </w:p>
        </w:tc>
      </w:tr>
      <w:tr w:rsidR="00B5259E" w:rsidRPr="00856EFB" w14:paraId="01DDB4EC" w14:textId="77777777" w:rsidTr="00644E8A">
        <w:trPr>
          <w:cantSplit/>
          <w:trHeight w:val="582"/>
        </w:trPr>
        <w:tc>
          <w:tcPr>
            <w:tcW w:w="4951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7A412FC7" w14:textId="77777777" w:rsidR="00B5259E" w:rsidRPr="00856EFB" w:rsidRDefault="00B5259E" w:rsidP="004D35C8">
            <w:pPr>
              <w:ind w:right="7"/>
              <w:jc w:val="both"/>
              <w:rPr>
                <w:rFonts w:ascii="標楷體" w:eastAsia="標楷體"/>
                <w:color w:val="FF0000"/>
                <w:spacing w:val="20"/>
                <w:szCs w:val="24"/>
              </w:rPr>
            </w:pPr>
          </w:p>
        </w:tc>
        <w:tc>
          <w:tcPr>
            <w:tcW w:w="4968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31D2DFBA" w14:textId="77777777" w:rsidR="00B5259E" w:rsidRPr="00856EFB" w:rsidRDefault="00B5259E" w:rsidP="004D35C8">
            <w:pPr>
              <w:ind w:rightChars="10" w:right="24"/>
              <w:jc w:val="right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單位：新臺幣元</w:t>
            </w:r>
          </w:p>
        </w:tc>
      </w:tr>
      <w:tr w:rsidR="00B5259E" w:rsidRPr="00856EFB" w14:paraId="076FB462" w14:textId="77777777" w:rsidTr="00644E8A">
        <w:trPr>
          <w:cantSplit/>
          <w:trHeight w:val="312"/>
        </w:trPr>
        <w:tc>
          <w:tcPr>
            <w:tcW w:w="4988" w:type="dxa"/>
            <w:gridSpan w:val="9"/>
            <w:tcBorders>
              <w:left w:val="nil"/>
            </w:tcBorders>
            <w:vAlign w:val="center"/>
          </w:tcPr>
          <w:p w14:paraId="317266C0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修正數</w:t>
            </w:r>
          </w:p>
        </w:tc>
        <w:tc>
          <w:tcPr>
            <w:tcW w:w="4931" w:type="dxa"/>
            <w:gridSpan w:val="8"/>
            <w:tcBorders>
              <w:right w:val="nil"/>
            </w:tcBorders>
            <w:vAlign w:val="center"/>
          </w:tcPr>
          <w:p w14:paraId="0CDCA341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決算審定數</w:t>
            </w:r>
          </w:p>
        </w:tc>
      </w:tr>
      <w:tr w:rsidR="00B5259E" w:rsidRPr="00856EFB" w14:paraId="041DE53F" w14:textId="77777777" w:rsidTr="00644E8A">
        <w:trPr>
          <w:cantSplit/>
          <w:trHeight w:val="312"/>
        </w:trPr>
        <w:tc>
          <w:tcPr>
            <w:tcW w:w="1260" w:type="dxa"/>
            <w:gridSpan w:val="3"/>
            <w:tcBorders>
              <w:left w:val="nil"/>
            </w:tcBorders>
            <w:vAlign w:val="center"/>
          </w:tcPr>
          <w:p w14:paraId="6367B6D1" w14:textId="77777777" w:rsidR="00B5259E" w:rsidRPr="00E220E3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pacing w:val="-20"/>
                <w:sz w:val="20"/>
              </w:rPr>
            </w:pPr>
            <w:r w:rsidRPr="00E220E3">
              <w:rPr>
                <w:rFonts w:eastAsia="標楷體" w:hint="eastAsia"/>
                <w:color w:val="000000" w:themeColor="text1"/>
                <w:spacing w:val="-20"/>
                <w:sz w:val="20"/>
              </w:rPr>
              <w:t>減免（註銷）數</w:t>
            </w:r>
          </w:p>
        </w:tc>
        <w:tc>
          <w:tcPr>
            <w:tcW w:w="1243" w:type="dxa"/>
            <w:vAlign w:val="center"/>
          </w:tcPr>
          <w:p w14:paraId="1CDD5801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實現數</w:t>
            </w:r>
          </w:p>
        </w:tc>
        <w:tc>
          <w:tcPr>
            <w:tcW w:w="1242" w:type="dxa"/>
            <w:gridSpan w:val="2"/>
            <w:vAlign w:val="center"/>
          </w:tcPr>
          <w:p w14:paraId="7285DD4D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調整數</w:t>
            </w:r>
          </w:p>
        </w:tc>
        <w:tc>
          <w:tcPr>
            <w:tcW w:w="1243" w:type="dxa"/>
            <w:gridSpan w:val="3"/>
            <w:vAlign w:val="center"/>
          </w:tcPr>
          <w:p w14:paraId="1487C2FE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未</w:t>
            </w:r>
            <w:proofErr w:type="gramStart"/>
            <w:r w:rsidRPr="00856EFB">
              <w:rPr>
                <w:rFonts w:eastAsia="標楷體" w:hint="eastAsia"/>
                <w:color w:val="000000" w:themeColor="text1"/>
                <w:sz w:val="20"/>
              </w:rPr>
              <w:t>結清數</w:t>
            </w:r>
            <w:proofErr w:type="gramEnd"/>
          </w:p>
        </w:tc>
        <w:tc>
          <w:tcPr>
            <w:tcW w:w="1242" w:type="dxa"/>
            <w:gridSpan w:val="3"/>
            <w:vAlign w:val="center"/>
          </w:tcPr>
          <w:p w14:paraId="37505308" w14:textId="77777777" w:rsidR="00B5259E" w:rsidRPr="00E220E3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pacing w:val="-20"/>
                <w:sz w:val="20"/>
              </w:rPr>
            </w:pPr>
            <w:r w:rsidRPr="00E220E3">
              <w:rPr>
                <w:rFonts w:eastAsia="標楷體" w:hint="eastAsia"/>
                <w:color w:val="000000" w:themeColor="text1"/>
                <w:spacing w:val="-20"/>
                <w:sz w:val="20"/>
              </w:rPr>
              <w:t>減免（註銷）數</w:t>
            </w:r>
          </w:p>
        </w:tc>
        <w:tc>
          <w:tcPr>
            <w:tcW w:w="1243" w:type="dxa"/>
            <w:gridSpan w:val="2"/>
            <w:vAlign w:val="center"/>
          </w:tcPr>
          <w:p w14:paraId="1F8E1BB2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實現數</w:t>
            </w:r>
          </w:p>
        </w:tc>
        <w:tc>
          <w:tcPr>
            <w:tcW w:w="1242" w:type="dxa"/>
            <w:gridSpan w:val="2"/>
            <w:tcBorders>
              <w:right w:val="nil"/>
            </w:tcBorders>
            <w:vAlign w:val="center"/>
          </w:tcPr>
          <w:p w14:paraId="29C94193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調整數</w:t>
            </w:r>
          </w:p>
        </w:tc>
        <w:tc>
          <w:tcPr>
            <w:tcW w:w="1204" w:type="dxa"/>
            <w:tcBorders>
              <w:right w:val="nil"/>
            </w:tcBorders>
            <w:vAlign w:val="center"/>
          </w:tcPr>
          <w:p w14:paraId="28E569F0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未</w:t>
            </w:r>
            <w:proofErr w:type="gramStart"/>
            <w:r w:rsidRPr="00856EFB">
              <w:rPr>
                <w:rFonts w:eastAsia="標楷體" w:hint="eastAsia"/>
                <w:color w:val="000000" w:themeColor="text1"/>
                <w:sz w:val="20"/>
              </w:rPr>
              <w:t>結清數</w:t>
            </w:r>
            <w:proofErr w:type="gramEnd"/>
          </w:p>
        </w:tc>
      </w:tr>
      <w:tr w:rsidR="00B5259E" w:rsidRPr="00856EFB" w14:paraId="410DB39A" w14:textId="77777777" w:rsidTr="00644E8A">
        <w:trPr>
          <w:cantSplit/>
          <w:trHeight w:val="312"/>
        </w:trPr>
        <w:tc>
          <w:tcPr>
            <w:tcW w:w="1260" w:type="dxa"/>
            <w:gridSpan w:val="3"/>
            <w:tcBorders>
              <w:left w:val="nil"/>
            </w:tcBorders>
            <w:vAlign w:val="center"/>
          </w:tcPr>
          <w:p w14:paraId="09F05930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43" w:type="dxa"/>
            <w:vAlign w:val="center"/>
          </w:tcPr>
          <w:p w14:paraId="649A3BDC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42" w:type="dxa"/>
            <w:gridSpan w:val="2"/>
            <w:vAlign w:val="center"/>
          </w:tcPr>
          <w:p w14:paraId="0BF75452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43" w:type="dxa"/>
            <w:gridSpan w:val="3"/>
            <w:vAlign w:val="center"/>
          </w:tcPr>
          <w:p w14:paraId="2A6A88C2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42" w:type="dxa"/>
            <w:gridSpan w:val="3"/>
            <w:vAlign w:val="center"/>
          </w:tcPr>
          <w:p w14:paraId="540D5271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43" w:type="dxa"/>
            <w:gridSpan w:val="2"/>
            <w:vAlign w:val="center"/>
          </w:tcPr>
          <w:p w14:paraId="1E209C55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42" w:type="dxa"/>
            <w:gridSpan w:val="2"/>
            <w:tcBorders>
              <w:right w:val="nil"/>
            </w:tcBorders>
            <w:vAlign w:val="center"/>
          </w:tcPr>
          <w:p w14:paraId="641A3634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  <w:tc>
          <w:tcPr>
            <w:tcW w:w="1204" w:type="dxa"/>
            <w:tcBorders>
              <w:right w:val="nil"/>
            </w:tcBorders>
            <w:vAlign w:val="center"/>
          </w:tcPr>
          <w:p w14:paraId="5C9E541D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應付數</w:t>
            </w:r>
          </w:p>
        </w:tc>
      </w:tr>
      <w:tr w:rsidR="00B5259E" w:rsidRPr="00856EFB" w14:paraId="6574D3F5" w14:textId="77777777" w:rsidTr="00644E8A">
        <w:trPr>
          <w:cantSplit/>
          <w:trHeight w:val="305"/>
        </w:trPr>
        <w:tc>
          <w:tcPr>
            <w:tcW w:w="1260" w:type="dxa"/>
            <w:gridSpan w:val="3"/>
            <w:tcBorders>
              <w:left w:val="nil"/>
            </w:tcBorders>
            <w:vAlign w:val="center"/>
          </w:tcPr>
          <w:p w14:paraId="45AFF755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43" w:type="dxa"/>
            <w:vAlign w:val="center"/>
          </w:tcPr>
          <w:p w14:paraId="0AB0504C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42" w:type="dxa"/>
            <w:gridSpan w:val="2"/>
            <w:vAlign w:val="center"/>
          </w:tcPr>
          <w:p w14:paraId="290533F9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43" w:type="dxa"/>
            <w:gridSpan w:val="3"/>
            <w:vAlign w:val="center"/>
          </w:tcPr>
          <w:p w14:paraId="47A7B26B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42" w:type="dxa"/>
            <w:gridSpan w:val="3"/>
            <w:vAlign w:val="center"/>
          </w:tcPr>
          <w:p w14:paraId="0774A058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43" w:type="dxa"/>
            <w:gridSpan w:val="2"/>
            <w:vAlign w:val="center"/>
          </w:tcPr>
          <w:p w14:paraId="203811E8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42" w:type="dxa"/>
            <w:gridSpan w:val="2"/>
            <w:tcBorders>
              <w:right w:val="nil"/>
            </w:tcBorders>
            <w:vAlign w:val="center"/>
          </w:tcPr>
          <w:p w14:paraId="2213C521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  <w:tc>
          <w:tcPr>
            <w:tcW w:w="1204" w:type="dxa"/>
            <w:tcBorders>
              <w:right w:val="nil"/>
            </w:tcBorders>
            <w:vAlign w:val="center"/>
          </w:tcPr>
          <w:p w14:paraId="6B7E4047" w14:textId="77777777" w:rsidR="00B5259E" w:rsidRPr="00856EFB" w:rsidRDefault="00B5259E" w:rsidP="004D35C8">
            <w:pPr>
              <w:ind w:leftChars="10" w:left="24" w:rightChars="10" w:right="2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856EFB">
              <w:rPr>
                <w:rFonts w:eastAsia="標楷體" w:hint="eastAsia"/>
                <w:color w:val="000000" w:themeColor="text1"/>
                <w:sz w:val="20"/>
              </w:rPr>
              <w:t>保留數</w:t>
            </w:r>
          </w:p>
        </w:tc>
      </w:tr>
      <w:tr w:rsidR="00B5259E" w:rsidRPr="00856EFB" w14:paraId="5066083F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4DF45B0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40,465,175</w:t>
            </w:r>
          </w:p>
        </w:tc>
        <w:tc>
          <w:tcPr>
            <w:tcW w:w="1243" w:type="dxa"/>
            <w:vAlign w:val="center"/>
          </w:tcPr>
          <w:p w14:paraId="32562E5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- 5,500,000</w:t>
            </w:r>
          </w:p>
        </w:tc>
        <w:tc>
          <w:tcPr>
            <w:tcW w:w="1242" w:type="dxa"/>
            <w:gridSpan w:val="2"/>
            <w:vAlign w:val="center"/>
          </w:tcPr>
          <w:p w14:paraId="2F3D461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5CB6521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- 34,965,175</w:t>
            </w:r>
          </w:p>
        </w:tc>
        <w:tc>
          <w:tcPr>
            <w:tcW w:w="1242" w:type="dxa"/>
            <w:gridSpan w:val="3"/>
            <w:vAlign w:val="center"/>
          </w:tcPr>
          <w:p w14:paraId="5979357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1,892,471,436</w:t>
            </w:r>
          </w:p>
        </w:tc>
        <w:tc>
          <w:tcPr>
            <w:tcW w:w="1243" w:type="dxa"/>
            <w:gridSpan w:val="2"/>
            <w:vAlign w:val="center"/>
          </w:tcPr>
          <w:p w14:paraId="1A051E0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10,367,724,459</w:t>
            </w:r>
          </w:p>
        </w:tc>
        <w:tc>
          <w:tcPr>
            <w:tcW w:w="1242" w:type="dxa"/>
            <w:gridSpan w:val="2"/>
            <w:vAlign w:val="center"/>
          </w:tcPr>
          <w:p w14:paraId="515CC4E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vAlign w:val="center"/>
          </w:tcPr>
          <w:p w14:paraId="6EFBE3F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6,720,861,868</w:t>
            </w:r>
          </w:p>
        </w:tc>
      </w:tr>
      <w:tr w:rsidR="00B5259E" w:rsidRPr="00856EFB" w14:paraId="3BD8B257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755740A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F58833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40,465,175</w:t>
            </w:r>
          </w:p>
        </w:tc>
        <w:tc>
          <w:tcPr>
            <w:tcW w:w="1243" w:type="dxa"/>
            <w:vAlign w:val="center"/>
          </w:tcPr>
          <w:p w14:paraId="71ADA29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D42CEF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- 5,500,000</w:t>
            </w:r>
          </w:p>
        </w:tc>
        <w:tc>
          <w:tcPr>
            <w:tcW w:w="1242" w:type="dxa"/>
            <w:gridSpan w:val="2"/>
            <w:vAlign w:val="center"/>
          </w:tcPr>
          <w:p w14:paraId="770A095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714DF8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56D08D1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9C0C08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- 34,965,175</w:t>
            </w:r>
          </w:p>
        </w:tc>
        <w:tc>
          <w:tcPr>
            <w:tcW w:w="1242" w:type="dxa"/>
            <w:gridSpan w:val="3"/>
            <w:vAlign w:val="center"/>
          </w:tcPr>
          <w:p w14:paraId="12A6145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92,184,136</w:t>
            </w:r>
          </w:p>
          <w:p w14:paraId="0866402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1,800,287,300</w:t>
            </w:r>
          </w:p>
        </w:tc>
        <w:tc>
          <w:tcPr>
            <w:tcW w:w="1243" w:type="dxa"/>
            <w:gridSpan w:val="2"/>
            <w:vAlign w:val="center"/>
          </w:tcPr>
          <w:p w14:paraId="55B7815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1,544,465,899</w:t>
            </w:r>
          </w:p>
          <w:p w14:paraId="7BE8CAE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8,823,258,560</w:t>
            </w:r>
          </w:p>
        </w:tc>
        <w:tc>
          <w:tcPr>
            <w:tcW w:w="1242" w:type="dxa"/>
            <w:gridSpan w:val="2"/>
            <w:vAlign w:val="center"/>
          </w:tcPr>
          <w:p w14:paraId="2CBCEEE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441,219,403</w:t>
            </w:r>
          </w:p>
          <w:p w14:paraId="672554C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- 441,219,403</w:t>
            </w:r>
          </w:p>
        </w:tc>
        <w:tc>
          <w:tcPr>
            <w:tcW w:w="1204" w:type="dxa"/>
            <w:vAlign w:val="center"/>
          </w:tcPr>
          <w:p w14:paraId="1E31453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671,537,480</w:t>
            </w:r>
          </w:p>
          <w:p w14:paraId="6339CF7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b/>
                <w:bCs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b/>
                <w:bCs/>
                <w:noProof/>
                <w:snapToGrid w:val="0"/>
                <w:color w:val="000000"/>
                <w:kern w:val="0"/>
                <w:sz w:val="20"/>
              </w:rPr>
              <w:t>6,049,324,388</w:t>
            </w:r>
          </w:p>
        </w:tc>
      </w:tr>
      <w:tr w:rsidR="00B5259E" w:rsidRPr="00856EFB" w14:paraId="66B22D37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033E909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23DDAA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69FA24C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C624E5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2264749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2D8960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4A012D1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A2C9AD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0C3BEFE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1,086,296</w:t>
            </w:r>
          </w:p>
          <w:p w14:paraId="726F890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17,446,228</w:t>
            </w:r>
          </w:p>
        </w:tc>
        <w:tc>
          <w:tcPr>
            <w:tcW w:w="1243" w:type="dxa"/>
            <w:gridSpan w:val="2"/>
            <w:vAlign w:val="center"/>
          </w:tcPr>
          <w:p w14:paraId="3BE87AA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40,433,472</w:t>
            </w:r>
          </w:p>
          <w:p w14:paraId="60B7346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18,096,903</w:t>
            </w:r>
          </w:p>
        </w:tc>
        <w:tc>
          <w:tcPr>
            <w:tcW w:w="1242" w:type="dxa"/>
            <w:gridSpan w:val="2"/>
            <w:vAlign w:val="center"/>
          </w:tcPr>
          <w:p w14:paraId="6F6279C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FE5EA9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vAlign w:val="center"/>
          </w:tcPr>
          <w:p w14:paraId="2266222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3386CC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4,437,000</w:t>
            </w:r>
          </w:p>
        </w:tc>
      </w:tr>
      <w:tr w:rsidR="00B5259E" w:rsidRPr="00856EFB" w14:paraId="2ECB7224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5C7D7AC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4DC48C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1E02F3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0802AA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3FF1CC3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A3461F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069F814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030136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3F654B9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231,474</w:t>
            </w:r>
          </w:p>
          <w:p w14:paraId="2C12567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55,449,711</w:t>
            </w:r>
          </w:p>
        </w:tc>
        <w:tc>
          <w:tcPr>
            <w:tcW w:w="1243" w:type="dxa"/>
            <w:gridSpan w:val="2"/>
            <w:vAlign w:val="center"/>
          </w:tcPr>
          <w:p w14:paraId="568B24C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48,456,625</w:t>
            </w:r>
          </w:p>
          <w:p w14:paraId="330F16E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403,816,409</w:t>
            </w:r>
          </w:p>
        </w:tc>
        <w:tc>
          <w:tcPr>
            <w:tcW w:w="1242" w:type="dxa"/>
            <w:gridSpan w:val="2"/>
            <w:vAlign w:val="center"/>
          </w:tcPr>
          <w:p w14:paraId="64EE544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208,125</w:t>
            </w:r>
          </w:p>
          <w:p w14:paraId="26237EF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- 208,125</w:t>
            </w:r>
          </w:p>
        </w:tc>
        <w:tc>
          <w:tcPr>
            <w:tcW w:w="1204" w:type="dxa"/>
            <w:vAlign w:val="center"/>
          </w:tcPr>
          <w:p w14:paraId="3ACA571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208,125</w:t>
            </w:r>
          </w:p>
          <w:p w14:paraId="7F7B0DC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107,936,245</w:t>
            </w:r>
          </w:p>
        </w:tc>
      </w:tr>
      <w:tr w:rsidR="00B5259E" w:rsidRPr="00856EFB" w14:paraId="2DF1F645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4DE69E6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358A32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1A77C3B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F9B43C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0284FBE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2C053B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6759417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6307D5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6D45650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1,380</w:t>
            </w:r>
          </w:p>
          <w:p w14:paraId="1A4158A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5,432,849</w:t>
            </w:r>
          </w:p>
        </w:tc>
        <w:tc>
          <w:tcPr>
            <w:tcW w:w="1243" w:type="dxa"/>
            <w:gridSpan w:val="2"/>
            <w:vAlign w:val="center"/>
          </w:tcPr>
          <w:p w14:paraId="57F368A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3,239,315</w:t>
            </w:r>
          </w:p>
          <w:p w14:paraId="30034C1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118,354,369</w:t>
            </w:r>
          </w:p>
        </w:tc>
        <w:tc>
          <w:tcPr>
            <w:tcW w:w="1242" w:type="dxa"/>
            <w:gridSpan w:val="2"/>
            <w:vAlign w:val="center"/>
          </w:tcPr>
          <w:p w14:paraId="098A5A9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4,940,978</w:t>
            </w:r>
          </w:p>
          <w:p w14:paraId="1BC1CC4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- 4,940,978</w:t>
            </w:r>
          </w:p>
        </w:tc>
        <w:tc>
          <w:tcPr>
            <w:tcW w:w="1204" w:type="dxa"/>
            <w:vAlign w:val="center"/>
          </w:tcPr>
          <w:p w14:paraId="74C600C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4,940,978</w:t>
            </w:r>
          </w:p>
          <w:p w14:paraId="6B18B55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6,084,786</w:t>
            </w:r>
          </w:p>
        </w:tc>
      </w:tr>
      <w:tr w:rsidR="00B5259E" w:rsidRPr="00856EFB" w14:paraId="15DF495C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36816DF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E6364D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6621092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C686CE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6D2727B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22CA2F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5574391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6BF080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49A3411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7040B2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112DD40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62BF51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775,000</w:t>
            </w:r>
          </w:p>
        </w:tc>
        <w:tc>
          <w:tcPr>
            <w:tcW w:w="1242" w:type="dxa"/>
            <w:gridSpan w:val="2"/>
            <w:vAlign w:val="center"/>
          </w:tcPr>
          <w:p w14:paraId="7F6690C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CCD143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vAlign w:val="center"/>
          </w:tcPr>
          <w:p w14:paraId="028C2C8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694647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</w:tr>
      <w:tr w:rsidR="00B5259E" w:rsidRPr="00856EFB" w14:paraId="44267AF7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320DF8E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D12B5B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31D3359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EBB5CC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44E2713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E1D422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0380052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153408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51DE4E5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86FF8E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267,360,486</w:t>
            </w:r>
          </w:p>
        </w:tc>
        <w:tc>
          <w:tcPr>
            <w:tcW w:w="1243" w:type="dxa"/>
            <w:gridSpan w:val="2"/>
            <w:vAlign w:val="center"/>
          </w:tcPr>
          <w:p w14:paraId="5AADAB6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396AD8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269,305,817</w:t>
            </w:r>
          </w:p>
        </w:tc>
        <w:tc>
          <w:tcPr>
            <w:tcW w:w="1242" w:type="dxa"/>
            <w:gridSpan w:val="2"/>
            <w:vAlign w:val="center"/>
          </w:tcPr>
          <w:p w14:paraId="568BAC3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75BBA1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vAlign w:val="center"/>
          </w:tcPr>
          <w:p w14:paraId="24FDD51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8E4FF64" w14:textId="77777777" w:rsidR="00B5259E" w:rsidRPr="00856EFB" w:rsidRDefault="00B5259E" w:rsidP="004D35C8">
            <w:pPr>
              <w:tabs>
                <w:tab w:val="left" w:pos="1320"/>
              </w:tabs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1,746,900</w:t>
            </w:r>
          </w:p>
        </w:tc>
      </w:tr>
      <w:tr w:rsidR="00B5259E" w:rsidRPr="00856EFB" w14:paraId="08350CF9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1348353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42D5C0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6B2FB64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071B8A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45C5FBA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753B10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40BB02F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16E1BD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582E097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6,810,413</w:t>
            </w:r>
          </w:p>
          <w:p w14:paraId="792D698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10,780,337</w:t>
            </w:r>
          </w:p>
        </w:tc>
        <w:tc>
          <w:tcPr>
            <w:tcW w:w="1243" w:type="dxa"/>
            <w:gridSpan w:val="2"/>
            <w:vAlign w:val="center"/>
          </w:tcPr>
          <w:p w14:paraId="5E36375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154,480,585</w:t>
            </w:r>
          </w:p>
          <w:p w14:paraId="60F5A93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200,594,275</w:t>
            </w:r>
          </w:p>
        </w:tc>
        <w:tc>
          <w:tcPr>
            <w:tcW w:w="1242" w:type="dxa"/>
            <w:gridSpan w:val="2"/>
            <w:vAlign w:val="center"/>
          </w:tcPr>
          <w:p w14:paraId="4B6AA8E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15,000,000</w:t>
            </w:r>
          </w:p>
          <w:p w14:paraId="55DEB00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- 15,000,000</w:t>
            </w:r>
          </w:p>
        </w:tc>
        <w:tc>
          <w:tcPr>
            <w:tcW w:w="1204" w:type="dxa"/>
            <w:vAlign w:val="center"/>
          </w:tcPr>
          <w:p w14:paraId="5B1333D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15,000,000</w:t>
            </w:r>
          </w:p>
          <w:p w14:paraId="0AB977C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88,777,088</w:t>
            </w:r>
          </w:p>
        </w:tc>
      </w:tr>
      <w:tr w:rsidR="00B5259E" w:rsidRPr="00856EFB" w14:paraId="1A69E7DA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763F73B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B47035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40,465,175</w:t>
            </w:r>
          </w:p>
        </w:tc>
        <w:tc>
          <w:tcPr>
            <w:tcW w:w="1243" w:type="dxa"/>
            <w:vAlign w:val="center"/>
          </w:tcPr>
          <w:p w14:paraId="6E5885C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512489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397896F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24432B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6D5B283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D21CE1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- 40,465,175</w:t>
            </w:r>
          </w:p>
        </w:tc>
        <w:tc>
          <w:tcPr>
            <w:tcW w:w="1242" w:type="dxa"/>
            <w:gridSpan w:val="3"/>
            <w:vAlign w:val="center"/>
          </w:tcPr>
          <w:p w14:paraId="74EC56F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31,104,839</w:t>
            </w:r>
          </w:p>
          <w:p w14:paraId="29D04EC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873,474,057</w:t>
            </w:r>
          </w:p>
        </w:tc>
        <w:tc>
          <w:tcPr>
            <w:tcW w:w="1243" w:type="dxa"/>
            <w:gridSpan w:val="2"/>
            <w:vAlign w:val="center"/>
          </w:tcPr>
          <w:p w14:paraId="376B834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828,624,308</w:t>
            </w:r>
          </w:p>
          <w:p w14:paraId="3299451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3,036,370,116</w:t>
            </w:r>
          </w:p>
        </w:tc>
        <w:tc>
          <w:tcPr>
            <w:tcW w:w="1242" w:type="dxa"/>
            <w:gridSpan w:val="2"/>
            <w:vAlign w:val="center"/>
          </w:tcPr>
          <w:p w14:paraId="3CFB6F1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244,200,285</w:t>
            </w:r>
          </w:p>
          <w:p w14:paraId="14E0F3D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- 244,200,285</w:t>
            </w:r>
          </w:p>
        </w:tc>
        <w:tc>
          <w:tcPr>
            <w:tcW w:w="1204" w:type="dxa"/>
            <w:vAlign w:val="center"/>
          </w:tcPr>
          <w:p w14:paraId="14F71A9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394,429,777</w:t>
            </w:r>
          </w:p>
          <w:p w14:paraId="66C4792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2,293,103,873</w:t>
            </w:r>
          </w:p>
        </w:tc>
      </w:tr>
      <w:tr w:rsidR="00B5259E" w:rsidRPr="00856EFB" w14:paraId="5E4AFDDB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vAlign w:val="center"/>
          </w:tcPr>
          <w:p w14:paraId="6BF05F9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F91574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05CD92F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A8BB75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1D04710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E6FC6E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vAlign w:val="center"/>
          </w:tcPr>
          <w:p w14:paraId="312F0ED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55A514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vAlign w:val="center"/>
          </w:tcPr>
          <w:p w14:paraId="24EC3F6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10,564,395</w:t>
            </w:r>
          </w:p>
          <w:p w14:paraId="1649E23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114,147,425</w:t>
            </w:r>
          </w:p>
        </w:tc>
        <w:tc>
          <w:tcPr>
            <w:tcW w:w="1243" w:type="dxa"/>
            <w:gridSpan w:val="2"/>
            <w:vAlign w:val="center"/>
          </w:tcPr>
          <w:p w14:paraId="2B76F7A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53,853,480</w:t>
            </w:r>
          </w:p>
          <w:p w14:paraId="0E07553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1,038,991,723</w:t>
            </w:r>
          </w:p>
        </w:tc>
        <w:tc>
          <w:tcPr>
            <w:tcW w:w="1242" w:type="dxa"/>
            <w:gridSpan w:val="2"/>
            <w:vAlign w:val="center"/>
          </w:tcPr>
          <w:p w14:paraId="4A5D553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99AA28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vAlign w:val="center"/>
          </w:tcPr>
          <w:p w14:paraId="3C58F6F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70,368,559</w:t>
            </w:r>
          </w:p>
          <w:p w14:paraId="3C0671D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1,089,874,610</w:t>
            </w:r>
          </w:p>
        </w:tc>
      </w:tr>
      <w:tr w:rsidR="00B5259E" w:rsidRPr="00856EFB" w14:paraId="04ACA48A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14:paraId="7DF99AD7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B6139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tcBorders>
              <w:bottom w:val="nil"/>
            </w:tcBorders>
            <w:vAlign w:val="center"/>
          </w:tcPr>
          <w:p w14:paraId="431AF18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BB1C31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tcBorders>
              <w:bottom w:val="nil"/>
            </w:tcBorders>
            <w:vAlign w:val="center"/>
          </w:tcPr>
          <w:p w14:paraId="6D96B99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A5A236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tcBorders>
              <w:bottom w:val="nil"/>
            </w:tcBorders>
            <w:vAlign w:val="center"/>
          </w:tcPr>
          <w:p w14:paraId="7F0E038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7A9762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tcBorders>
              <w:bottom w:val="nil"/>
            </w:tcBorders>
            <w:vAlign w:val="center"/>
          </w:tcPr>
          <w:p w14:paraId="1B27A88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548,870</w:t>
            </w:r>
          </w:p>
          <w:p w14:paraId="5B798A3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101,367,228</w:t>
            </w:r>
          </w:p>
        </w:tc>
        <w:tc>
          <w:tcPr>
            <w:tcW w:w="1243" w:type="dxa"/>
            <w:gridSpan w:val="2"/>
            <w:tcBorders>
              <w:bottom w:val="nil"/>
            </w:tcBorders>
            <w:vAlign w:val="center"/>
          </w:tcPr>
          <w:p w14:paraId="60B7BF1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9,189,815</w:t>
            </w:r>
          </w:p>
          <w:p w14:paraId="042A92C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419,199,759</w:t>
            </w:r>
          </w:p>
        </w:tc>
        <w:tc>
          <w:tcPr>
            <w:tcW w:w="1242" w:type="dxa"/>
            <w:gridSpan w:val="2"/>
            <w:tcBorders>
              <w:bottom w:val="nil"/>
            </w:tcBorders>
            <w:vAlign w:val="center"/>
          </w:tcPr>
          <w:p w14:paraId="704E73D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CBF409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201CFAE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2D15B6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415,836,819</w:t>
            </w:r>
          </w:p>
        </w:tc>
      </w:tr>
      <w:tr w:rsidR="00B5259E" w:rsidRPr="00856EFB" w14:paraId="7A51E3C0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14:paraId="6E30E9F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58DA76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B736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D66381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29AC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E77B43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923C8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DEE70E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EC93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2,747,041</w:t>
            </w:r>
          </w:p>
          <w:p w14:paraId="282A987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10,722,571</w:t>
            </w:r>
          </w:p>
        </w:tc>
        <w:tc>
          <w:tcPr>
            <w:tcW w:w="124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7609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10,106,641</w:t>
            </w:r>
          </w:p>
          <w:p w14:paraId="52B0B75A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100,226,655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6CA44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83A72F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04" w:type="dxa"/>
            <w:tcBorders>
              <w:left w:val="single" w:sz="4" w:space="0" w:color="auto"/>
              <w:bottom w:val="nil"/>
            </w:tcBorders>
            <w:vAlign w:val="center"/>
          </w:tcPr>
          <w:p w14:paraId="055A170D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C32F79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40,973,592</w:t>
            </w:r>
          </w:p>
        </w:tc>
      </w:tr>
      <w:tr w:rsidR="00B5259E" w:rsidRPr="00856EFB" w14:paraId="566F3447" w14:textId="77777777" w:rsidTr="00644E8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92"/>
        </w:trPr>
        <w:tc>
          <w:tcPr>
            <w:tcW w:w="126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329B3310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702BF7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tcBorders>
              <w:top w:val="nil"/>
              <w:bottom w:val="single" w:sz="4" w:space="0" w:color="auto"/>
            </w:tcBorders>
            <w:vAlign w:val="center"/>
          </w:tcPr>
          <w:p w14:paraId="0F77D2C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2DD1B7F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7748165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B94EA9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AF98199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0ED880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38825EB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9239D1C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15,488,605</w:t>
            </w:r>
          </w:p>
        </w:tc>
        <w:tc>
          <w:tcPr>
            <w:tcW w:w="124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64F1502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294,151</w:t>
            </w:r>
          </w:p>
          <w:p w14:paraId="52E5E5C3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274,216,420</w:t>
            </w:r>
          </w:p>
        </w:tc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8AC436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3,489,543</w:t>
            </w:r>
          </w:p>
          <w:p w14:paraId="63A1BC66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- 3,489,543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vAlign w:val="center"/>
          </w:tcPr>
          <w:p w14:paraId="4EC57EEE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3,489,543</w:t>
            </w:r>
          </w:p>
          <w:p w14:paraId="09A33D31" w14:textId="77777777" w:rsidR="00B5259E" w:rsidRPr="00856EFB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856EFB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236,607,696</w:t>
            </w:r>
          </w:p>
        </w:tc>
      </w:tr>
    </w:tbl>
    <w:p w14:paraId="03355978" w14:textId="77777777" w:rsidR="00B5259E" w:rsidRDefault="00B5259E" w:rsidP="00B5259E">
      <w:pPr>
        <w:spacing w:line="20" w:lineRule="exact"/>
      </w:pPr>
    </w:p>
    <w:tbl>
      <w:tblPr>
        <w:tblW w:w="994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09"/>
        <w:gridCol w:w="2157"/>
        <w:gridCol w:w="1388"/>
        <w:gridCol w:w="895"/>
        <w:gridCol w:w="494"/>
        <w:gridCol w:w="1390"/>
        <w:gridCol w:w="1389"/>
        <w:gridCol w:w="1393"/>
      </w:tblGrid>
      <w:tr w:rsidR="00B5259E" w:rsidRPr="00856EFB" w14:paraId="51B5B8FD" w14:textId="77777777" w:rsidTr="004D35C8">
        <w:trPr>
          <w:cantSplit/>
          <w:trHeight w:hRule="exact" w:val="567"/>
        </w:trPr>
        <w:tc>
          <w:tcPr>
            <w:tcW w:w="99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039F" w14:textId="77777777" w:rsidR="00B5259E" w:rsidRPr="006A32DE" w:rsidRDefault="00B5259E" w:rsidP="004D35C8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6A32DE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br w:type="page"/>
            </w:r>
            <w:r w:rsidRPr="006A32DE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捌、中華民國</w:t>
            </w:r>
            <w:proofErr w:type="gramStart"/>
            <w:r w:rsidRPr="006A32DE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6A32DE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6A32DE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6A32DE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中市總決算</w:t>
            </w:r>
          </w:p>
        </w:tc>
      </w:tr>
      <w:tr w:rsidR="00B5259E" w:rsidRPr="00856EFB" w14:paraId="39358E7B" w14:textId="77777777" w:rsidTr="004D35C8">
        <w:trPr>
          <w:cantSplit/>
          <w:trHeight w:hRule="exact" w:val="2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6A4AA" w14:textId="77777777" w:rsidR="00B5259E" w:rsidRPr="006A32DE" w:rsidRDefault="00B5259E" w:rsidP="004D35C8">
            <w:pPr>
              <w:ind w:rightChars="-50" w:right="-120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4851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F67F709" w14:textId="77777777" w:rsidR="00B5259E" w:rsidRPr="006A32DE" w:rsidRDefault="00B5259E" w:rsidP="00171A52">
            <w:pPr>
              <w:jc w:val="both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門</w:t>
            </w:r>
            <w:proofErr w:type="gramStart"/>
            <w:r w:rsidRPr="006A32DE">
              <w:rPr>
                <w:rFonts w:eastAsia="標楷體" w:hint="eastAsia"/>
                <w:sz w:val="20"/>
              </w:rPr>
              <w:t>併</w:t>
            </w:r>
            <w:proofErr w:type="gramEnd"/>
            <w:r w:rsidRPr="006A32DE"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4663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27CCF9C" w14:textId="77777777" w:rsidR="00B5259E" w:rsidRPr="006A32DE" w:rsidRDefault="00B5259E" w:rsidP="004D35C8">
            <w:pPr>
              <w:jc w:val="right"/>
              <w:rPr>
                <w:rFonts w:eastAsia="標楷體"/>
                <w:spacing w:val="20"/>
                <w:szCs w:val="24"/>
              </w:rPr>
            </w:pPr>
          </w:p>
        </w:tc>
      </w:tr>
      <w:tr w:rsidR="00B5259E" w:rsidRPr="00856EFB" w14:paraId="75A0E648" w14:textId="77777777" w:rsidTr="004D35C8">
        <w:trPr>
          <w:cantSplit/>
          <w:trHeight w:hRule="exact" w:val="270"/>
        </w:trPr>
        <w:tc>
          <w:tcPr>
            <w:tcW w:w="426" w:type="dxa"/>
            <w:tcBorders>
              <w:top w:val="nil"/>
              <w:left w:val="nil"/>
              <w:right w:val="nil"/>
            </w:tcBorders>
            <w:vAlign w:val="center"/>
          </w:tcPr>
          <w:p w14:paraId="56A7D36F" w14:textId="77777777" w:rsidR="00B5259E" w:rsidRPr="006A32DE" w:rsidRDefault="00B5259E" w:rsidP="004D35C8">
            <w:pPr>
              <w:ind w:rightChars="-50" w:right="-120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4851" w:type="dxa"/>
            <w:gridSpan w:val="4"/>
            <w:vMerge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7F671F7D" w14:textId="77777777" w:rsidR="00B5259E" w:rsidRPr="006A32DE" w:rsidRDefault="00B5259E" w:rsidP="004D35C8">
            <w:pPr>
              <w:ind w:left="70" w:right="92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4663" w:type="dxa"/>
            <w:gridSpan w:val="4"/>
            <w:vMerge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22FFA45" w14:textId="77777777" w:rsidR="00B5259E" w:rsidRPr="006A32DE" w:rsidRDefault="00B5259E" w:rsidP="004D35C8">
            <w:pPr>
              <w:ind w:left="70" w:right="92"/>
              <w:jc w:val="distribute"/>
              <w:rPr>
                <w:rFonts w:eastAsia="標楷體"/>
                <w:sz w:val="20"/>
              </w:rPr>
            </w:pPr>
          </w:p>
        </w:tc>
      </w:tr>
      <w:tr w:rsidR="00B5259E" w:rsidRPr="00856EFB" w14:paraId="5AA62F86" w14:textId="77777777" w:rsidTr="004D35C8">
        <w:trPr>
          <w:cantSplit/>
          <w:trHeight w:val="312"/>
        </w:trPr>
        <w:tc>
          <w:tcPr>
            <w:tcW w:w="836" w:type="dxa"/>
            <w:gridSpan w:val="2"/>
            <w:vMerge w:val="restart"/>
            <w:tcBorders>
              <w:left w:val="nil"/>
            </w:tcBorders>
            <w:vAlign w:val="center"/>
          </w:tcPr>
          <w:p w14:paraId="38AF415B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年度別</w:t>
            </w: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  <w:vAlign w:val="center"/>
          </w:tcPr>
          <w:p w14:paraId="366B1ACC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科目名稱</w:t>
            </w:r>
          </w:p>
        </w:tc>
        <w:tc>
          <w:tcPr>
            <w:tcW w:w="1388" w:type="dxa"/>
            <w:vMerge w:val="restart"/>
            <w:tcBorders>
              <w:right w:val="nil"/>
            </w:tcBorders>
            <w:vAlign w:val="center"/>
          </w:tcPr>
          <w:p w14:paraId="45EFDCAD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pacing w:val="-4"/>
                <w:sz w:val="20"/>
              </w:rPr>
            </w:pPr>
            <w:r w:rsidRPr="006A32DE">
              <w:rPr>
                <w:rFonts w:eastAsia="標楷體" w:hint="eastAsia"/>
                <w:spacing w:val="-4"/>
                <w:sz w:val="20"/>
              </w:rPr>
              <w:t>以前年度</w:t>
            </w:r>
            <w:r w:rsidRPr="006A32DE">
              <w:rPr>
                <w:rFonts w:eastAsia="標楷體"/>
                <w:spacing w:val="-4"/>
                <w:sz w:val="20"/>
              </w:rPr>
              <w:br/>
            </w:r>
            <w:r w:rsidRPr="006A32DE">
              <w:rPr>
                <w:rFonts w:eastAsia="標楷體" w:hint="eastAsia"/>
                <w:spacing w:val="-4"/>
                <w:sz w:val="20"/>
              </w:rPr>
              <w:t>轉入數</w:t>
            </w:r>
          </w:p>
        </w:tc>
        <w:tc>
          <w:tcPr>
            <w:tcW w:w="5558" w:type="dxa"/>
            <w:gridSpan w:val="5"/>
            <w:vAlign w:val="center"/>
          </w:tcPr>
          <w:p w14:paraId="1DF1A726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決算數</w:t>
            </w:r>
          </w:p>
        </w:tc>
      </w:tr>
      <w:tr w:rsidR="00B5259E" w:rsidRPr="00856EFB" w14:paraId="5D030FD5" w14:textId="77777777" w:rsidTr="004D35C8">
        <w:trPr>
          <w:cantSplit/>
          <w:trHeight w:val="312"/>
        </w:trPr>
        <w:tc>
          <w:tcPr>
            <w:tcW w:w="836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47A15E6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5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AA6F9D0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8" w:type="dxa"/>
            <w:vMerge/>
            <w:vAlign w:val="center"/>
          </w:tcPr>
          <w:p w14:paraId="02CA7190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9" w:type="dxa"/>
            <w:gridSpan w:val="2"/>
            <w:tcBorders>
              <w:left w:val="nil"/>
            </w:tcBorders>
            <w:vAlign w:val="center"/>
          </w:tcPr>
          <w:p w14:paraId="2B73625A" w14:textId="77777777" w:rsidR="00B5259E" w:rsidRPr="00684CBD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pacing w:val="-20"/>
                <w:sz w:val="20"/>
              </w:rPr>
            </w:pPr>
            <w:r w:rsidRPr="00684CBD">
              <w:rPr>
                <w:rFonts w:eastAsia="標楷體" w:hint="eastAsia"/>
                <w:spacing w:val="-20"/>
                <w:sz w:val="20"/>
              </w:rPr>
              <w:t>減免（註銷）數</w:t>
            </w:r>
          </w:p>
        </w:tc>
        <w:tc>
          <w:tcPr>
            <w:tcW w:w="1390" w:type="dxa"/>
            <w:vAlign w:val="center"/>
          </w:tcPr>
          <w:p w14:paraId="0490E3A7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9" w:type="dxa"/>
            <w:vAlign w:val="center"/>
          </w:tcPr>
          <w:p w14:paraId="457A36B0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調整數</w:t>
            </w:r>
          </w:p>
        </w:tc>
        <w:tc>
          <w:tcPr>
            <w:tcW w:w="1390" w:type="dxa"/>
            <w:vAlign w:val="center"/>
          </w:tcPr>
          <w:p w14:paraId="7C90E08A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未</w:t>
            </w:r>
            <w:proofErr w:type="gramStart"/>
            <w:r w:rsidRPr="006A32DE">
              <w:rPr>
                <w:rFonts w:eastAsia="標楷體" w:hint="eastAsia"/>
                <w:sz w:val="20"/>
              </w:rPr>
              <w:t>結清數</w:t>
            </w:r>
            <w:proofErr w:type="gramEnd"/>
          </w:p>
        </w:tc>
      </w:tr>
      <w:tr w:rsidR="00B5259E" w:rsidRPr="00856EFB" w14:paraId="194CB922" w14:textId="77777777" w:rsidTr="004D35C8">
        <w:trPr>
          <w:cantSplit/>
          <w:trHeight w:val="312"/>
        </w:trPr>
        <w:tc>
          <w:tcPr>
            <w:tcW w:w="836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9834867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5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C7D7215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8" w:type="dxa"/>
            <w:vAlign w:val="center"/>
          </w:tcPr>
          <w:p w14:paraId="138E613B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89" w:type="dxa"/>
            <w:gridSpan w:val="2"/>
            <w:tcBorders>
              <w:left w:val="nil"/>
            </w:tcBorders>
            <w:vAlign w:val="center"/>
          </w:tcPr>
          <w:p w14:paraId="5834C07E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90" w:type="dxa"/>
            <w:vAlign w:val="center"/>
          </w:tcPr>
          <w:p w14:paraId="7AC9741E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89" w:type="dxa"/>
            <w:vAlign w:val="center"/>
          </w:tcPr>
          <w:p w14:paraId="1D7894A4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90" w:type="dxa"/>
            <w:vAlign w:val="center"/>
          </w:tcPr>
          <w:p w14:paraId="35EB273A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應付數</w:t>
            </w:r>
          </w:p>
        </w:tc>
      </w:tr>
      <w:tr w:rsidR="00B5259E" w:rsidRPr="00856EFB" w14:paraId="1D615D45" w14:textId="77777777" w:rsidTr="004D35C8">
        <w:trPr>
          <w:cantSplit/>
          <w:trHeight w:val="312"/>
        </w:trPr>
        <w:tc>
          <w:tcPr>
            <w:tcW w:w="836" w:type="dxa"/>
            <w:gridSpan w:val="2"/>
            <w:vMerge/>
            <w:tcBorders>
              <w:left w:val="nil"/>
            </w:tcBorders>
            <w:vAlign w:val="center"/>
          </w:tcPr>
          <w:p w14:paraId="2F6717C2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58" w:type="dxa"/>
            <w:vMerge/>
            <w:tcBorders>
              <w:right w:val="nil"/>
            </w:tcBorders>
            <w:vAlign w:val="center"/>
          </w:tcPr>
          <w:p w14:paraId="21072F1E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8" w:type="dxa"/>
            <w:vAlign w:val="center"/>
          </w:tcPr>
          <w:p w14:paraId="2BA749DF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9" w:type="dxa"/>
            <w:gridSpan w:val="2"/>
            <w:tcBorders>
              <w:left w:val="nil"/>
            </w:tcBorders>
            <w:vAlign w:val="center"/>
          </w:tcPr>
          <w:p w14:paraId="4BC9BDC9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0" w:type="dxa"/>
            <w:vAlign w:val="center"/>
          </w:tcPr>
          <w:p w14:paraId="1582B6B1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9" w:type="dxa"/>
            <w:vAlign w:val="center"/>
          </w:tcPr>
          <w:p w14:paraId="52A762A4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0" w:type="dxa"/>
            <w:vAlign w:val="center"/>
          </w:tcPr>
          <w:p w14:paraId="7A800C36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6A32DE">
              <w:rPr>
                <w:rFonts w:eastAsia="標楷體" w:hint="eastAsia"/>
                <w:sz w:val="20"/>
              </w:rPr>
              <w:t>保留數</w:t>
            </w:r>
          </w:p>
        </w:tc>
      </w:tr>
      <w:tr w:rsidR="00B5259E" w:rsidRPr="00856EFB" w14:paraId="600900A1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3B43D80A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105－110</w:t>
            </w:r>
          </w:p>
        </w:tc>
        <w:tc>
          <w:tcPr>
            <w:tcW w:w="2158" w:type="dxa"/>
            <w:vAlign w:val="center"/>
          </w:tcPr>
          <w:p w14:paraId="34C3C569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臺中市政府社會局主管</w:t>
            </w:r>
          </w:p>
        </w:tc>
        <w:tc>
          <w:tcPr>
            <w:tcW w:w="1388" w:type="dxa"/>
            <w:vAlign w:val="center"/>
          </w:tcPr>
          <w:p w14:paraId="5579157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87,041,603</w:t>
            </w:r>
          </w:p>
          <w:p w14:paraId="2138C17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926,796,362</w:t>
            </w:r>
          </w:p>
        </w:tc>
        <w:tc>
          <w:tcPr>
            <w:tcW w:w="1389" w:type="dxa"/>
            <w:gridSpan w:val="2"/>
            <w:vAlign w:val="center"/>
          </w:tcPr>
          <w:p w14:paraId="19636A5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5,747,685</w:t>
            </w:r>
          </w:p>
          <w:p w14:paraId="15F28F1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62,934,237</w:t>
            </w:r>
          </w:p>
        </w:tc>
        <w:tc>
          <w:tcPr>
            <w:tcW w:w="1388" w:type="dxa"/>
            <w:vAlign w:val="center"/>
          </w:tcPr>
          <w:p w14:paraId="1567AA1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80,725,700</w:t>
            </w:r>
          </w:p>
          <w:p w14:paraId="44F4F43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392,236,135</w:t>
            </w:r>
          </w:p>
        </w:tc>
        <w:tc>
          <w:tcPr>
            <w:tcW w:w="1388" w:type="dxa"/>
            <w:vAlign w:val="center"/>
          </w:tcPr>
          <w:p w14:paraId="0448F2B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56,586,639</w:t>
            </w:r>
          </w:p>
          <w:p w14:paraId="7D94141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- 56,586,639</w:t>
            </w:r>
          </w:p>
        </w:tc>
        <w:tc>
          <w:tcPr>
            <w:tcW w:w="1393" w:type="dxa"/>
            <w:vAlign w:val="center"/>
          </w:tcPr>
          <w:p w14:paraId="34D2DC3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57,154,857</w:t>
            </w:r>
          </w:p>
          <w:p w14:paraId="1857168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415,039,351</w:t>
            </w:r>
          </w:p>
        </w:tc>
      </w:tr>
      <w:tr w:rsidR="00B5259E" w:rsidRPr="00856EFB" w14:paraId="64E49170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5469FF6C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110</w:t>
            </w:r>
          </w:p>
        </w:tc>
        <w:tc>
          <w:tcPr>
            <w:tcW w:w="2158" w:type="dxa"/>
            <w:vAlign w:val="center"/>
          </w:tcPr>
          <w:p w14:paraId="0178B166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臺中市政府勞工局主管</w:t>
            </w:r>
          </w:p>
        </w:tc>
        <w:tc>
          <w:tcPr>
            <w:tcW w:w="1388" w:type="dxa"/>
            <w:vAlign w:val="center"/>
          </w:tcPr>
          <w:p w14:paraId="0E3A3D6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520D0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2,796,802</w:t>
            </w:r>
          </w:p>
        </w:tc>
        <w:tc>
          <w:tcPr>
            <w:tcW w:w="1389" w:type="dxa"/>
            <w:gridSpan w:val="2"/>
            <w:vAlign w:val="center"/>
          </w:tcPr>
          <w:p w14:paraId="45CAB9D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D4966A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88" w:type="dxa"/>
            <w:vAlign w:val="center"/>
          </w:tcPr>
          <w:p w14:paraId="53F492F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8B7470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2,796,802</w:t>
            </w:r>
          </w:p>
        </w:tc>
        <w:tc>
          <w:tcPr>
            <w:tcW w:w="1388" w:type="dxa"/>
            <w:vAlign w:val="center"/>
          </w:tcPr>
          <w:p w14:paraId="5A2CB8F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0C0213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65C6F3C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C82E6F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</w:tr>
      <w:tr w:rsidR="00B5259E" w:rsidRPr="00856EFB" w14:paraId="44E2A04D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2FAC567F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105－110</w:t>
            </w:r>
          </w:p>
        </w:tc>
        <w:tc>
          <w:tcPr>
            <w:tcW w:w="2158" w:type="dxa"/>
            <w:vAlign w:val="center"/>
          </w:tcPr>
          <w:p w14:paraId="017F13B1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臺中市政府警察局主管</w:t>
            </w:r>
          </w:p>
        </w:tc>
        <w:tc>
          <w:tcPr>
            <w:tcW w:w="1388" w:type="dxa"/>
            <w:vAlign w:val="center"/>
          </w:tcPr>
          <w:p w14:paraId="032320B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41,087,880</w:t>
            </w:r>
          </w:p>
          <w:p w14:paraId="75AA641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136,548,464</w:t>
            </w:r>
          </w:p>
        </w:tc>
        <w:tc>
          <w:tcPr>
            <w:tcW w:w="1389" w:type="dxa"/>
            <w:gridSpan w:val="2"/>
            <w:vAlign w:val="center"/>
          </w:tcPr>
          <w:p w14:paraId="24CED5B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613,574</w:t>
            </w:r>
          </w:p>
          <w:p w14:paraId="2DEA2C8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434,496</w:t>
            </w:r>
          </w:p>
        </w:tc>
        <w:tc>
          <w:tcPr>
            <w:tcW w:w="1388" w:type="dxa"/>
            <w:vAlign w:val="center"/>
          </w:tcPr>
          <w:p w14:paraId="0BBBA08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40,474,306</w:t>
            </w:r>
          </w:p>
          <w:p w14:paraId="3809E7D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53,597,103</w:t>
            </w:r>
          </w:p>
        </w:tc>
        <w:tc>
          <w:tcPr>
            <w:tcW w:w="1388" w:type="dxa"/>
            <w:vAlign w:val="center"/>
          </w:tcPr>
          <w:p w14:paraId="6F1098B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ABFB4B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5784C3A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B5271C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82,516,865</w:t>
            </w:r>
          </w:p>
        </w:tc>
      </w:tr>
      <w:tr w:rsidR="00B5259E" w:rsidRPr="00856EFB" w14:paraId="2094A458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452C83BD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107－110</w:t>
            </w:r>
          </w:p>
        </w:tc>
        <w:tc>
          <w:tcPr>
            <w:tcW w:w="2158" w:type="dxa"/>
            <w:vAlign w:val="center"/>
          </w:tcPr>
          <w:p w14:paraId="57C6B45D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臺中市政府消防局主管</w:t>
            </w:r>
          </w:p>
        </w:tc>
        <w:tc>
          <w:tcPr>
            <w:tcW w:w="1388" w:type="dxa"/>
            <w:vAlign w:val="center"/>
          </w:tcPr>
          <w:p w14:paraId="7D02314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4,014,226</w:t>
            </w:r>
          </w:p>
          <w:p w14:paraId="5829FE7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56,872,351</w:t>
            </w:r>
          </w:p>
        </w:tc>
        <w:tc>
          <w:tcPr>
            <w:tcW w:w="1389" w:type="dxa"/>
            <w:gridSpan w:val="2"/>
            <w:vAlign w:val="center"/>
          </w:tcPr>
          <w:p w14:paraId="5E13C43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75B598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686,161</w:t>
            </w:r>
          </w:p>
        </w:tc>
        <w:tc>
          <w:tcPr>
            <w:tcW w:w="1388" w:type="dxa"/>
            <w:vAlign w:val="center"/>
          </w:tcPr>
          <w:p w14:paraId="4686914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4,014,226</w:t>
            </w:r>
          </w:p>
          <w:p w14:paraId="3380D0C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50,281,423</w:t>
            </w:r>
          </w:p>
        </w:tc>
        <w:tc>
          <w:tcPr>
            <w:tcW w:w="1388" w:type="dxa"/>
            <w:vAlign w:val="center"/>
          </w:tcPr>
          <w:p w14:paraId="6FD51BC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D98A7A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4465327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94D2BC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5,904,767</w:t>
            </w:r>
          </w:p>
        </w:tc>
      </w:tr>
      <w:tr w:rsidR="00B5259E" w:rsidRPr="00856EFB" w14:paraId="41DE590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017188FB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107－110</w:t>
            </w:r>
          </w:p>
        </w:tc>
        <w:tc>
          <w:tcPr>
            <w:tcW w:w="2158" w:type="dxa"/>
            <w:vAlign w:val="center"/>
          </w:tcPr>
          <w:p w14:paraId="7BA0C3D2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臺中市政府衛生局主管</w:t>
            </w:r>
          </w:p>
        </w:tc>
        <w:tc>
          <w:tcPr>
            <w:tcW w:w="1388" w:type="dxa"/>
            <w:vAlign w:val="center"/>
          </w:tcPr>
          <w:p w14:paraId="618549C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23,839,832</w:t>
            </w:r>
          </w:p>
          <w:p w14:paraId="516CFBE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290,912,362</w:t>
            </w:r>
          </w:p>
        </w:tc>
        <w:tc>
          <w:tcPr>
            <w:tcW w:w="1389" w:type="dxa"/>
            <w:gridSpan w:val="2"/>
            <w:vAlign w:val="center"/>
          </w:tcPr>
          <w:p w14:paraId="5D08191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1,431,437</w:t>
            </w:r>
          </w:p>
          <w:p w14:paraId="1AB686B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22,305</w:t>
            </w:r>
          </w:p>
        </w:tc>
        <w:tc>
          <w:tcPr>
            <w:tcW w:w="1388" w:type="dxa"/>
            <w:vAlign w:val="center"/>
          </w:tcPr>
          <w:p w14:paraId="675A85F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22,408,395</w:t>
            </w:r>
          </w:p>
          <w:p w14:paraId="16D19DF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248,408,676</w:t>
            </w:r>
          </w:p>
        </w:tc>
        <w:tc>
          <w:tcPr>
            <w:tcW w:w="1388" w:type="dxa"/>
            <w:vAlign w:val="center"/>
          </w:tcPr>
          <w:p w14:paraId="02A5A25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750968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59AB8D1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5517AB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42,481,381</w:t>
            </w:r>
          </w:p>
        </w:tc>
      </w:tr>
      <w:tr w:rsidR="00B5259E" w:rsidRPr="00856EFB" w14:paraId="2C15FA6F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0A0A86D7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106－110</w:t>
            </w:r>
          </w:p>
        </w:tc>
        <w:tc>
          <w:tcPr>
            <w:tcW w:w="2158" w:type="dxa"/>
            <w:vAlign w:val="center"/>
          </w:tcPr>
          <w:p w14:paraId="50E38E0B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臺中市政府環境保護局主管</w:t>
            </w:r>
          </w:p>
        </w:tc>
        <w:tc>
          <w:tcPr>
            <w:tcW w:w="1388" w:type="dxa"/>
            <w:vAlign w:val="center"/>
          </w:tcPr>
          <w:p w14:paraId="44CD0EB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47,552,331</w:t>
            </w:r>
          </w:p>
          <w:p w14:paraId="09BA70B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200,444,820</w:t>
            </w:r>
          </w:p>
        </w:tc>
        <w:tc>
          <w:tcPr>
            <w:tcW w:w="1389" w:type="dxa"/>
            <w:gridSpan w:val="2"/>
            <w:vAlign w:val="center"/>
          </w:tcPr>
          <w:p w14:paraId="5082644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1,223,556</w:t>
            </w:r>
          </w:p>
          <w:p w14:paraId="354E158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42,799,483</w:t>
            </w:r>
          </w:p>
        </w:tc>
        <w:tc>
          <w:tcPr>
            <w:tcW w:w="1388" w:type="dxa"/>
            <w:vAlign w:val="center"/>
          </w:tcPr>
          <w:p w14:paraId="0F9C505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46,328,775</w:t>
            </w:r>
          </w:p>
          <w:p w14:paraId="7AC3800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114,115,046</w:t>
            </w:r>
          </w:p>
        </w:tc>
        <w:tc>
          <w:tcPr>
            <w:tcW w:w="1388" w:type="dxa"/>
            <w:vAlign w:val="center"/>
          </w:tcPr>
          <w:p w14:paraId="3912BB7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2,172,000</w:t>
            </w:r>
          </w:p>
          <w:p w14:paraId="1EAED66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- 2,172,000</w:t>
            </w:r>
          </w:p>
        </w:tc>
        <w:tc>
          <w:tcPr>
            <w:tcW w:w="1393" w:type="dxa"/>
            <w:vAlign w:val="center"/>
          </w:tcPr>
          <w:p w14:paraId="346488F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2,172,000</w:t>
            </w:r>
          </w:p>
          <w:p w14:paraId="0FE700C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41,358,291</w:t>
            </w:r>
          </w:p>
        </w:tc>
      </w:tr>
      <w:tr w:rsidR="00B5259E" w:rsidRPr="00856EFB" w14:paraId="3DFC3347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62353EE0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104－110</w:t>
            </w:r>
          </w:p>
        </w:tc>
        <w:tc>
          <w:tcPr>
            <w:tcW w:w="2158" w:type="dxa"/>
            <w:vAlign w:val="center"/>
          </w:tcPr>
          <w:p w14:paraId="2FBA0D50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臺中市政府文化局主管</w:t>
            </w:r>
          </w:p>
        </w:tc>
        <w:tc>
          <w:tcPr>
            <w:tcW w:w="1388" w:type="dxa"/>
            <w:vAlign w:val="center"/>
          </w:tcPr>
          <w:p w14:paraId="0F9D8C2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21,941,464</w:t>
            </w:r>
          </w:p>
          <w:p w14:paraId="2A16A90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608,214,242</w:t>
            </w:r>
          </w:p>
        </w:tc>
        <w:tc>
          <w:tcPr>
            <w:tcW w:w="1389" w:type="dxa"/>
            <w:gridSpan w:val="2"/>
            <w:vAlign w:val="center"/>
          </w:tcPr>
          <w:p w14:paraId="426065B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406,639</w:t>
            </w:r>
          </w:p>
          <w:p w14:paraId="072AD8F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7,002,808</w:t>
            </w:r>
          </w:p>
        </w:tc>
        <w:tc>
          <w:tcPr>
            <w:tcW w:w="1388" w:type="dxa"/>
            <w:vAlign w:val="center"/>
          </w:tcPr>
          <w:p w14:paraId="11D2AAD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21,534,825</w:t>
            </w:r>
          </w:p>
          <w:p w14:paraId="59F0C08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413,609,249</w:t>
            </w:r>
          </w:p>
        </w:tc>
        <w:tc>
          <w:tcPr>
            <w:tcW w:w="1388" w:type="dxa"/>
            <w:vAlign w:val="center"/>
          </w:tcPr>
          <w:p w14:paraId="04173E1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80,213,598</w:t>
            </w:r>
          </w:p>
          <w:p w14:paraId="0AB57E3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- 80,213,598</w:t>
            </w:r>
          </w:p>
        </w:tc>
        <w:tc>
          <w:tcPr>
            <w:tcW w:w="1393" w:type="dxa"/>
            <w:vAlign w:val="center"/>
          </w:tcPr>
          <w:p w14:paraId="6FB74AC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80,213,598</w:t>
            </w:r>
          </w:p>
          <w:p w14:paraId="65BDD0B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107,388,587</w:t>
            </w:r>
          </w:p>
        </w:tc>
      </w:tr>
      <w:tr w:rsidR="00B5259E" w:rsidRPr="00856EFB" w14:paraId="2AE5028D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0F47F2E1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108－110</w:t>
            </w:r>
          </w:p>
        </w:tc>
        <w:tc>
          <w:tcPr>
            <w:tcW w:w="2158" w:type="dxa"/>
            <w:vAlign w:val="center"/>
          </w:tcPr>
          <w:p w14:paraId="563D4B2C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臺中市政府地政局主管</w:t>
            </w:r>
          </w:p>
        </w:tc>
        <w:tc>
          <w:tcPr>
            <w:tcW w:w="1388" w:type="dxa"/>
            <w:vAlign w:val="center"/>
          </w:tcPr>
          <w:p w14:paraId="0879C1F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1,413,750</w:t>
            </w:r>
          </w:p>
          <w:p w14:paraId="4213A2B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48,025,847</w:t>
            </w:r>
          </w:p>
        </w:tc>
        <w:tc>
          <w:tcPr>
            <w:tcW w:w="1389" w:type="dxa"/>
            <w:gridSpan w:val="2"/>
            <w:vAlign w:val="center"/>
          </w:tcPr>
          <w:p w14:paraId="0655E28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232</w:t>
            </w:r>
          </w:p>
          <w:p w14:paraId="27DF462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537,140</w:t>
            </w:r>
          </w:p>
        </w:tc>
        <w:tc>
          <w:tcPr>
            <w:tcW w:w="1388" w:type="dxa"/>
            <w:vAlign w:val="center"/>
          </w:tcPr>
          <w:p w14:paraId="3B93377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1,413,518</w:t>
            </w:r>
          </w:p>
          <w:p w14:paraId="19C375E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40,613,707</w:t>
            </w:r>
          </w:p>
        </w:tc>
        <w:tc>
          <w:tcPr>
            <w:tcW w:w="1388" w:type="dxa"/>
            <w:vAlign w:val="center"/>
          </w:tcPr>
          <w:p w14:paraId="7A8FA03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3027B1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413990E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878BC8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6,875,000</w:t>
            </w:r>
          </w:p>
        </w:tc>
      </w:tr>
      <w:tr w:rsidR="00B5259E" w:rsidRPr="00856EFB" w14:paraId="6AC72624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2E9F9299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109</w:t>
            </w:r>
          </w:p>
        </w:tc>
        <w:tc>
          <w:tcPr>
            <w:tcW w:w="2158" w:type="dxa"/>
            <w:vAlign w:val="center"/>
          </w:tcPr>
          <w:p w14:paraId="3AC7B3FA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臺中市政府法制局主管</w:t>
            </w:r>
          </w:p>
        </w:tc>
        <w:tc>
          <w:tcPr>
            <w:tcW w:w="1388" w:type="dxa"/>
            <w:vAlign w:val="center"/>
          </w:tcPr>
          <w:p w14:paraId="1A5040B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3D027A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800,000</w:t>
            </w:r>
          </w:p>
        </w:tc>
        <w:tc>
          <w:tcPr>
            <w:tcW w:w="1389" w:type="dxa"/>
            <w:gridSpan w:val="2"/>
            <w:vAlign w:val="center"/>
          </w:tcPr>
          <w:p w14:paraId="338D930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94E1BD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88" w:type="dxa"/>
            <w:vAlign w:val="center"/>
          </w:tcPr>
          <w:p w14:paraId="248F6FC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DBF3F1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88" w:type="dxa"/>
            <w:vAlign w:val="center"/>
          </w:tcPr>
          <w:p w14:paraId="1CE4387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A57D2CC" w14:textId="77777777" w:rsidR="00B5259E" w:rsidRPr="006A32DE" w:rsidRDefault="00B5259E" w:rsidP="004D35C8">
            <w:pPr>
              <w:tabs>
                <w:tab w:val="left" w:pos="1236"/>
              </w:tabs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163ECF9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2AE10C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800,000</w:t>
            </w:r>
          </w:p>
        </w:tc>
      </w:tr>
      <w:tr w:rsidR="00B5259E" w:rsidRPr="00856EFB" w14:paraId="1BBF5C38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750F3095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107－110</w:t>
            </w:r>
          </w:p>
        </w:tc>
        <w:tc>
          <w:tcPr>
            <w:tcW w:w="2158" w:type="dxa"/>
            <w:vAlign w:val="center"/>
          </w:tcPr>
          <w:p w14:paraId="62C7BE7C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臺中市政府新聞局主管</w:t>
            </w:r>
          </w:p>
        </w:tc>
        <w:tc>
          <w:tcPr>
            <w:tcW w:w="1388" w:type="dxa"/>
            <w:vAlign w:val="center"/>
          </w:tcPr>
          <w:p w14:paraId="23E38CB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9A110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30,185,752</w:t>
            </w:r>
          </w:p>
        </w:tc>
        <w:tc>
          <w:tcPr>
            <w:tcW w:w="1389" w:type="dxa"/>
            <w:gridSpan w:val="2"/>
            <w:vAlign w:val="center"/>
          </w:tcPr>
          <w:p w14:paraId="108B735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0D47C9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30,000</w:t>
            </w:r>
          </w:p>
        </w:tc>
        <w:tc>
          <w:tcPr>
            <w:tcW w:w="1388" w:type="dxa"/>
            <w:vAlign w:val="center"/>
          </w:tcPr>
          <w:p w14:paraId="02BC783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35D654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10,643,752</w:t>
            </w:r>
          </w:p>
        </w:tc>
        <w:tc>
          <w:tcPr>
            <w:tcW w:w="1388" w:type="dxa"/>
            <w:vAlign w:val="center"/>
          </w:tcPr>
          <w:p w14:paraId="0103E3B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D448CF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19DFFE1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123F6C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19,512,000</w:t>
            </w:r>
          </w:p>
        </w:tc>
      </w:tr>
      <w:tr w:rsidR="00B5259E" w:rsidRPr="00856EFB" w14:paraId="7374D692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17418E63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110</w:t>
            </w:r>
          </w:p>
        </w:tc>
        <w:tc>
          <w:tcPr>
            <w:tcW w:w="2158" w:type="dxa"/>
            <w:vAlign w:val="center"/>
          </w:tcPr>
          <w:p w14:paraId="49002EBA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臺中市政府地方稅務局主管</w:t>
            </w:r>
          </w:p>
        </w:tc>
        <w:tc>
          <w:tcPr>
            <w:tcW w:w="1388" w:type="dxa"/>
            <w:vAlign w:val="center"/>
          </w:tcPr>
          <w:p w14:paraId="270D695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88F0B4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2,785,000</w:t>
            </w:r>
          </w:p>
        </w:tc>
        <w:tc>
          <w:tcPr>
            <w:tcW w:w="1389" w:type="dxa"/>
            <w:gridSpan w:val="2"/>
            <w:vAlign w:val="center"/>
          </w:tcPr>
          <w:p w14:paraId="32B10A2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CE0103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88" w:type="dxa"/>
            <w:vAlign w:val="center"/>
          </w:tcPr>
          <w:p w14:paraId="4ADB5D8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CA009C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2,785,000</w:t>
            </w:r>
          </w:p>
        </w:tc>
        <w:tc>
          <w:tcPr>
            <w:tcW w:w="1388" w:type="dxa"/>
            <w:vAlign w:val="center"/>
          </w:tcPr>
          <w:p w14:paraId="02A46CF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8F6013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393" w:type="dxa"/>
            <w:vAlign w:val="center"/>
          </w:tcPr>
          <w:p w14:paraId="109AB7D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A8B778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</w:tr>
      <w:tr w:rsidR="00B5259E" w:rsidRPr="00856EFB" w14:paraId="5AAB2E3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64589426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107－110</w:t>
            </w:r>
          </w:p>
        </w:tc>
        <w:tc>
          <w:tcPr>
            <w:tcW w:w="2158" w:type="dxa"/>
            <w:vAlign w:val="center"/>
          </w:tcPr>
          <w:p w14:paraId="35387269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臺中市政府水利局主管</w:t>
            </w:r>
          </w:p>
        </w:tc>
        <w:tc>
          <w:tcPr>
            <w:tcW w:w="1388" w:type="dxa"/>
            <w:vAlign w:val="center"/>
          </w:tcPr>
          <w:p w14:paraId="518A029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130,795,792</w:t>
            </w:r>
          </w:p>
          <w:p w14:paraId="3692D3B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1,245,477,746</w:t>
            </w:r>
          </w:p>
        </w:tc>
        <w:tc>
          <w:tcPr>
            <w:tcW w:w="1389" w:type="dxa"/>
            <w:gridSpan w:val="2"/>
            <w:vAlign w:val="center"/>
          </w:tcPr>
          <w:p w14:paraId="39D00FE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28,274,725</w:t>
            </w:r>
          </w:p>
          <w:p w14:paraId="7DFF129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158,119,263</w:t>
            </w:r>
          </w:p>
        </w:tc>
        <w:tc>
          <w:tcPr>
            <w:tcW w:w="1388" w:type="dxa"/>
            <w:vAlign w:val="center"/>
          </w:tcPr>
          <w:p w14:paraId="3D7A215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99,627,014</w:t>
            </w:r>
          </w:p>
          <w:p w14:paraId="115E272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734,531,003</w:t>
            </w:r>
          </w:p>
        </w:tc>
        <w:tc>
          <w:tcPr>
            <w:tcW w:w="1388" w:type="dxa"/>
            <w:vAlign w:val="center"/>
          </w:tcPr>
          <w:p w14:paraId="6411CD0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9,413,304</w:t>
            </w:r>
          </w:p>
          <w:p w14:paraId="19F2692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- 9,413,304</w:t>
            </w:r>
          </w:p>
        </w:tc>
        <w:tc>
          <w:tcPr>
            <w:tcW w:w="1393" w:type="dxa"/>
            <w:vAlign w:val="center"/>
          </w:tcPr>
          <w:p w14:paraId="03B96D3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12,307,357</w:t>
            </w:r>
          </w:p>
          <w:p w14:paraId="7BA0961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343,414,176</w:t>
            </w:r>
          </w:p>
        </w:tc>
      </w:tr>
      <w:tr w:rsidR="00B5259E" w:rsidRPr="00856EFB" w14:paraId="69D4F732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vAlign w:val="center"/>
          </w:tcPr>
          <w:p w14:paraId="74192555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102－110</w:t>
            </w:r>
          </w:p>
        </w:tc>
        <w:tc>
          <w:tcPr>
            <w:tcW w:w="2158" w:type="dxa"/>
            <w:vAlign w:val="center"/>
          </w:tcPr>
          <w:p w14:paraId="03BA2BEA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臺中市政府運動局主管</w:t>
            </w:r>
          </w:p>
        </w:tc>
        <w:tc>
          <w:tcPr>
            <w:tcW w:w="1388" w:type="dxa"/>
            <w:vAlign w:val="center"/>
          </w:tcPr>
          <w:p w14:paraId="1833513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56,064,662</w:t>
            </w:r>
          </w:p>
          <w:p w14:paraId="03BEFD4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1,068,747,215</w:t>
            </w:r>
          </w:p>
        </w:tc>
        <w:tc>
          <w:tcPr>
            <w:tcW w:w="1389" w:type="dxa"/>
            <w:gridSpan w:val="2"/>
            <w:vAlign w:val="center"/>
          </w:tcPr>
          <w:p w14:paraId="510747E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F5E9B8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14,755,315</w:t>
            </w:r>
          </w:p>
        </w:tc>
        <w:tc>
          <w:tcPr>
            <w:tcW w:w="1388" w:type="dxa"/>
            <w:vAlign w:val="center"/>
          </w:tcPr>
          <w:p w14:paraId="0B8224E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50,217,613</w:t>
            </w:r>
          </w:p>
          <w:p w14:paraId="1ACE59A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428,770,631</w:t>
            </w:r>
          </w:p>
        </w:tc>
        <w:tc>
          <w:tcPr>
            <w:tcW w:w="1388" w:type="dxa"/>
            <w:vAlign w:val="center"/>
          </w:tcPr>
          <w:p w14:paraId="795159A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24,377,107</w:t>
            </w:r>
          </w:p>
          <w:p w14:paraId="40E9C95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- 24,377,107</w:t>
            </w:r>
          </w:p>
        </w:tc>
        <w:tc>
          <w:tcPr>
            <w:tcW w:w="1393" w:type="dxa"/>
            <w:vAlign w:val="center"/>
          </w:tcPr>
          <w:p w14:paraId="63DDEEB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30,224,156</w:t>
            </w:r>
          </w:p>
          <w:p w14:paraId="541CA43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600,844,162</w:t>
            </w:r>
          </w:p>
        </w:tc>
      </w:tr>
      <w:tr w:rsidR="00B5259E" w:rsidRPr="00856EFB" w14:paraId="0A5C64A5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24"/>
        </w:trPr>
        <w:tc>
          <w:tcPr>
            <w:tcW w:w="836" w:type="dxa"/>
            <w:gridSpan w:val="2"/>
            <w:tcBorders>
              <w:bottom w:val="single" w:sz="4" w:space="0" w:color="auto"/>
            </w:tcBorders>
            <w:vAlign w:val="center"/>
          </w:tcPr>
          <w:p w14:paraId="2A1C26DC" w14:textId="77777777" w:rsidR="00B5259E" w:rsidRPr="006A32DE" w:rsidRDefault="00B5259E" w:rsidP="004D35C8">
            <w:pPr>
              <w:adjustRightInd w:val="0"/>
              <w:spacing w:line="320" w:lineRule="exact"/>
              <w:ind w:rightChars="10" w:right="24"/>
              <w:jc w:val="center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color w:val="000000" w:themeColor="text1"/>
                <w:spacing w:val="-4"/>
                <w:sz w:val="20"/>
              </w:rPr>
              <w:t>108－110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14:paraId="150B9CC4" w14:textId="77777777" w:rsidR="00B5259E" w:rsidRPr="006A32DE" w:rsidRDefault="00B5259E" w:rsidP="004D35C8">
            <w:pPr>
              <w:spacing w:line="320" w:lineRule="exact"/>
              <w:ind w:rightChars="10" w:right="24"/>
              <w:jc w:val="distribute"/>
              <w:rPr>
                <w:rFonts w:ascii="標楷體" w:eastAsia="標楷體"/>
                <w:noProof/>
                <w:color w:val="000000" w:themeColor="text1"/>
                <w:spacing w:val="-18"/>
                <w:sz w:val="20"/>
              </w:rPr>
            </w:pPr>
            <w:r w:rsidRPr="006A32DE">
              <w:rPr>
                <w:rFonts w:ascii="標楷體" w:eastAsia="標楷體" w:hint="eastAsia"/>
                <w:noProof/>
                <w:color w:val="000000" w:themeColor="text1"/>
                <w:spacing w:val="-18"/>
                <w:sz w:val="20"/>
              </w:rPr>
              <w:t>統籌支撥科目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989D2A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30,845,421</w:t>
            </w:r>
          </w:p>
          <w:p w14:paraId="3764685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590,648,205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vAlign w:val="center"/>
          </w:tcPr>
          <w:p w14:paraId="22042A6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1,391,580</w:t>
            </w:r>
          </w:p>
          <w:p w14:paraId="14DA6B0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41,296,595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A48062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29,043,135</w:t>
            </w:r>
          </w:p>
          <w:p w14:paraId="58215C5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456,422,587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2DF47D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617,824</w:t>
            </w:r>
          </w:p>
          <w:p w14:paraId="1AD4210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- 617,824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5704EC0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1,028,530</w:t>
            </w:r>
          </w:p>
          <w:p w14:paraId="72DFAF7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92,311,199</w:t>
            </w:r>
          </w:p>
        </w:tc>
      </w:tr>
    </w:tbl>
    <w:p w14:paraId="158DC8C3" w14:textId="77777777" w:rsidR="00B5259E" w:rsidRPr="00856EFB" w:rsidRDefault="00B5259E" w:rsidP="00B5259E">
      <w:pPr>
        <w:snapToGrid w:val="0"/>
        <w:ind w:right="6"/>
        <w:jc w:val="both"/>
        <w:rPr>
          <w:color w:val="000000" w:themeColor="text1"/>
          <w:shd w:val="pct15" w:color="auto" w:fill="FFFFFF"/>
        </w:rPr>
        <w:sectPr w:rsidR="00B5259E" w:rsidRPr="00856EFB" w:rsidSect="00AA5227">
          <w:footerReference w:type="even" r:id="rId8"/>
          <w:footerReference w:type="default" r:id="rId9"/>
          <w:footerReference w:type="first" r:id="rId10"/>
          <w:pgSz w:w="11906" w:h="16838" w:code="9"/>
          <w:pgMar w:top="1418" w:right="992" w:bottom="1418" w:left="992" w:header="1021" w:footer="737" w:gutter="0"/>
          <w:pgNumType w:start="1"/>
          <w:cols w:space="425"/>
          <w:docGrid w:type="lines" w:linePitch="360"/>
        </w:sectPr>
      </w:pPr>
    </w:p>
    <w:tbl>
      <w:tblPr>
        <w:tblW w:w="994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"/>
        <w:gridCol w:w="378"/>
        <w:gridCol w:w="378"/>
        <w:gridCol w:w="108"/>
        <w:gridCol w:w="1243"/>
        <w:gridCol w:w="1113"/>
        <w:gridCol w:w="129"/>
        <w:gridCol w:w="1243"/>
        <w:gridCol w:w="1242"/>
        <w:gridCol w:w="1159"/>
        <w:gridCol w:w="84"/>
        <w:gridCol w:w="1213"/>
        <w:gridCol w:w="29"/>
        <w:gridCol w:w="1226"/>
        <w:gridCol w:w="17"/>
      </w:tblGrid>
      <w:tr w:rsidR="00B5259E" w:rsidRPr="00856EFB" w14:paraId="06B6F22D" w14:textId="77777777" w:rsidTr="00B5259E">
        <w:trPr>
          <w:cantSplit/>
          <w:trHeight w:hRule="exact" w:val="567"/>
        </w:trPr>
        <w:tc>
          <w:tcPr>
            <w:tcW w:w="99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AADE" w14:textId="77777777" w:rsidR="00B5259E" w:rsidRPr="006A32DE" w:rsidRDefault="00B5259E" w:rsidP="004D35C8">
            <w:pPr>
              <w:snapToGrid w:val="0"/>
              <w:ind w:right="6"/>
              <w:jc w:val="both"/>
              <w:rPr>
                <w:rFonts w:ascii="標楷體" w:eastAsia="標楷體" w:hAnsi="標楷體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6A32DE">
              <w:rPr>
                <w:rFonts w:ascii="標楷體" w:eastAsia="標楷體" w:hAnsi="標楷體"/>
                <w:b/>
                <w:color w:val="000000"/>
                <w:spacing w:val="20"/>
                <w:sz w:val="36"/>
                <w:szCs w:val="36"/>
                <w:u w:val="single"/>
              </w:rPr>
              <w:lastRenderedPageBreak/>
              <w:br w:type="page"/>
            </w:r>
            <w:r w:rsidRPr="006A32DE">
              <w:rPr>
                <w:rFonts w:ascii="標楷體" w:eastAsia="標楷體" w:hAnsi="標楷體"/>
                <w:b/>
                <w:color w:val="000000"/>
                <w:spacing w:val="20"/>
                <w:sz w:val="36"/>
                <w:szCs w:val="36"/>
                <w:u w:val="single"/>
              </w:rPr>
              <w:br w:type="page"/>
            </w:r>
            <w:r w:rsidRPr="006A32DE">
              <w:rPr>
                <w:rFonts w:ascii="標楷體" w:eastAsia="標楷體"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以前年度歲出機關別轉入數決算審定表</w:t>
            </w:r>
            <w:r w:rsidRPr="006A32DE">
              <w:rPr>
                <w:rFonts w:ascii="標楷體" w:eastAsia="標楷體" w:hint="eastAsia"/>
                <w:spacing w:val="20"/>
                <w:sz w:val="28"/>
                <w:szCs w:val="24"/>
              </w:rPr>
              <w:t>（續）</w:t>
            </w:r>
          </w:p>
        </w:tc>
      </w:tr>
      <w:tr w:rsidR="00B5259E" w:rsidRPr="00856EFB" w14:paraId="32C89FC9" w14:textId="77777777" w:rsidTr="00B5259E">
        <w:trPr>
          <w:cantSplit/>
          <w:trHeight w:hRule="exact" w:val="544"/>
        </w:trPr>
        <w:tc>
          <w:tcPr>
            <w:tcW w:w="497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33754EA3" w14:textId="77777777" w:rsidR="00B5259E" w:rsidRPr="006A32DE" w:rsidRDefault="00B5259E" w:rsidP="004D35C8">
            <w:pPr>
              <w:ind w:right="7"/>
              <w:jc w:val="both"/>
              <w:rPr>
                <w:rFonts w:ascii="標楷體" w:eastAsia="標楷體"/>
                <w:color w:val="000000"/>
                <w:spacing w:val="20"/>
                <w:szCs w:val="24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36569616" w14:textId="77777777" w:rsidR="00B5259E" w:rsidRPr="006A32DE" w:rsidRDefault="00B5259E" w:rsidP="004D35C8">
            <w:pPr>
              <w:ind w:rightChars="10" w:right="24"/>
              <w:jc w:val="right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單位：新臺幣元</w:t>
            </w:r>
          </w:p>
        </w:tc>
      </w:tr>
      <w:tr w:rsidR="00B5259E" w:rsidRPr="00856EFB" w14:paraId="668CEBCF" w14:textId="77777777" w:rsidTr="00B5259E">
        <w:trPr>
          <w:cantSplit/>
          <w:trHeight w:val="312"/>
        </w:trPr>
        <w:tc>
          <w:tcPr>
            <w:tcW w:w="4970" w:type="dxa"/>
            <w:gridSpan w:val="8"/>
            <w:tcBorders>
              <w:left w:val="nil"/>
            </w:tcBorders>
            <w:vAlign w:val="center"/>
          </w:tcPr>
          <w:p w14:paraId="55A6BB09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修正數</w:t>
            </w:r>
          </w:p>
        </w:tc>
        <w:tc>
          <w:tcPr>
            <w:tcW w:w="4970" w:type="dxa"/>
            <w:gridSpan w:val="7"/>
            <w:tcBorders>
              <w:right w:val="nil"/>
            </w:tcBorders>
            <w:vAlign w:val="center"/>
          </w:tcPr>
          <w:p w14:paraId="78621A03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決算審定數</w:t>
            </w:r>
          </w:p>
        </w:tc>
      </w:tr>
      <w:tr w:rsidR="00B5259E" w:rsidRPr="00856EFB" w14:paraId="4EF6FB20" w14:textId="77777777" w:rsidTr="00B5259E">
        <w:trPr>
          <w:cantSplit/>
          <w:trHeight w:val="312"/>
        </w:trPr>
        <w:tc>
          <w:tcPr>
            <w:tcW w:w="1242" w:type="dxa"/>
            <w:gridSpan w:val="4"/>
            <w:tcBorders>
              <w:left w:val="nil"/>
            </w:tcBorders>
            <w:vAlign w:val="center"/>
          </w:tcPr>
          <w:p w14:paraId="473F54D1" w14:textId="77777777" w:rsidR="00B5259E" w:rsidRPr="00E220E3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pacing w:val="-20"/>
                <w:sz w:val="20"/>
              </w:rPr>
            </w:pPr>
            <w:r w:rsidRPr="00E220E3">
              <w:rPr>
                <w:rFonts w:eastAsia="標楷體" w:hint="eastAsia"/>
                <w:color w:val="000000"/>
                <w:spacing w:val="-20"/>
                <w:sz w:val="20"/>
              </w:rPr>
              <w:t>減免（註銷）數</w:t>
            </w:r>
          </w:p>
        </w:tc>
        <w:tc>
          <w:tcPr>
            <w:tcW w:w="1243" w:type="dxa"/>
            <w:vAlign w:val="center"/>
          </w:tcPr>
          <w:p w14:paraId="63A5AFFD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實現數</w:t>
            </w:r>
          </w:p>
        </w:tc>
        <w:tc>
          <w:tcPr>
            <w:tcW w:w="1242" w:type="dxa"/>
            <w:gridSpan w:val="2"/>
            <w:vAlign w:val="center"/>
          </w:tcPr>
          <w:p w14:paraId="665D637C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調整數</w:t>
            </w:r>
          </w:p>
        </w:tc>
        <w:tc>
          <w:tcPr>
            <w:tcW w:w="1243" w:type="dxa"/>
            <w:vAlign w:val="center"/>
          </w:tcPr>
          <w:p w14:paraId="27BE7F70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未</w:t>
            </w:r>
            <w:proofErr w:type="gramStart"/>
            <w:r w:rsidRPr="006A32DE">
              <w:rPr>
                <w:rFonts w:eastAsia="標楷體" w:hint="eastAsia"/>
                <w:color w:val="000000"/>
                <w:sz w:val="20"/>
              </w:rPr>
              <w:t>結清數</w:t>
            </w:r>
            <w:proofErr w:type="gramEnd"/>
          </w:p>
        </w:tc>
        <w:tc>
          <w:tcPr>
            <w:tcW w:w="1242" w:type="dxa"/>
            <w:vAlign w:val="center"/>
          </w:tcPr>
          <w:p w14:paraId="522BBB09" w14:textId="77777777" w:rsidR="00B5259E" w:rsidRPr="00E220E3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pacing w:val="-20"/>
                <w:sz w:val="20"/>
              </w:rPr>
            </w:pPr>
            <w:r w:rsidRPr="00E220E3">
              <w:rPr>
                <w:rFonts w:eastAsia="標楷體" w:hint="eastAsia"/>
                <w:color w:val="000000"/>
                <w:spacing w:val="-20"/>
                <w:sz w:val="20"/>
              </w:rPr>
              <w:t>減免（註銷）數</w:t>
            </w:r>
          </w:p>
        </w:tc>
        <w:tc>
          <w:tcPr>
            <w:tcW w:w="1243" w:type="dxa"/>
            <w:gridSpan w:val="2"/>
            <w:vAlign w:val="center"/>
          </w:tcPr>
          <w:p w14:paraId="72B32FD1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實現數</w:t>
            </w:r>
          </w:p>
        </w:tc>
        <w:tc>
          <w:tcPr>
            <w:tcW w:w="1242" w:type="dxa"/>
            <w:gridSpan w:val="2"/>
            <w:tcBorders>
              <w:right w:val="nil"/>
            </w:tcBorders>
            <w:vAlign w:val="center"/>
          </w:tcPr>
          <w:p w14:paraId="5F3E662D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調整數</w:t>
            </w:r>
          </w:p>
        </w:tc>
        <w:tc>
          <w:tcPr>
            <w:tcW w:w="1243" w:type="dxa"/>
            <w:gridSpan w:val="2"/>
            <w:tcBorders>
              <w:right w:val="nil"/>
            </w:tcBorders>
            <w:vAlign w:val="center"/>
          </w:tcPr>
          <w:p w14:paraId="77E2B2EC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未</w:t>
            </w:r>
            <w:proofErr w:type="gramStart"/>
            <w:r w:rsidRPr="006A32DE">
              <w:rPr>
                <w:rFonts w:eastAsia="標楷體" w:hint="eastAsia"/>
                <w:color w:val="000000"/>
                <w:sz w:val="20"/>
              </w:rPr>
              <w:t>結清數</w:t>
            </w:r>
            <w:proofErr w:type="gramEnd"/>
          </w:p>
        </w:tc>
      </w:tr>
      <w:tr w:rsidR="00B5259E" w:rsidRPr="00856EFB" w14:paraId="345D4E9E" w14:textId="77777777" w:rsidTr="00B5259E">
        <w:trPr>
          <w:cantSplit/>
          <w:trHeight w:val="312"/>
        </w:trPr>
        <w:tc>
          <w:tcPr>
            <w:tcW w:w="1242" w:type="dxa"/>
            <w:gridSpan w:val="4"/>
            <w:tcBorders>
              <w:left w:val="nil"/>
            </w:tcBorders>
            <w:vAlign w:val="center"/>
          </w:tcPr>
          <w:p w14:paraId="740CC9F9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3" w:type="dxa"/>
            <w:vAlign w:val="center"/>
          </w:tcPr>
          <w:p w14:paraId="29AD3D02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2" w:type="dxa"/>
            <w:gridSpan w:val="2"/>
            <w:vAlign w:val="center"/>
          </w:tcPr>
          <w:p w14:paraId="760A50C3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3" w:type="dxa"/>
            <w:vAlign w:val="center"/>
          </w:tcPr>
          <w:p w14:paraId="04C93D48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2" w:type="dxa"/>
            <w:vAlign w:val="center"/>
          </w:tcPr>
          <w:p w14:paraId="3740B11F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3" w:type="dxa"/>
            <w:gridSpan w:val="2"/>
            <w:vAlign w:val="center"/>
          </w:tcPr>
          <w:p w14:paraId="47D7D46B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2" w:type="dxa"/>
            <w:gridSpan w:val="2"/>
            <w:tcBorders>
              <w:right w:val="nil"/>
            </w:tcBorders>
            <w:vAlign w:val="center"/>
          </w:tcPr>
          <w:p w14:paraId="3DFCE4C3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  <w:tc>
          <w:tcPr>
            <w:tcW w:w="1243" w:type="dxa"/>
            <w:gridSpan w:val="2"/>
            <w:tcBorders>
              <w:right w:val="nil"/>
            </w:tcBorders>
            <w:vAlign w:val="center"/>
          </w:tcPr>
          <w:p w14:paraId="29E0E927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應付數</w:t>
            </w:r>
          </w:p>
        </w:tc>
      </w:tr>
      <w:tr w:rsidR="00B5259E" w:rsidRPr="00856EFB" w14:paraId="66DC4B8F" w14:textId="77777777" w:rsidTr="00B5259E">
        <w:trPr>
          <w:cantSplit/>
          <w:trHeight w:val="312"/>
        </w:trPr>
        <w:tc>
          <w:tcPr>
            <w:tcW w:w="1242" w:type="dxa"/>
            <w:gridSpan w:val="4"/>
            <w:tcBorders>
              <w:left w:val="nil"/>
            </w:tcBorders>
            <w:vAlign w:val="center"/>
          </w:tcPr>
          <w:p w14:paraId="7A9DC7E1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3" w:type="dxa"/>
            <w:vAlign w:val="center"/>
          </w:tcPr>
          <w:p w14:paraId="120A03B1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2" w:type="dxa"/>
            <w:gridSpan w:val="2"/>
            <w:vAlign w:val="center"/>
          </w:tcPr>
          <w:p w14:paraId="253C6802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3" w:type="dxa"/>
            <w:vAlign w:val="center"/>
          </w:tcPr>
          <w:p w14:paraId="196ECBE0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2" w:type="dxa"/>
            <w:vAlign w:val="center"/>
          </w:tcPr>
          <w:p w14:paraId="4A901E3A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3" w:type="dxa"/>
            <w:gridSpan w:val="2"/>
            <w:vAlign w:val="center"/>
          </w:tcPr>
          <w:p w14:paraId="15E46659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2" w:type="dxa"/>
            <w:gridSpan w:val="2"/>
            <w:tcBorders>
              <w:right w:val="nil"/>
            </w:tcBorders>
            <w:vAlign w:val="center"/>
          </w:tcPr>
          <w:p w14:paraId="76371E8C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  <w:tc>
          <w:tcPr>
            <w:tcW w:w="1243" w:type="dxa"/>
            <w:gridSpan w:val="2"/>
            <w:tcBorders>
              <w:right w:val="nil"/>
            </w:tcBorders>
            <w:vAlign w:val="center"/>
          </w:tcPr>
          <w:p w14:paraId="3B9BE63B" w14:textId="77777777" w:rsidR="00B5259E" w:rsidRPr="006A32DE" w:rsidRDefault="00B5259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color w:val="000000"/>
                <w:sz w:val="20"/>
              </w:rPr>
            </w:pPr>
            <w:r w:rsidRPr="006A32DE">
              <w:rPr>
                <w:rFonts w:eastAsia="標楷體" w:hint="eastAsia"/>
                <w:color w:val="000000"/>
                <w:sz w:val="20"/>
              </w:rPr>
              <w:t>保留數</w:t>
            </w:r>
          </w:p>
        </w:tc>
      </w:tr>
      <w:tr w:rsidR="00B5259E" w:rsidRPr="00856EFB" w14:paraId="7EAADFE4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2C4B9CE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CEBEE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757E893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263195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7ED0CD8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B6A0F4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1ED9299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C1CE63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4BB972F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5,747,685</w:t>
            </w:r>
          </w:p>
          <w:p w14:paraId="247C98D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62,934,237</w:t>
            </w:r>
          </w:p>
        </w:tc>
        <w:tc>
          <w:tcPr>
            <w:tcW w:w="1243" w:type="dxa"/>
            <w:gridSpan w:val="2"/>
            <w:vAlign w:val="center"/>
          </w:tcPr>
          <w:p w14:paraId="5B01516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80,725,700</w:t>
            </w:r>
          </w:p>
          <w:p w14:paraId="5C9C53E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392,236,135</w:t>
            </w:r>
          </w:p>
        </w:tc>
        <w:tc>
          <w:tcPr>
            <w:tcW w:w="1242" w:type="dxa"/>
            <w:gridSpan w:val="2"/>
            <w:vAlign w:val="center"/>
          </w:tcPr>
          <w:p w14:paraId="744A9D7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56,586,639</w:t>
            </w:r>
          </w:p>
          <w:p w14:paraId="6D87464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- 56,586,639</w:t>
            </w:r>
          </w:p>
        </w:tc>
        <w:tc>
          <w:tcPr>
            <w:tcW w:w="1243" w:type="dxa"/>
            <w:gridSpan w:val="2"/>
            <w:vAlign w:val="center"/>
          </w:tcPr>
          <w:p w14:paraId="799F00A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57,154,857</w:t>
            </w:r>
          </w:p>
          <w:p w14:paraId="63E90D2A" w14:textId="77777777" w:rsidR="00B5259E" w:rsidRPr="006A32DE" w:rsidRDefault="00B5259E" w:rsidP="004D35C8">
            <w:pPr>
              <w:tabs>
                <w:tab w:val="left" w:pos="1200"/>
              </w:tabs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415,039,351</w:t>
            </w:r>
          </w:p>
        </w:tc>
      </w:tr>
      <w:tr w:rsidR="00B5259E" w:rsidRPr="00856EFB" w14:paraId="5F3A5947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7C5C33A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836510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56CF5EC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C7394B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291C1E1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6BA756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A35BFB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0983A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670CC79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0525DA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22DF891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49A0A0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2,796,802</w:t>
            </w:r>
          </w:p>
        </w:tc>
        <w:tc>
          <w:tcPr>
            <w:tcW w:w="1242" w:type="dxa"/>
            <w:gridSpan w:val="2"/>
            <w:vAlign w:val="center"/>
          </w:tcPr>
          <w:p w14:paraId="5480430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798474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07F3193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41AB26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</w:tr>
      <w:tr w:rsidR="00B5259E" w:rsidRPr="00856EFB" w14:paraId="72A40D34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5C7FE66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1B7406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5E2DBB3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B739E4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3D8C8C5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3F1EC4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030262D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D96C66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6C45E6E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613,574</w:t>
            </w:r>
          </w:p>
          <w:p w14:paraId="50B9524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434,496</w:t>
            </w:r>
          </w:p>
        </w:tc>
        <w:tc>
          <w:tcPr>
            <w:tcW w:w="1243" w:type="dxa"/>
            <w:gridSpan w:val="2"/>
            <w:vAlign w:val="center"/>
          </w:tcPr>
          <w:p w14:paraId="7096B74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40,474,306</w:t>
            </w:r>
          </w:p>
          <w:p w14:paraId="6101E2D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53,597,103</w:t>
            </w:r>
          </w:p>
        </w:tc>
        <w:tc>
          <w:tcPr>
            <w:tcW w:w="1242" w:type="dxa"/>
            <w:gridSpan w:val="2"/>
            <w:vAlign w:val="center"/>
          </w:tcPr>
          <w:p w14:paraId="2067B62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5C3FFE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0B3C7BC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A64A89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82,516,865</w:t>
            </w:r>
          </w:p>
        </w:tc>
      </w:tr>
      <w:tr w:rsidR="00B5259E" w:rsidRPr="00856EFB" w14:paraId="11D4D0CB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1A9B831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B02003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76CF5AE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BDE513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6ADE7EF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4BA080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1FD39C4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41F73F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15B07D3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EC12A9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686,161</w:t>
            </w:r>
          </w:p>
        </w:tc>
        <w:tc>
          <w:tcPr>
            <w:tcW w:w="1243" w:type="dxa"/>
            <w:gridSpan w:val="2"/>
            <w:vAlign w:val="center"/>
          </w:tcPr>
          <w:p w14:paraId="438C64E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4,014,226</w:t>
            </w:r>
          </w:p>
          <w:p w14:paraId="7C0807F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50,281,423</w:t>
            </w:r>
          </w:p>
        </w:tc>
        <w:tc>
          <w:tcPr>
            <w:tcW w:w="1242" w:type="dxa"/>
            <w:gridSpan w:val="2"/>
            <w:vAlign w:val="center"/>
          </w:tcPr>
          <w:p w14:paraId="5B27BB2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E44527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3E1B692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C9DEE8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5,904,767</w:t>
            </w:r>
          </w:p>
        </w:tc>
      </w:tr>
      <w:tr w:rsidR="00B5259E" w:rsidRPr="00856EFB" w14:paraId="169C7516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2C5AB91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F7C5E4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513ACF3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82B8A7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196C57F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C76886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1A5C893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B084E0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38A56C7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1,431,437</w:t>
            </w:r>
          </w:p>
          <w:p w14:paraId="3D3E942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22,305</w:t>
            </w:r>
          </w:p>
        </w:tc>
        <w:tc>
          <w:tcPr>
            <w:tcW w:w="1243" w:type="dxa"/>
            <w:gridSpan w:val="2"/>
            <w:vAlign w:val="center"/>
          </w:tcPr>
          <w:p w14:paraId="24C6793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22,408,395</w:t>
            </w:r>
          </w:p>
          <w:p w14:paraId="6D2596D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248,408,676</w:t>
            </w:r>
          </w:p>
        </w:tc>
        <w:tc>
          <w:tcPr>
            <w:tcW w:w="1242" w:type="dxa"/>
            <w:gridSpan w:val="2"/>
            <w:vAlign w:val="center"/>
          </w:tcPr>
          <w:p w14:paraId="561877B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3B6925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0E19A13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849E9D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42,481,381</w:t>
            </w:r>
          </w:p>
        </w:tc>
      </w:tr>
      <w:tr w:rsidR="00B5259E" w:rsidRPr="00856EFB" w14:paraId="2513AC68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0B44854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EB944F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04987C1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8DD8AE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1627504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D3FBE1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116D1DD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21EFA6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197922D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1,223,556</w:t>
            </w:r>
          </w:p>
          <w:p w14:paraId="5739D79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42,799,483</w:t>
            </w:r>
          </w:p>
        </w:tc>
        <w:tc>
          <w:tcPr>
            <w:tcW w:w="1243" w:type="dxa"/>
            <w:gridSpan w:val="2"/>
            <w:vAlign w:val="center"/>
          </w:tcPr>
          <w:p w14:paraId="611074A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46,328,775</w:t>
            </w:r>
          </w:p>
          <w:p w14:paraId="4F57F85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114,115,046</w:t>
            </w:r>
          </w:p>
        </w:tc>
        <w:tc>
          <w:tcPr>
            <w:tcW w:w="1242" w:type="dxa"/>
            <w:gridSpan w:val="2"/>
            <w:vAlign w:val="center"/>
          </w:tcPr>
          <w:p w14:paraId="7CE015D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2,172,000</w:t>
            </w:r>
          </w:p>
          <w:p w14:paraId="3BB30EA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- 2,172,000</w:t>
            </w:r>
          </w:p>
        </w:tc>
        <w:tc>
          <w:tcPr>
            <w:tcW w:w="1243" w:type="dxa"/>
            <w:gridSpan w:val="2"/>
            <w:vAlign w:val="center"/>
          </w:tcPr>
          <w:p w14:paraId="5F46215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2,172,000</w:t>
            </w:r>
          </w:p>
          <w:p w14:paraId="207AE0E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41,358,291</w:t>
            </w:r>
          </w:p>
        </w:tc>
      </w:tr>
      <w:tr w:rsidR="00B5259E" w:rsidRPr="00856EFB" w14:paraId="767E7E44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7EC9D01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F4213E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450221E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DDBF32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- 5,500,000</w:t>
            </w:r>
          </w:p>
        </w:tc>
        <w:tc>
          <w:tcPr>
            <w:tcW w:w="1242" w:type="dxa"/>
            <w:gridSpan w:val="2"/>
            <w:vAlign w:val="center"/>
          </w:tcPr>
          <w:p w14:paraId="7A0C4DF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51840D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4E7B796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1ED385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5,500,000</w:t>
            </w:r>
          </w:p>
        </w:tc>
        <w:tc>
          <w:tcPr>
            <w:tcW w:w="1242" w:type="dxa"/>
            <w:vAlign w:val="center"/>
          </w:tcPr>
          <w:p w14:paraId="349725D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406,639</w:t>
            </w:r>
          </w:p>
          <w:p w14:paraId="25947B6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7,002,808</w:t>
            </w:r>
          </w:p>
        </w:tc>
        <w:tc>
          <w:tcPr>
            <w:tcW w:w="1243" w:type="dxa"/>
            <w:gridSpan w:val="2"/>
            <w:vAlign w:val="center"/>
          </w:tcPr>
          <w:p w14:paraId="4C4F22B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21,534,825</w:t>
            </w:r>
          </w:p>
          <w:p w14:paraId="12F4A45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408,109,249</w:t>
            </w:r>
          </w:p>
        </w:tc>
        <w:tc>
          <w:tcPr>
            <w:tcW w:w="1242" w:type="dxa"/>
            <w:gridSpan w:val="2"/>
            <w:vAlign w:val="center"/>
          </w:tcPr>
          <w:p w14:paraId="4E50BAB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80,213,598</w:t>
            </w:r>
          </w:p>
          <w:p w14:paraId="0A1747D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- 80,213,598</w:t>
            </w:r>
          </w:p>
        </w:tc>
        <w:tc>
          <w:tcPr>
            <w:tcW w:w="1243" w:type="dxa"/>
            <w:gridSpan w:val="2"/>
            <w:vAlign w:val="center"/>
          </w:tcPr>
          <w:p w14:paraId="3A2C8CC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80,213,598</w:t>
            </w:r>
          </w:p>
          <w:p w14:paraId="5A22720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112,888,587</w:t>
            </w:r>
          </w:p>
        </w:tc>
      </w:tr>
      <w:tr w:rsidR="00B5259E" w:rsidRPr="00856EFB" w14:paraId="07F6F1F5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6DBEE83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FDF8D6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4E3F7E6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4E1302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7E010FD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9CAD7C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45C480D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E8FEE5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12B7032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232</w:t>
            </w:r>
          </w:p>
          <w:p w14:paraId="11FFD11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537,140</w:t>
            </w:r>
          </w:p>
        </w:tc>
        <w:tc>
          <w:tcPr>
            <w:tcW w:w="1243" w:type="dxa"/>
            <w:gridSpan w:val="2"/>
            <w:vAlign w:val="center"/>
          </w:tcPr>
          <w:p w14:paraId="1E046F5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1,413,518</w:t>
            </w:r>
          </w:p>
          <w:p w14:paraId="2B30213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40,613,707</w:t>
            </w:r>
          </w:p>
        </w:tc>
        <w:tc>
          <w:tcPr>
            <w:tcW w:w="1242" w:type="dxa"/>
            <w:gridSpan w:val="2"/>
            <w:vAlign w:val="center"/>
          </w:tcPr>
          <w:p w14:paraId="707809A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818675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6B40B29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C104A1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6,875,000</w:t>
            </w:r>
          </w:p>
        </w:tc>
      </w:tr>
      <w:tr w:rsidR="00B5259E" w:rsidRPr="00856EFB" w14:paraId="1240ADA5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27ACEDD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02C2C0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9A24F8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2D2BED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79F0508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34DAEF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63D4F6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91C2C4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68DBCEC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3977A9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75478AD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4A7121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286E7D2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1C36DB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3154388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7097E5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800,000</w:t>
            </w:r>
          </w:p>
        </w:tc>
      </w:tr>
      <w:tr w:rsidR="00B5259E" w:rsidRPr="00856EFB" w14:paraId="74A8A26B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565244D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D27EB4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6F79262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5BA9F6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33832E6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4A971CE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23C7F5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5EE1A0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1A68535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F51BBD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30,000</w:t>
            </w:r>
          </w:p>
        </w:tc>
        <w:tc>
          <w:tcPr>
            <w:tcW w:w="1243" w:type="dxa"/>
            <w:gridSpan w:val="2"/>
            <w:vAlign w:val="center"/>
          </w:tcPr>
          <w:p w14:paraId="6DA030B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57B031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10,643,752</w:t>
            </w:r>
          </w:p>
        </w:tc>
        <w:tc>
          <w:tcPr>
            <w:tcW w:w="1242" w:type="dxa"/>
            <w:gridSpan w:val="2"/>
            <w:vAlign w:val="center"/>
          </w:tcPr>
          <w:p w14:paraId="4B31DB2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2B031B1" w14:textId="77777777" w:rsidR="00B5259E" w:rsidRPr="006A32DE" w:rsidRDefault="00B5259E" w:rsidP="004D35C8">
            <w:pPr>
              <w:tabs>
                <w:tab w:val="left" w:pos="1224"/>
              </w:tabs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4C6F2FB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0854B5A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19,512,000</w:t>
            </w:r>
          </w:p>
        </w:tc>
      </w:tr>
      <w:tr w:rsidR="00B5259E" w:rsidRPr="00856EFB" w14:paraId="536FCFBE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046BE434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A1E3FC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3581D1E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05E09C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42AA952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528BBE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6BE6D3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2714D1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7FA86C2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B4B43A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117046C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B56F3D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2,785,000</w:t>
            </w:r>
          </w:p>
        </w:tc>
        <w:tc>
          <w:tcPr>
            <w:tcW w:w="1242" w:type="dxa"/>
            <w:gridSpan w:val="2"/>
            <w:vAlign w:val="center"/>
          </w:tcPr>
          <w:p w14:paraId="71D4580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A41690B" w14:textId="77777777" w:rsidR="00B5259E" w:rsidRPr="006A32DE" w:rsidRDefault="00B5259E" w:rsidP="004D35C8">
            <w:pPr>
              <w:tabs>
                <w:tab w:val="left" w:pos="1272"/>
              </w:tabs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gridSpan w:val="2"/>
            <w:vAlign w:val="center"/>
          </w:tcPr>
          <w:p w14:paraId="3A67B1E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71FA0F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</w:tr>
      <w:tr w:rsidR="00B5259E" w:rsidRPr="00856EFB" w14:paraId="3BC1E734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038190F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CA2ADD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27F3083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18EDEE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510B05B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EE7DCC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100CC1B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46F542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4DFC467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28,274,725</w:t>
            </w:r>
          </w:p>
          <w:p w14:paraId="62291FF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158,119,263</w:t>
            </w:r>
          </w:p>
        </w:tc>
        <w:tc>
          <w:tcPr>
            <w:tcW w:w="1243" w:type="dxa"/>
            <w:gridSpan w:val="2"/>
            <w:vAlign w:val="center"/>
          </w:tcPr>
          <w:p w14:paraId="5EBB6E6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99,627,014</w:t>
            </w:r>
          </w:p>
          <w:p w14:paraId="5786C63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734,531,003</w:t>
            </w:r>
          </w:p>
        </w:tc>
        <w:tc>
          <w:tcPr>
            <w:tcW w:w="1242" w:type="dxa"/>
            <w:gridSpan w:val="2"/>
            <w:vAlign w:val="center"/>
          </w:tcPr>
          <w:p w14:paraId="6870498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9,413,304</w:t>
            </w:r>
          </w:p>
          <w:p w14:paraId="36C0EC46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- 9,413,304</w:t>
            </w:r>
          </w:p>
        </w:tc>
        <w:tc>
          <w:tcPr>
            <w:tcW w:w="1243" w:type="dxa"/>
            <w:gridSpan w:val="2"/>
            <w:vAlign w:val="center"/>
          </w:tcPr>
          <w:p w14:paraId="2235106C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12,307,357</w:t>
            </w:r>
          </w:p>
          <w:p w14:paraId="68C3D4A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343,414,176</w:t>
            </w:r>
          </w:p>
        </w:tc>
      </w:tr>
      <w:tr w:rsidR="00B5259E" w:rsidRPr="00856EFB" w14:paraId="538B2795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18CF9C3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FA9D50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615D897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5C6E741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146961F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29E0FE8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37905B4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380B7AE8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2B76D94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0979EE6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14,755,315</w:t>
            </w:r>
          </w:p>
        </w:tc>
        <w:tc>
          <w:tcPr>
            <w:tcW w:w="1243" w:type="dxa"/>
            <w:gridSpan w:val="2"/>
            <w:vAlign w:val="center"/>
          </w:tcPr>
          <w:p w14:paraId="25BACF9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50,217,613</w:t>
            </w:r>
          </w:p>
          <w:p w14:paraId="0AB9965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428,770,631</w:t>
            </w:r>
          </w:p>
        </w:tc>
        <w:tc>
          <w:tcPr>
            <w:tcW w:w="1242" w:type="dxa"/>
            <w:gridSpan w:val="2"/>
            <w:vAlign w:val="center"/>
          </w:tcPr>
          <w:p w14:paraId="0CCA397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24,377,107</w:t>
            </w:r>
          </w:p>
          <w:p w14:paraId="450B4F3D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- 24,377,107</w:t>
            </w:r>
          </w:p>
        </w:tc>
        <w:tc>
          <w:tcPr>
            <w:tcW w:w="1243" w:type="dxa"/>
            <w:gridSpan w:val="2"/>
            <w:vAlign w:val="center"/>
          </w:tcPr>
          <w:p w14:paraId="5DEBBC29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30,224,156</w:t>
            </w:r>
          </w:p>
          <w:p w14:paraId="379E6B6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600,844,162</w:t>
            </w:r>
          </w:p>
        </w:tc>
      </w:tr>
      <w:tr w:rsidR="00B5259E" w:rsidRPr="00856EFB" w14:paraId="55C62D42" w14:textId="77777777" w:rsidTr="00B525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5"/>
        </w:trPr>
        <w:tc>
          <w:tcPr>
            <w:tcW w:w="1242" w:type="dxa"/>
            <w:gridSpan w:val="4"/>
            <w:vAlign w:val="center"/>
          </w:tcPr>
          <w:p w14:paraId="1C7A5ED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D9429AE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580FC310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6FBB284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gridSpan w:val="2"/>
            <w:vAlign w:val="center"/>
          </w:tcPr>
          <w:p w14:paraId="7A0457F2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13AED56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3" w:type="dxa"/>
            <w:vAlign w:val="center"/>
          </w:tcPr>
          <w:p w14:paraId="353CA47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  <w:p w14:paraId="727DFB83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242" w:type="dxa"/>
            <w:vAlign w:val="center"/>
          </w:tcPr>
          <w:p w14:paraId="6626B6B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1,391,580</w:t>
            </w:r>
          </w:p>
          <w:p w14:paraId="763C7A7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41,296,595</w:t>
            </w:r>
          </w:p>
        </w:tc>
        <w:tc>
          <w:tcPr>
            <w:tcW w:w="1243" w:type="dxa"/>
            <w:gridSpan w:val="2"/>
            <w:vAlign w:val="center"/>
          </w:tcPr>
          <w:p w14:paraId="0934492F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29,043,135</w:t>
            </w:r>
          </w:p>
          <w:p w14:paraId="35E84B0B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456,422,587</w:t>
            </w:r>
          </w:p>
        </w:tc>
        <w:tc>
          <w:tcPr>
            <w:tcW w:w="1242" w:type="dxa"/>
            <w:gridSpan w:val="2"/>
            <w:vAlign w:val="center"/>
          </w:tcPr>
          <w:p w14:paraId="2B93BCF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617,824</w:t>
            </w:r>
          </w:p>
          <w:p w14:paraId="5DC50CA5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- 617,824</w:t>
            </w:r>
          </w:p>
        </w:tc>
        <w:tc>
          <w:tcPr>
            <w:tcW w:w="1243" w:type="dxa"/>
            <w:gridSpan w:val="2"/>
            <w:vAlign w:val="center"/>
          </w:tcPr>
          <w:p w14:paraId="6B8309A1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1,028,530</w:t>
            </w:r>
          </w:p>
          <w:p w14:paraId="1D1550B7" w14:textId="77777777" w:rsidR="00B5259E" w:rsidRPr="006A32DE" w:rsidRDefault="00B5259E" w:rsidP="004D35C8">
            <w:pPr>
              <w:spacing w:line="320" w:lineRule="exact"/>
              <w:jc w:val="right"/>
              <w:rPr>
                <w:rFonts w:ascii="新細明體" w:hAnsi="新細明體"/>
                <w:noProof/>
                <w:snapToGrid w:val="0"/>
                <w:color w:val="000000"/>
                <w:kern w:val="0"/>
                <w:sz w:val="20"/>
              </w:rPr>
            </w:pPr>
            <w:r w:rsidRPr="006A32DE">
              <w:rPr>
                <w:rFonts w:ascii="新細明體" w:hAnsi="新細明體" w:hint="eastAsia"/>
                <w:noProof/>
                <w:snapToGrid w:val="0"/>
                <w:color w:val="000000"/>
                <w:kern w:val="0"/>
                <w:sz w:val="20"/>
              </w:rPr>
              <w:t>92,311,199</w:t>
            </w:r>
          </w:p>
        </w:tc>
      </w:tr>
      <w:tr w:rsidR="00B5259E" w14:paraId="4A6AC573" w14:textId="77777777" w:rsidTr="00B525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hRule="exact" w:val="624"/>
          <w:tblHeader/>
        </w:trPr>
        <w:tc>
          <w:tcPr>
            <w:tcW w:w="9923" w:type="dxa"/>
            <w:gridSpan w:val="14"/>
            <w:vAlign w:val="bottom"/>
          </w:tcPr>
          <w:p w14:paraId="12BF27E9" w14:textId="77777777" w:rsidR="00B5259E" w:rsidRPr="00CA20F8" w:rsidRDefault="00B5259E" w:rsidP="004D35C8">
            <w:pPr>
              <w:wordWrap w:val="0"/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b/>
                <w:spacing w:val="10"/>
                <w:sz w:val="32"/>
                <w:szCs w:val="36"/>
                <w:u w:val="single"/>
              </w:rPr>
              <w:lastRenderedPageBreak/>
              <w:br w:type="page"/>
            </w: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 w:rsidRPr="002070C5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玖</w:t>
            </w:r>
            <w:r w:rsidRPr="00CA20F8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、</w:t>
            </w:r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</w:t>
            </w:r>
            <w:proofErr w:type="gramEnd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</w:t>
            </w:r>
          </w:p>
        </w:tc>
      </w:tr>
      <w:tr w:rsidR="00B5259E" w14:paraId="27CF1493" w14:textId="77777777" w:rsidTr="00B525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hRule="exact" w:val="340"/>
          <w:tblHeader/>
        </w:trPr>
        <w:tc>
          <w:tcPr>
            <w:tcW w:w="9923" w:type="dxa"/>
            <w:gridSpan w:val="14"/>
          </w:tcPr>
          <w:p w14:paraId="7D25A244" w14:textId="77777777" w:rsidR="00B5259E" w:rsidRDefault="00B5259E" w:rsidP="004D35C8">
            <w:pPr>
              <w:jc w:val="center"/>
              <w:rPr>
                <w:color w:val="000000"/>
                <w:sz w:val="20"/>
              </w:rPr>
            </w:pPr>
          </w:p>
        </w:tc>
      </w:tr>
      <w:tr w:rsidR="00B5259E" w14:paraId="55CC14B4" w14:textId="77777777" w:rsidTr="00B525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hRule="exact" w:val="369"/>
          <w:tblHeader/>
        </w:trPr>
        <w:tc>
          <w:tcPr>
            <w:tcW w:w="3598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0745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773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2F04C0ED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1C49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B5259E" w14:paraId="51EC2C40" w14:textId="77777777" w:rsidTr="00B525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hRule="exact" w:val="369"/>
          <w:tblHeader/>
        </w:trPr>
        <w:tc>
          <w:tcPr>
            <w:tcW w:w="3598" w:type="dxa"/>
            <w:gridSpan w:val="6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14324B8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3773" w:type="dxa"/>
            <w:gridSpan w:val="4"/>
            <w:vMerge/>
            <w:vAlign w:val="center"/>
          </w:tcPr>
          <w:p w14:paraId="57E46CD3" w14:textId="77777777" w:rsidR="00B5259E" w:rsidRPr="00915FD1" w:rsidRDefault="00B5259E" w:rsidP="004D35C8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D84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B5259E" w14:paraId="53A83334" w14:textId="77777777" w:rsidTr="00B525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hRule="exact" w:val="369"/>
          <w:tblHeader/>
        </w:trPr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6A7148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88D5C9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58F5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A025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77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379013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D9EDA35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5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5EAAA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B5259E" w:rsidRPr="000B6FB1" w14:paraId="453020A1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6C13B9D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6E18DB30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bottom w:val="nil"/>
            </w:tcBorders>
            <w:shd w:val="clear" w:color="auto" w:fill="auto"/>
            <w:vAlign w:val="center"/>
          </w:tcPr>
          <w:p w14:paraId="4A9DA2AB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C76590F" w14:textId="77777777" w:rsidR="00B5259E" w:rsidRPr="00FD7725" w:rsidRDefault="00B5259E" w:rsidP="004D35C8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</w:t>
            </w:r>
            <w:r w:rsidRPr="00FD77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計</w:t>
            </w:r>
          </w:p>
        </w:tc>
        <w:tc>
          <w:tcPr>
            <w:tcW w:w="377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03434D40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7F73796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21C5D31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5259E" w:rsidRPr="000B6FB1" w14:paraId="41D03AE9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26095D4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FD7725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2E60E1F3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8EB63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B1314" w14:textId="77777777" w:rsidR="00B5259E" w:rsidRPr="00FD7725" w:rsidRDefault="00B5259E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179F24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0D663" w14:textId="77777777" w:rsidR="00B5259E" w:rsidRPr="00F308B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6D512F" w14:textId="77777777" w:rsidR="00B5259E" w:rsidRPr="00F308B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5259E" w:rsidRPr="000B6FB1" w14:paraId="40EAAA78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C70D761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4003A32B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noProof/>
                <w:sz w:val="20"/>
              </w:rPr>
              <w:t>70</w:t>
            </w: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77712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FCE32" w14:textId="77777777" w:rsidR="00B5259E" w:rsidRPr="00FD7725" w:rsidRDefault="00B5259E" w:rsidP="004D35C8">
            <w:pPr>
              <w:ind w:leftChars="100" w:left="240" w:rightChars="-11" w:right="-26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noProof/>
                <w:sz w:val="20"/>
              </w:rPr>
              <w:t>臺中市交通事件裁決處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63A24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15915" w14:textId="77777777" w:rsidR="00B5259E" w:rsidRPr="00511B97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36AF3" w14:textId="77777777" w:rsidR="00B5259E" w:rsidRPr="00511B97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B5259E" w:rsidRPr="000B6FB1" w14:paraId="5A903183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9A8E4C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1551B5C8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767A9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0AC76" w14:textId="77777777" w:rsidR="00B5259E" w:rsidRPr="00FD7725" w:rsidRDefault="00B5259E" w:rsidP="004D35C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罰金罰鍰及怠金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524A0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D7725">
              <w:rPr>
                <w:rFonts w:ascii="標楷體" w:eastAsia="標楷體" w:hAnsi="標楷體" w:hint="eastAsia"/>
                <w:noProof/>
                <w:sz w:val="20"/>
              </w:rPr>
              <w:t>增列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104至111年度</w:t>
            </w:r>
            <w:r w:rsidRPr="00FD7725">
              <w:rPr>
                <w:rFonts w:ascii="標楷體" w:eastAsia="標楷體" w:hAnsi="標楷體" w:hint="eastAsia"/>
                <w:noProof/>
                <w:sz w:val="20"/>
              </w:rPr>
              <w:t>應收罰鍰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漏</w:t>
            </w:r>
            <w:r w:rsidRPr="00FD7725">
              <w:rPr>
                <w:rFonts w:ascii="標楷體" w:eastAsia="標楷體" w:hAnsi="標楷體" w:hint="eastAsia"/>
                <w:noProof/>
                <w:sz w:val="20"/>
              </w:rPr>
              <w:t>列金額。</w:t>
            </w: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AEE56" w14:textId="77777777" w:rsidR="00B5259E" w:rsidRPr="00511B97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6156A" w14:textId="77777777" w:rsidR="00B5259E" w:rsidRPr="00511B97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B5259E" w:rsidRPr="000B6FB1" w14:paraId="46D91226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C85CA8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/>
                <w:noProof/>
                <w:sz w:val="20"/>
              </w:rPr>
              <w:t>3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699792B6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44FB8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32C7F" w14:textId="77777777" w:rsidR="00B5259E" w:rsidRPr="00FD7725" w:rsidRDefault="00B5259E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FD77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ED848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C1B51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0F87A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5259E" w:rsidRPr="000B6FB1" w14:paraId="1BD08732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9A0DA1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01099A75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Cs/>
                <w:noProof/>
                <w:sz w:val="20"/>
              </w:rPr>
              <w:t>63</w:t>
            </w: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71A1F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20A21" w14:textId="77777777" w:rsidR="00B5259E" w:rsidRPr="00FD7725" w:rsidRDefault="00B5259E" w:rsidP="004D35C8">
            <w:pPr>
              <w:ind w:leftChars="100" w:left="240" w:rightChars="-11" w:right="-26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0"/>
              </w:rPr>
            </w:pPr>
            <w:r w:rsidRPr="00D139B6">
              <w:rPr>
                <w:rFonts w:ascii="標楷體" w:eastAsia="標楷體" w:hAnsi="標楷體" w:hint="eastAsia"/>
                <w:noProof/>
                <w:sz w:val="20"/>
              </w:rPr>
              <w:t>臺中市政府經濟發展局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B6462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6FFFC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72E1B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B5259E" w:rsidRPr="000B6FB1" w14:paraId="31D68063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9DF4449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754B640E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A6E7C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Cs/>
                <w:noProof/>
                <w:sz w:val="20"/>
              </w:rPr>
              <w:t>2</w:t>
            </w: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D7F90" w14:textId="77777777" w:rsidR="00B5259E" w:rsidRPr="00FD7725" w:rsidRDefault="00B5259E" w:rsidP="004D35C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使用規費收入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37C1A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4C4CDD">
              <w:rPr>
                <w:rFonts w:ascii="標楷體" w:eastAsia="標楷體" w:hAnsi="標楷體" w:hint="eastAsia"/>
                <w:noProof/>
                <w:sz w:val="20"/>
              </w:rPr>
              <w:t>增列108至111年度道路型攤販集中區道路使用規費。</w:t>
            </w: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C9B2E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A1437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B5259E" w:rsidRPr="000B6FB1" w14:paraId="6E6BC0D5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0819DA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/>
                <w:noProof/>
                <w:sz w:val="20"/>
              </w:rPr>
              <w:t>6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0AD48967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7F9A8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14F37" w14:textId="77777777" w:rsidR="00B5259E" w:rsidRPr="00FD7725" w:rsidRDefault="00B5259E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FD77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8B8C3" w14:textId="77777777" w:rsidR="00B5259E" w:rsidRPr="00FD7725" w:rsidRDefault="00B5259E" w:rsidP="004D35C8">
            <w:pPr>
              <w:ind w:leftChars="100" w:left="240"/>
              <w:jc w:val="both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4EB20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D261C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5259E" w:rsidRPr="000B6FB1" w14:paraId="04184C8E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162"/>
        </w:trPr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6D1A237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2348F51E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Cs/>
                <w:noProof/>
                <w:sz w:val="20"/>
              </w:rPr>
              <w:t>38</w:t>
            </w: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05145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AA7F2" w14:textId="77777777" w:rsidR="00B5259E" w:rsidRPr="00FD7725" w:rsidRDefault="00B5259E" w:rsidP="004D35C8">
            <w:pPr>
              <w:ind w:leftChars="100" w:left="240" w:rightChars="-5" w:right="-1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FD7725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臺中市政府建設局</w:t>
            </w:r>
          </w:p>
        </w:tc>
        <w:tc>
          <w:tcPr>
            <w:tcW w:w="37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9CDA0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23D61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98C4E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B5259E" w:rsidRPr="000B6FB1" w14:paraId="0795782B" w14:textId="77777777" w:rsidTr="00B525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6" w:type="dxa"/>
          <w:cantSplit/>
          <w:trHeight w:val="1279"/>
        </w:trPr>
        <w:tc>
          <w:tcPr>
            <w:tcW w:w="37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33D8A40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</w:tcBorders>
            <w:shd w:val="clear" w:color="auto" w:fill="auto"/>
            <w:vAlign w:val="center"/>
          </w:tcPr>
          <w:p w14:paraId="5AED8899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</w:tcBorders>
            <w:shd w:val="clear" w:color="auto" w:fill="auto"/>
            <w:vAlign w:val="center"/>
          </w:tcPr>
          <w:p w14:paraId="659E3D22" w14:textId="77777777" w:rsidR="00B5259E" w:rsidRPr="00FD7725" w:rsidRDefault="00B5259E" w:rsidP="004D35C8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/>
                <w:bCs/>
                <w:noProof/>
                <w:sz w:val="20"/>
              </w:rPr>
              <w:t>1</w:t>
            </w:r>
          </w:p>
        </w:tc>
        <w:tc>
          <w:tcPr>
            <w:tcW w:w="2464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029C1C3E" w14:textId="77777777" w:rsidR="00B5259E" w:rsidRPr="00FD7725" w:rsidRDefault="00B5259E" w:rsidP="004D35C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FD7725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773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39F436AA" w14:textId="77777777" w:rsidR="00B5259E" w:rsidRPr="00FD7725" w:rsidRDefault="00B5259E" w:rsidP="004D35C8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C4CDD">
              <w:rPr>
                <w:rFonts w:ascii="標楷體" w:eastAsia="標楷體" w:hAnsi="標楷體" w:hint="eastAsia"/>
                <w:noProof/>
                <w:sz w:val="20"/>
              </w:rPr>
              <w:t>減列無須保留之計畫型補助收入。</w:t>
            </w:r>
          </w:p>
        </w:tc>
        <w:tc>
          <w:tcPr>
            <w:tcW w:w="1297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8E1DDD1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5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C078566" w14:textId="77777777" w:rsidR="00B5259E" w:rsidRPr="0053713C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</w:tbl>
    <w:p w14:paraId="0C2FC27F" w14:textId="77777777" w:rsidR="00B5259E" w:rsidRDefault="00B5259E" w:rsidP="00B5259E">
      <w:pPr>
        <w:widowControl/>
        <w:spacing w:line="20" w:lineRule="exact"/>
        <w:rPr>
          <w:rFonts w:hAnsi="標楷體"/>
          <w:sz w:val="22"/>
          <w:szCs w:val="22"/>
        </w:rPr>
      </w:pPr>
    </w:p>
    <w:tbl>
      <w:tblPr>
        <w:tblW w:w="9895" w:type="dxa"/>
        <w:tblInd w:w="28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5"/>
        <w:gridCol w:w="992"/>
        <w:gridCol w:w="921"/>
        <w:gridCol w:w="922"/>
        <w:gridCol w:w="1205"/>
        <w:gridCol w:w="1039"/>
        <w:gridCol w:w="1388"/>
        <w:gridCol w:w="2323"/>
      </w:tblGrid>
      <w:tr w:rsidR="00B5259E" w14:paraId="3C6042A2" w14:textId="77777777" w:rsidTr="004D35C8">
        <w:trPr>
          <w:cantSplit/>
          <w:trHeight w:hRule="exact" w:val="624"/>
          <w:tblHeader/>
        </w:trPr>
        <w:tc>
          <w:tcPr>
            <w:tcW w:w="9895" w:type="dxa"/>
            <w:gridSpan w:val="8"/>
            <w:vAlign w:val="bottom"/>
          </w:tcPr>
          <w:p w14:paraId="1F453072" w14:textId="77777777" w:rsidR="00B5259E" w:rsidRPr="00CA20F8" w:rsidRDefault="00B5259E" w:rsidP="004D35C8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總決算歲入決算</w:t>
            </w:r>
            <w:proofErr w:type="gramStart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B5259E" w14:paraId="2D3F51AD" w14:textId="77777777" w:rsidTr="004D35C8">
        <w:trPr>
          <w:cantSplit/>
          <w:trHeight w:hRule="exact" w:val="340"/>
          <w:tblHeader/>
        </w:trPr>
        <w:tc>
          <w:tcPr>
            <w:tcW w:w="9895" w:type="dxa"/>
            <w:gridSpan w:val="8"/>
            <w:vAlign w:val="bottom"/>
          </w:tcPr>
          <w:p w14:paraId="53E903B0" w14:textId="77777777" w:rsidR="00B5259E" w:rsidRPr="005B0E6F" w:rsidRDefault="00B5259E" w:rsidP="004D35C8">
            <w:pPr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 w:rsidRPr="005B0E6F">
              <w:rPr>
                <w:rFonts w:ascii="標楷體" w:eastAsia="標楷體" w:hAnsi="標楷體" w:hint="eastAsia"/>
                <w:sz w:val="20"/>
              </w:rPr>
              <w:t>單位</w:t>
            </w:r>
            <w:r w:rsidRPr="005B0E6F">
              <w:rPr>
                <w:rFonts w:ascii="標楷體" w:eastAsia="標楷體" w:hAnsi="標楷體"/>
                <w:sz w:val="20"/>
              </w:rPr>
              <w:t>：</w:t>
            </w:r>
            <w:r w:rsidRPr="005B0E6F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B5259E" w:rsidRPr="00D67C8E" w14:paraId="7E724A88" w14:textId="77777777" w:rsidTr="004D35C8">
        <w:trPr>
          <w:cantSplit/>
          <w:trHeight w:hRule="exact" w:val="369"/>
          <w:tblHeader/>
        </w:trPr>
        <w:tc>
          <w:tcPr>
            <w:tcW w:w="6184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D3269" w14:textId="77777777" w:rsidR="00B5259E" w:rsidRPr="00915FD1" w:rsidRDefault="00B5259E" w:rsidP="004D35C8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3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DF3DACE" w14:textId="77777777" w:rsidR="00B5259E" w:rsidRPr="00811DB9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811DB9">
              <w:rPr>
                <w:rFonts w:ascii="標楷體" w:eastAsia="標楷體" w:hAnsi="標楷體" w:hint="eastAsia"/>
                <w:b/>
                <w:spacing w:val="-6"/>
                <w:sz w:val="20"/>
              </w:rPr>
              <w:t>應繳回市庫數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F1E09FF" w14:textId="77777777" w:rsidR="00B5259E" w:rsidRPr="00887C22" w:rsidRDefault="00B5259E" w:rsidP="004D35C8">
            <w:pPr>
              <w:ind w:left="10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887C22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5259E" w:rsidRPr="00D67C8E" w14:paraId="4117F3B2" w14:textId="77777777" w:rsidTr="004D35C8">
        <w:trPr>
          <w:cantSplit/>
          <w:trHeight w:hRule="exact" w:val="369"/>
          <w:tblHeader/>
        </w:trPr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4DE1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915FD1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57A0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87961" w14:textId="77777777" w:rsidR="00B5259E" w:rsidRPr="00915FD1" w:rsidRDefault="00B5259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9564E3" w14:textId="77777777" w:rsidR="00B5259E" w:rsidRPr="005B0E6F" w:rsidRDefault="00B5259E" w:rsidP="004D35C8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323" w:type="dxa"/>
            <w:vMerge/>
            <w:tcBorders>
              <w:left w:val="single" w:sz="12" w:space="0" w:color="auto"/>
              <w:right w:val="nil"/>
            </w:tcBorders>
          </w:tcPr>
          <w:p w14:paraId="2E4C52F9" w14:textId="77777777" w:rsidR="00B5259E" w:rsidRPr="005B0E6F" w:rsidRDefault="00B5259E" w:rsidP="004D35C8">
            <w:pPr>
              <w:ind w:right="414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B5259E" w:rsidRPr="00D67C8E" w14:paraId="73B4566A" w14:textId="77777777" w:rsidTr="004D35C8">
        <w:trPr>
          <w:cantSplit/>
          <w:trHeight w:hRule="exact" w:val="369"/>
          <w:tblHeader/>
        </w:trPr>
        <w:tc>
          <w:tcPr>
            <w:tcW w:w="1105" w:type="dxa"/>
            <w:tcBorders>
              <w:top w:val="nil"/>
              <w:bottom w:val="single" w:sz="4" w:space="0" w:color="auto"/>
            </w:tcBorders>
            <w:vAlign w:val="center"/>
          </w:tcPr>
          <w:p w14:paraId="4EECDA51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6F80296B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22C1DF77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02A699CC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4C66D81D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07DA270" w14:textId="77777777" w:rsidR="00B5259E" w:rsidRPr="00915FD1" w:rsidRDefault="00B5259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D5B43" w14:textId="77777777" w:rsidR="00B5259E" w:rsidRPr="005B0E6F" w:rsidRDefault="00B5259E" w:rsidP="004D35C8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323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732D222" w14:textId="77777777" w:rsidR="00B5259E" w:rsidRPr="005B0E6F" w:rsidRDefault="00B5259E" w:rsidP="004D35C8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B5259E" w:rsidRPr="00B8370F" w14:paraId="3EA5F1B7" w14:textId="77777777" w:rsidTr="004D35C8">
        <w:trPr>
          <w:cantSplit/>
          <w:trHeight w:val="1162"/>
        </w:trPr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14:paraId="68640848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688,230,837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609EA20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  <w:vAlign w:val="center"/>
          </w:tcPr>
          <w:p w14:paraId="40BAA149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56F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334,741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64B3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688,230,837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02F895E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334,741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AB5AA9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21D88">
              <w:rPr>
                <w:rFonts w:asciiTheme="minorEastAsia" w:eastAsiaTheme="minorEastAsia" w:hAnsiTheme="minorEastAsia"/>
                <w:b/>
                <w:noProof/>
                <w:sz w:val="20"/>
              </w:rPr>
              <w:t>688,230,837</w:t>
            </w:r>
          </w:p>
        </w:tc>
        <w:tc>
          <w:tcPr>
            <w:tcW w:w="2323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5D918F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B5259E" w:rsidRPr="00B8370F" w14:paraId="6EDF4ECC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6E05A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/>
                <w:b/>
                <w:noProof/>
                <w:sz w:val="20"/>
              </w:rPr>
              <w:t>688,045,054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49EBF5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DFB3B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BEF8E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214B8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688,045,054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DD1B387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0E13654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688,045,054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EE3120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B5259E" w:rsidRPr="00B8370F" w14:paraId="4ED93278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ECE77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/>
                <w:bCs/>
                <w:noProof/>
                <w:sz w:val="20"/>
              </w:rPr>
              <w:t>688,045,054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3638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D0F2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B02FD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E8A1E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688,045,054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B254B1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0BE489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688,045,054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F361CF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29FC0855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44D87F51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4099297B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B5259E" w:rsidRPr="00B8370F" w14:paraId="4A32A22D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1F6D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/>
                <w:bCs/>
                <w:noProof/>
                <w:sz w:val="20"/>
              </w:rPr>
              <w:t>688,045,054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685DF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A7CAD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DC953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12BC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688,045,054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14934BC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078AFB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688,045,054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F8F743" w14:textId="77777777" w:rsidR="00B5259E" w:rsidRPr="006504D7" w:rsidRDefault="00B5259E" w:rsidP="004D35C8">
            <w:pPr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6504D7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屬應收性質，尚待繼續處理。</w:t>
            </w:r>
          </w:p>
        </w:tc>
      </w:tr>
      <w:tr w:rsidR="00B5259E" w:rsidRPr="00B8370F" w14:paraId="092B5128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4743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/>
                <w:b/>
                <w:noProof/>
                <w:sz w:val="20"/>
              </w:rPr>
              <w:t>185,783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B099E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CCF9C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56C03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D8ED9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185,783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3DF9EB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9731B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185,783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B19845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B5259E" w:rsidRPr="00B8370F" w14:paraId="5F661B40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526F3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/>
                <w:bCs/>
                <w:noProof/>
                <w:sz w:val="20"/>
              </w:rPr>
              <w:t>185,783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413B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437DB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9C2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59A7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185,783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E22D5F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63FD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185,783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7AF06B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B5259E" w:rsidRPr="00B8370F" w14:paraId="2D5C35C4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0530B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/>
                <w:bCs/>
                <w:noProof/>
                <w:sz w:val="20"/>
              </w:rPr>
              <w:t>185,783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EC34F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78058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39738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D24B9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185,783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F169DD4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1B8F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185,783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0B0D2" w14:textId="77777777" w:rsidR="00B5259E" w:rsidRPr="006504D7" w:rsidRDefault="00B5259E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6504D7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屬應收性質，尚待繼續處理。</w:t>
            </w:r>
            <w:r w:rsidRPr="006504D7"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  <w:t xml:space="preserve"> </w:t>
            </w:r>
          </w:p>
        </w:tc>
      </w:tr>
      <w:tr w:rsidR="00B5259E" w:rsidRPr="00B8370F" w14:paraId="16ED4FA9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7730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395D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79CCA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6C2D4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334,741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D29DD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09BDE0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/>
                <w:noProof/>
                <w:sz w:val="20"/>
              </w:rPr>
              <w:t>334,741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A164C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A2C1AF" w14:textId="77777777" w:rsidR="00B5259E" w:rsidRPr="00FD7725" w:rsidRDefault="00B5259E" w:rsidP="004D35C8">
            <w:pPr>
              <w:ind w:rightChars="10" w:right="24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B5259E" w:rsidRPr="00B8370F" w14:paraId="1BC3FAAF" w14:textId="77777777" w:rsidTr="004D35C8">
        <w:trPr>
          <w:cantSplit/>
          <w:trHeight w:val="1162"/>
        </w:trPr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5CE4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64E8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EA239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4C1C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334,741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9B2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C31E30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334,741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DE8909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BF8C8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B5259E" w:rsidRPr="00B8370F" w14:paraId="11D07AB2" w14:textId="77777777" w:rsidTr="004D35C8">
        <w:trPr>
          <w:cantSplit/>
          <w:trHeight w:val="1279"/>
        </w:trPr>
        <w:tc>
          <w:tcPr>
            <w:tcW w:w="11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74BFE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F1C5F9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44B3E0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116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334,741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472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C1FE1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8093E">
              <w:rPr>
                <w:rFonts w:asciiTheme="minorEastAsia" w:eastAsiaTheme="minorEastAsia" w:hAnsiTheme="minorEastAsia"/>
                <w:bCs/>
                <w:noProof/>
                <w:sz w:val="20"/>
              </w:rPr>
              <w:t>334,741</w:t>
            </w:r>
          </w:p>
        </w:tc>
        <w:tc>
          <w:tcPr>
            <w:tcW w:w="1388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5FEC1A" w14:textId="77777777" w:rsidR="00B5259E" w:rsidRPr="003917CF" w:rsidRDefault="00B5259E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A232F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2323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F19AE8" w14:textId="77777777" w:rsidR="00B5259E" w:rsidRPr="00FD7725" w:rsidRDefault="00B5259E" w:rsidP="004D35C8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</w:tbl>
    <w:p w14:paraId="05FFABED" w14:textId="77777777" w:rsidR="00B5259E" w:rsidRPr="00B8370F" w:rsidRDefault="00B5259E" w:rsidP="00B5259E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p w14:paraId="54F9EEE1" w14:textId="77777777" w:rsidR="002A0E3D" w:rsidRPr="002A0E3D" w:rsidRDefault="002A0E3D" w:rsidP="002A0E3D"/>
    <w:tbl>
      <w:tblPr>
        <w:tblW w:w="97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"/>
        <w:gridCol w:w="261"/>
        <w:gridCol w:w="261"/>
        <w:gridCol w:w="2548"/>
        <w:gridCol w:w="4129"/>
        <w:gridCol w:w="1169"/>
        <w:gridCol w:w="1169"/>
      </w:tblGrid>
      <w:tr w:rsidR="002A0E3D" w:rsidRPr="002A0E3D" w14:paraId="34713FD5" w14:textId="77777777" w:rsidTr="004D35C8">
        <w:trPr>
          <w:cantSplit/>
          <w:trHeight w:val="567"/>
          <w:tblHeader/>
        </w:trPr>
        <w:tc>
          <w:tcPr>
            <w:tcW w:w="9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E0DB9" w14:textId="77777777" w:rsidR="002A0E3D" w:rsidRPr="002A0E3D" w:rsidRDefault="002A0E3D" w:rsidP="002A0E3D">
            <w:pPr>
              <w:wordWrap w:val="0"/>
              <w:jc w:val="right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拾</w:t>
            </w:r>
            <w:r w:rsidRPr="002A0E3D"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  <w:t>、</w:t>
            </w: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中華民國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111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年度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臺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中市</w:t>
            </w:r>
          </w:p>
        </w:tc>
      </w:tr>
      <w:tr w:rsidR="002A0E3D" w:rsidRPr="002A0E3D" w14:paraId="6A0CB21E" w14:textId="77777777" w:rsidTr="004D35C8">
        <w:trPr>
          <w:cantSplit/>
          <w:trHeight w:val="364"/>
          <w:tblHeader/>
        </w:trPr>
        <w:tc>
          <w:tcPr>
            <w:tcW w:w="97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AAF1C" w14:textId="77777777" w:rsidR="002A0E3D" w:rsidRPr="002A0E3D" w:rsidRDefault="002A0E3D" w:rsidP="002A0E3D">
            <w:pPr>
              <w:jc w:val="center"/>
              <w:rPr>
                <w:sz w:val="20"/>
              </w:rPr>
            </w:pPr>
          </w:p>
        </w:tc>
      </w:tr>
      <w:tr w:rsidR="002A0E3D" w:rsidRPr="002A0E3D" w14:paraId="134B7CB9" w14:textId="77777777" w:rsidTr="004D35C8">
        <w:trPr>
          <w:cantSplit/>
          <w:trHeight w:hRule="exact" w:val="360"/>
          <w:tblHeader/>
        </w:trPr>
        <w:tc>
          <w:tcPr>
            <w:tcW w:w="333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41A06F0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412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588D716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DB06626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2A0E3D" w:rsidRPr="002A0E3D" w14:paraId="4C7964F9" w14:textId="77777777" w:rsidTr="004D35C8">
        <w:trPr>
          <w:cantSplit/>
          <w:trHeight w:hRule="exact" w:val="340"/>
          <w:tblHeader/>
        </w:trPr>
        <w:tc>
          <w:tcPr>
            <w:tcW w:w="3330" w:type="dxa"/>
            <w:gridSpan w:val="4"/>
            <w:vMerge/>
            <w:tcBorders>
              <w:top w:val="nil"/>
              <w:left w:val="nil"/>
              <w:bottom w:val="nil"/>
            </w:tcBorders>
          </w:tcPr>
          <w:p w14:paraId="51FC9288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29" w:type="dxa"/>
            <w:vMerge/>
            <w:tcBorders>
              <w:top w:val="nil"/>
              <w:bottom w:val="nil"/>
            </w:tcBorders>
            <w:vAlign w:val="center"/>
          </w:tcPr>
          <w:p w14:paraId="618E56A0" w14:textId="77777777" w:rsidR="002A0E3D" w:rsidRPr="002A0E3D" w:rsidRDefault="002A0E3D" w:rsidP="002A0E3D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358E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2A0E3D" w:rsidRPr="002A0E3D" w14:paraId="18AC07FA" w14:textId="77777777" w:rsidTr="004D35C8">
        <w:trPr>
          <w:cantSplit/>
          <w:trHeight w:hRule="exact" w:val="340"/>
          <w:tblHeader/>
        </w:trPr>
        <w:tc>
          <w:tcPr>
            <w:tcW w:w="260" w:type="dxa"/>
            <w:tcBorders>
              <w:left w:val="nil"/>
              <w:bottom w:val="single" w:sz="4" w:space="0" w:color="auto"/>
            </w:tcBorders>
            <w:vAlign w:val="center"/>
          </w:tcPr>
          <w:p w14:paraId="68237CDF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347A5DBD" w14:textId="77777777" w:rsidR="002A0E3D" w:rsidRPr="002A0E3D" w:rsidRDefault="002A0E3D" w:rsidP="002A0E3D">
            <w:pPr>
              <w:ind w:leftChars="-13" w:left="-3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556AF69F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03841F3C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129" w:type="dxa"/>
            <w:vMerge/>
            <w:tcBorders>
              <w:bottom w:val="single" w:sz="4" w:space="0" w:color="auto"/>
            </w:tcBorders>
            <w:vAlign w:val="center"/>
          </w:tcPr>
          <w:p w14:paraId="7EAF02BB" w14:textId="77777777" w:rsidR="002A0E3D" w:rsidRPr="002A0E3D" w:rsidRDefault="002A0E3D" w:rsidP="002A0E3D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B08BA25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D9DACF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2A0E3D" w:rsidRPr="002A0E3D" w14:paraId="2D7C97F0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60" w:type="dxa"/>
            <w:shd w:val="clear" w:color="auto" w:fill="auto"/>
            <w:vAlign w:val="center"/>
          </w:tcPr>
          <w:p w14:paraId="1ABAADF5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6B042F5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3057843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3E37236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                 計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77A17394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7DBFF9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DE9CD7B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2A0E3D" w:rsidRPr="002A0E3D" w14:paraId="7CF957F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60" w:type="dxa"/>
            <w:shd w:val="clear" w:color="auto" w:fill="auto"/>
            <w:vAlign w:val="center"/>
          </w:tcPr>
          <w:p w14:paraId="1FDDAB21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5FADBC5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3CDD2AE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A184D4E" w14:textId="77777777" w:rsidR="002A0E3D" w:rsidRPr="002A0E3D" w:rsidRDefault="002A0E3D" w:rsidP="002A0E3D">
            <w:pPr>
              <w:spacing w:line="524" w:lineRule="atLeas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臺中市政府都市發展局主管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315A78FC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6E0389B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2E88314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2A0E3D" w:rsidRPr="002A0E3D" w14:paraId="1C71A885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60" w:type="dxa"/>
            <w:shd w:val="clear" w:color="auto" w:fill="auto"/>
            <w:vAlign w:val="center"/>
          </w:tcPr>
          <w:p w14:paraId="04B0F721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4055048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AE5A2D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6A4CCED" w14:textId="77777777" w:rsidR="002A0E3D" w:rsidRPr="002A0E3D" w:rsidRDefault="002A0E3D" w:rsidP="002A0E3D">
            <w:pPr>
              <w:ind w:leftChars="100" w:left="240"/>
              <w:jc w:val="both"/>
              <w:rPr>
                <w:rFonts w:ascii="標楷體" w:eastAsia="標楷體" w:hAnsi="標楷體"/>
                <w:noProof/>
                <w:spacing w:val="-20"/>
                <w:sz w:val="20"/>
              </w:rPr>
            </w:pPr>
          </w:p>
          <w:p w14:paraId="3B566A21" w14:textId="77777777" w:rsidR="002A0E3D" w:rsidRPr="002A0E3D" w:rsidRDefault="002A0E3D" w:rsidP="002A0E3D">
            <w:pPr>
              <w:ind w:leftChars="100" w:left="240"/>
              <w:rPr>
                <w:rFonts w:ascii="標楷體" w:eastAsia="標楷體" w:hAnsi="標楷體"/>
                <w:spacing w:val="-20"/>
                <w:sz w:val="20"/>
              </w:rPr>
            </w:pPr>
            <w:r w:rsidRPr="00C64BD3">
              <w:rPr>
                <w:rFonts w:ascii="標楷體" w:eastAsia="標楷體" w:hAnsi="標楷體" w:hint="eastAsia"/>
                <w:noProof/>
                <w:w w:val="95"/>
                <w:kern w:val="0"/>
                <w:sz w:val="20"/>
                <w:fitText w:val="2300" w:id="-1226656765"/>
              </w:rPr>
              <w:t>臺中市政府住宅發展工程</w:t>
            </w:r>
            <w:r w:rsidRPr="00C64BD3">
              <w:rPr>
                <w:rFonts w:ascii="標楷體" w:eastAsia="標楷體" w:hAnsi="標楷體" w:hint="eastAsia"/>
                <w:noProof/>
                <w:spacing w:val="10"/>
                <w:w w:val="95"/>
                <w:kern w:val="0"/>
                <w:sz w:val="20"/>
                <w:fitText w:val="2300" w:id="-1226656765"/>
              </w:rPr>
              <w:t>處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7D323925" w14:textId="77777777" w:rsidR="002A0E3D" w:rsidRPr="002A0E3D" w:rsidRDefault="002A0E3D" w:rsidP="002A0E3D">
            <w:pPr>
              <w:spacing w:line="240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AC73363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70B02A8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</w:tr>
      <w:tr w:rsidR="002A0E3D" w:rsidRPr="002A0E3D" w14:paraId="3B63B11F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60" w:type="dxa"/>
            <w:shd w:val="clear" w:color="auto" w:fill="auto"/>
            <w:vAlign w:val="center"/>
          </w:tcPr>
          <w:p w14:paraId="4F5AC6B7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886307F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EFF660E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6FB12D6" w14:textId="77777777" w:rsidR="002A0E3D" w:rsidRPr="002A0E3D" w:rsidRDefault="002A0E3D" w:rsidP="002A0E3D">
            <w:pPr>
              <w:ind w:leftChars="220" w:left="528"/>
              <w:jc w:val="both"/>
              <w:rPr>
                <w:rFonts w:ascii="標楷體" w:eastAsia="標楷體" w:hAnsi="標楷體"/>
                <w:noProof/>
                <w:kern w:val="0"/>
                <w:sz w:val="20"/>
              </w:rPr>
            </w:pPr>
          </w:p>
          <w:p w14:paraId="090E5704" w14:textId="77777777" w:rsidR="002A0E3D" w:rsidRPr="002A0E3D" w:rsidRDefault="002A0E3D" w:rsidP="002A0E3D">
            <w:pPr>
              <w:ind w:leftChars="220" w:left="528"/>
              <w:jc w:val="both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C64BD3">
              <w:rPr>
                <w:rFonts w:ascii="標楷體" w:eastAsia="標楷體" w:hAnsi="標楷體" w:hint="eastAsia"/>
                <w:noProof/>
                <w:spacing w:val="200"/>
                <w:kern w:val="0"/>
                <w:sz w:val="20"/>
                <w:fitText w:val="2000" w:id="-1226656764"/>
              </w:rPr>
              <w:t>住宅業</w:t>
            </w:r>
            <w:r w:rsidRPr="00C64BD3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1226656764"/>
              </w:rPr>
              <w:t>務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062CDB92" w14:textId="77777777" w:rsidR="002A0E3D" w:rsidRPr="002A0E3D" w:rsidRDefault="002A0E3D" w:rsidP="002A0E3D">
            <w:pPr>
              <w:spacing w:line="240" w:lineRule="atLeast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  <w:p w14:paraId="01F01C7A" w14:textId="77777777" w:rsidR="002A0E3D" w:rsidRPr="002A0E3D" w:rsidRDefault="002A0E3D" w:rsidP="002A0E3D">
            <w:pPr>
              <w:spacing w:line="240" w:lineRule="atLeast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z w:val="20"/>
              </w:rPr>
              <w:t>減列無須保留之住宅租金補貼經費。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3811CC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B3A01C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</w:tr>
      <w:tr w:rsidR="002A0E3D" w:rsidRPr="002A0E3D" w14:paraId="47D4FC72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7A8ECD12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35E316F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F9B5FF1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66BC7A9D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67B8BF9C" w14:textId="77777777" w:rsidR="002A0E3D" w:rsidRPr="002A0E3D" w:rsidRDefault="002A0E3D" w:rsidP="002A0E3D">
            <w:pPr>
              <w:spacing w:line="240" w:lineRule="atLeast"/>
              <w:jc w:val="both"/>
              <w:rPr>
                <w:rFonts w:ascii="標楷體" w:eastAsia="標楷體" w:hAnsi="標楷體"/>
                <w:noProof/>
                <w:color w:val="FF0000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59BB710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CAB02A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7227CDA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50E57C4D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EDE7C7A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85A1A62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03B2CEB6" w14:textId="77777777" w:rsidR="002A0E3D" w:rsidRPr="002A0E3D" w:rsidRDefault="002A0E3D" w:rsidP="002A0E3D">
            <w:pPr>
              <w:spacing w:line="524" w:lineRule="atLeas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7DB0DCED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51874E0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64863C2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67F813E4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7C09B178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AEA4A26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92B4988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CB0A2F2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1F681521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6FF4629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A33956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2B9DF93A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332012DB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0802D27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05129F5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4C347FD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12AD804B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51F74C5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2CF73E5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6037C7EB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666EE22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6E732A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E8F493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9F8E2A7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6C1BFD6D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8D639D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D7658C2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37767E10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56FD5A1C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076D8E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A6C3C55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55372FB" w14:textId="77777777" w:rsidR="002A0E3D" w:rsidRPr="002A0E3D" w:rsidRDefault="002A0E3D" w:rsidP="002A0E3D">
            <w:pPr>
              <w:spacing w:line="524" w:lineRule="atLeas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0D6EC275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D26A99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F45E53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799D6491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57CF0FFE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DA5577E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B1A5CE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0D6B0BD9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5EB235F5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5CCE5B2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094DADE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3BC2ED2A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tcBorders>
              <w:bottom w:val="nil"/>
            </w:tcBorders>
            <w:shd w:val="clear" w:color="auto" w:fill="auto"/>
            <w:vAlign w:val="center"/>
          </w:tcPr>
          <w:p w14:paraId="2627FA6D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center"/>
          </w:tcPr>
          <w:p w14:paraId="66BEE2DD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center"/>
          </w:tcPr>
          <w:p w14:paraId="44122C20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48" w:type="dxa"/>
            <w:tcBorders>
              <w:bottom w:val="nil"/>
            </w:tcBorders>
            <w:shd w:val="clear" w:color="auto" w:fill="auto"/>
            <w:vAlign w:val="center"/>
          </w:tcPr>
          <w:p w14:paraId="08339A6D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129" w:type="dxa"/>
            <w:tcBorders>
              <w:bottom w:val="nil"/>
            </w:tcBorders>
            <w:shd w:val="clear" w:color="auto" w:fill="auto"/>
            <w:vAlign w:val="center"/>
          </w:tcPr>
          <w:p w14:paraId="3EB7F00F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  <w:vAlign w:val="center"/>
          </w:tcPr>
          <w:p w14:paraId="31814C96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  <w:vAlign w:val="center"/>
          </w:tcPr>
          <w:p w14:paraId="4863E7D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A0E3D" w:rsidRPr="002A0E3D" w14:paraId="17409333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401142F8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142EE58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FBEA666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002576B" w14:textId="77777777" w:rsidR="002A0E3D" w:rsidRPr="002A0E3D" w:rsidRDefault="002A0E3D" w:rsidP="002A0E3D">
            <w:pPr>
              <w:spacing w:line="524" w:lineRule="atLeas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34E07ED6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36E9EDA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5D0D32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A0E3D" w:rsidRPr="002A0E3D" w14:paraId="22EDA46B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235BC8D2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333EA1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9A87156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E10C92E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4502DADA" w14:textId="77777777" w:rsidR="002A0E3D" w:rsidRPr="002A0E3D" w:rsidRDefault="002A0E3D" w:rsidP="002A0E3D">
            <w:pPr>
              <w:spacing w:line="524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992C1A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E1CD394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78614766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11C95392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397D271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271210E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690DCE0E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51A6E339" w14:textId="77777777" w:rsidR="002A0E3D" w:rsidRPr="002A0E3D" w:rsidRDefault="002A0E3D" w:rsidP="002A0E3D">
            <w:pPr>
              <w:spacing w:line="524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A67F06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07D7794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3AF2F1E2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46FCFDB4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29DC0B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8F76D5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372AB7CA" w14:textId="77777777" w:rsidR="002A0E3D" w:rsidRPr="002A0E3D" w:rsidRDefault="002A0E3D" w:rsidP="002A0E3D">
            <w:pPr>
              <w:spacing w:line="524" w:lineRule="atLeas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7CD98CA8" w14:textId="77777777" w:rsidR="002A0E3D" w:rsidRPr="002A0E3D" w:rsidRDefault="002A0E3D" w:rsidP="002A0E3D">
            <w:pPr>
              <w:spacing w:line="524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0F605CA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948DA7E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0492D6A5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60" w:type="dxa"/>
            <w:shd w:val="clear" w:color="auto" w:fill="auto"/>
            <w:vAlign w:val="center"/>
          </w:tcPr>
          <w:p w14:paraId="15364A57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ECE99E9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6F3633A" w14:textId="77777777" w:rsidR="002A0E3D" w:rsidRPr="002A0E3D" w:rsidRDefault="002A0E3D" w:rsidP="002A0E3D">
            <w:pPr>
              <w:spacing w:line="524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32326AE8" w14:textId="77777777" w:rsidR="002A0E3D" w:rsidRPr="002A0E3D" w:rsidRDefault="002A0E3D" w:rsidP="002A0E3D">
            <w:pPr>
              <w:spacing w:line="524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14:paraId="533C2105" w14:textId="77777777" w:rsidR="002A0E3D" w:rsidRPr="002A0E3D" w:rsidRDefault="002A0E3D" w:rsidP="002A0E3D">
            <w:pPr>
              <w:spacing w:line="524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4CB9562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12E9EE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</w:tbl>
    <w:p w14:paraId="10411970" w14:textId="41E6E83C" w:rsidR="002A0E3D" w:rsidRPr="002A0E3D" w:rsidRDefault="002A0E3D" w:rsidP="00666C44">
      <w:pPr>
        <w:spacing w:line="240" w:lineRule="atLeast"/>
      </w:pPr>
    </w:p>
    <w:tbl>
      <w:tblPr>
        <w:tblW w:w="997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1"/>
        <w:gridCol w:w="961"/>
        <w:gridCol w:w="1176"/>
        <w:gridCol w:w="1176"/>
        <w:gridCol w:w="1203"/>
        <w:gridCol w:w="1204"/>
        <w:gridCol w:w="1134"/>
        <w:gridCol w:w="1134"/>
        <w:gridCol w:w="1022"/>
      </w:tblGrid>
      <w:tr w:rsidR="002A0E3D" w:rsidRPr="002A0E3D" w14:paraId="4FDF5D20" w14:textId="77777777" w:rsidTr="004D35C8">
        <w:trPr>
          <w:cantSplit/>
          <w:trHeight w:val="567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9895" w14:textId="77777777" w:rsidR="002A0E3D" w:rsidRPr="002A0E3D" w:rsidRDefault="002A0E3D" w:rsidP="002A0E3D">
            <w:pPr>
              <w:jc w:val="both"/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 w:rsidRPr="002A0E3D">
              <w:rPr>
                <w:b/>
              </w:rPr>
              <w:br w:type="page"/>
            </w: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總決算歲出決算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修正數明細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表</w:t>
            </w:r>
          </w:p>
        </w:tc>
      </w:tr>
      <w:tr w:rsidR="002A0E3D" w:rsidRPr="002A0E3D" w14:paraId="1216E57F" w14:textId="77777777" w:rsidTr="004D35C8">
        <w:trPr>
          <w:cantSplit/>
          <w:trHeight w:val="363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47C07" w14:textId="77777777" w:rsidR="002A0E3D" w:rsidRPr="002A0E3D" w:rsidRDefault="002A0E3D" w:rsidP="002A0E3D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單位</w:t>
            </w:r>
            <w:r w:rsidRPr="002A0E3D">
              <w:rPr>
                <w:rFonts w:ascii="標楷體" w:eastAsia="標楷體" w:hAnsi="標楷體"/>
                <w:color w:val="000000"/>
                <w:sz w:val="20"/>
              </w:rPr>
              <w:t>：</w:t>
            </w: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新臺幣元</w:t>
            </w:r>
          </w:p>
        </w:tc>
      </w:tr>
      <w:tr w:rsidR="002A0E3D" w:rsidRPr="002A0E3D" w14:paraId="59C4EB3D" w14:textId="77777777" w:rsidTr="004D35C8">
        <w:trPr>
          <w:cantSplit/>
          <w:trHeight w:hRule="exact" w:val="360"/>
          <w:tblHeader/>
        </w:trPr>
        <w:tc>
          <w:tcPr>
            <w:tcW w:w="6681" w:type="dxa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36F0185" w14:textId="77777777" w:rsidR="002A0E3D" w:rsidRPr="002A0E3D" w:rsidRDefault="002A0E3D" w:rsidP="002A0E3D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A10A1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sz w:val="20"/>
              </w:rPr>
              <w:t>應繳回市庫數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57CA4A3" w14:textId="77777777" w:rsidR="002A0E3D" w:rsidRPr="002A0E3D" w:rsidRDefault="002A0E3D" w:rsidP="002A0E3D">
            <w:pPr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2A0E3D" w:rsidRPr="002A0E3D" w14:paraId="351C3E41" w14:textId="77777777" w:rsidTr="004D35C8">
        <w:trPr>
          <w:cantSplit/>
          <w:trHeight w:hRule="exact" w:val="340"/>
          <w:tblHeader/>
        </w:trPr>
        <w:tc>
          <w:tcPr>
            <w:tcW w:w="1922" w:type="dxa"/>
            <w:gridSpan w:val="2"/>
            <w:tcBorders>
              <w:left w:val="nil"/>
              <w:bottom w:val="nil"/>
            </w:tcBorders>
            <w:vAlign w:val="center"/>
          </w:tcPr>
          <w:p w14:paraId="72815DD2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352" w:type="dxa"/>
            <w:gridSpan w:val="2"/>
            <w:tcBorders>
              <w:bottom w:val="nil"/>
            </w:tcBorders>
            <w:vAlign w:val="center"/>
          </w:tcPr>
          <w:p w14:paraId="67F9393F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保留</w:t>
            </w:r>
            <w:r w:rsidRPr="002A0E3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2407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5F161EBF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26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65EB3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dxa"/>
            <w:vMerge/>
            <w:tcBorders>
              <w:left w:val="single" w:sz="12" w:space="0" w:color="auto"/>
              <w:right w:val="nil"/>
            </w:tcBorders>
          </w:tcPr>
          <w:p w14:paraId="7F8BE6A5" w14:textId="77777777" w:rsidR="002A0E3D" w:rsidRPr="002A0E3D" w:rsidRDefault="002A0E3D" w:rsidP="002A0E3D">
            <w:pPr>
              <w:ind w:right="414"/>
              <w:rPr>
                <w:sz w:val="20"/>
              </w:rPr>
            </w:pPr>
          </w:p>
        </w:tc>
      </w:tr>
      <w:tr w:rsidR="002A0E3D" w:rsidRPr="002A0E3D" w14:paraId="3AAA8928" w14:textId="77777777" w:rsidTr="004D35C8">
        <w:trPr>
          <w:cantSplit/>
          <w:trHeight w:hRule="exact" w:val="340"/>
          <w:tblHeader/>
        </w:trPr>
        <w:tc>
          <w:tcPr>
            <w:tcW w:w="961" w:type="dxa"/>
            <w:tcBorders>
              <w:left w:val="nil"/>
              <w:bottom w:val="single" w:sz="4" w:space="0" w:color="auto"/>
            </w:tcBorders>
            <w:vAlign w:val="center"/>
          </w:tcPr>
          <w:p w14:paraId="178D1643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1A9BC93B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65839B72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04EF5B67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6D9242FA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0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205261" w14:textId="77777777" w:rsidR="002A0E3D" w:rsidRPr="002A0E3D" w:rsidRDefault="002A0E3D" w:rsidP="002A0E3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19E6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sz w:val="20"/>
              </w:rPr>
              <w:t>剔除數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F4B0B" w14:textId="77777777" w:rsidR="002A0E3D" w:rsidRPr="002A0E3D" w:rsidRDefault="002A0E3D" w:rsidP="002A0E3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sz w:val="20"/>
              </w:rPr>
              <w:t>減列數</w:t>
            </w:r>
          </w:p>
        </w:tc>
        <w:tc>
          <w:tcPr>
            <w:tcW w:w="102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51AED191" w14:textId="77777777" w:rsidR="002A0E3D" w:rsidRPr="002A0E3D" w:rsidRDefault="002A0E3D" w:rsidP="002A0E3D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480E52" w:rsidRPr="002A0E3D" w14:paraId="64E7EFE4" w14:textId="77777777" w:rsidTr="004D35C8">
        <w:trPr>
          <w:cantSplit/>
          <w:trHeight w:val="1134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CA96F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CE25C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4D7DC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9F741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b/>
                <w:sz w:val="20"/>
              </w:rPr>
            </w:pP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790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F347B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1D318B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b/>
                <w:sz w:val="20"/>
              </w:rPr>
            </w:pP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279B1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0326C2" w14:textId="6E30FA86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F2C7CE" w14:textId="77777777" w:rsidR="00480E52" w:rsidRPr="002A0E3D" w:rsidRDefault="00480E52" w:rsidP="00480E52">
            <w:pPr>
              <w:spacing w:line="524" w:lineRule="atLeast"/>
              <w:jc w:val="both"/>
              <w:rPr>
                <w:rFonts w:ascii="新細明體" w:eastAsia="細明體" w:hAnsi="新細明體"/>
                <w:b/>
                <w:spacing w:val="-10"/>
                <w:sz w:val="20"/>
              </w:rPr>
            </w:pPr>
          </w:p>
        </w:tc>
      </w:tr>
      <w:tr w:rsidR="00480E52" w:rsidRPr="002A0E3D" w14:paraId="6B5A8A5F" w14:textId="77777777" w:rsidTr="004D35C8">
        <w:trPr>
          <w:cantSplit/>
          <w:trHeight w:val="1134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AF7AA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BF592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8C073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BD086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b/>
                <w:sz w:val="20"/>
              </w:rPr>
            </w:pP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790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B68DD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F2CB5D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b/>
                <w:sz w:val="20"/>
              </w:rPr>
            </w:pP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b/>
                <w:noProof/>
                <w:sz w:val="20"/>
              </w:rPr>
              <w:t>790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089F9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69F178" w14:textId="10B00F2E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616489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480E52" w:rsidRPr="002A0E3D" w14:paraId="157C2514" w14:textId="77777777" w:rsidTr="004D35C8">
        <w:trPr>
          <w:cantSplit/>
          <w:trHeight w:val="1134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B5DF8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0A586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AC285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55509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sz w:val="20"/>
              </w:rPr>
            </w:pPr>
            <w:r w:rsidRPr="002A0E3D">
              <w:rPr>
                <w:rFonts w:ascii="新細明體" w:hAnsi="新細明體" w:hint="eastAsia"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790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C299D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2542BB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sz w:val="20"/>
              </w:rPr>
            </w:pPr>
            <w:r w:rsidRPr="002A0E3D">
              <w:rPr>
                <w:rFonts w:ascii="新細明體" w:hAnsi="新細明體" w:hint="eastAsia"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790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DB97B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416A58" w14:textId="234FBCBC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997076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480E52" w:rsidRPr="002A0E3D" w14:paraId="62E4F831" w14:textId="77777777" w:rsidTr="004D35C8">
        <w:trPr>
          <w:cantSplit/>
          <w:trHeight w:val="1134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72B4F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554A2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CAA03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302CA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sz w:val="20"/>
              </w:rPr>
            </w:pPr>
            <w:r w:rsidRPr="002A0E3D">
              <w:rPr>
                <w:rFonts w:ascii="新細明體" w:hAnsi="新細明體" w:hint="eastAsia"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790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EE715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D3F973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sz w:val="20"/>
              </w:rPr>
            </w:pPr>
            <w:r w:rsidRPr="002A0E3D">
              <w:rPr>
                <w:rFonts w:ascii="新細明體" w:hAnsi="新細明體" w:hint="eastAsia"/>
                <w:noProof/>
                <w:sz w:val="20"/>
              </w:rPr>
              <w:t>105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104</w:t>
            </w:r>
            <w:r w:rsidRPr="002A0E3D">
              <w:rPr>
                <w:rFonts w:ascii="新細明體" w:hAnsi="新細明體"/>
                <w:noProof/>
                <w:sz w:val="20"/>
              </w:rPr>
              <w:t>,</w:t>
            </w:r>
            <w:r w:rsidRPr="002A0E3D">
              <w:rPr>
                <w:rFonts w:ascii="新細明體" w:hAnsi="新細明體" w:hint="eastAsia"/>
                <w:noProof/>
                <w:sz w:val="20"/>
              </w:rPr>
              <w:t>790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5B566" w14:textId="77777777" w:rsidR="00480E52" w:rsidRPr="002A0E3D" w:rsidRDefault="00480E52" w:rsidP="00480E52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DCF75F" w14:textId="6AF07E23" w:rsidR="00480E52" w:rsidRPr="002A0E3D" w:rsidRDefault="00480E52" w:rsidP="00480E52">
            <w:pPr>
              <w:spacing w:line="524" w:lineRule="atLeast"/>
              <w:jc w:val="right"/>
              <w:rPr>
                <w:rFonts w:ascii="新細明體" w:hAnsi="新細明體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0AF84F" w14:textId="40B12082" w:rsidR="00480E52" w:rsidRPr="002A0E3D" w:rsidRDefault="00480E52" w:rsidP="00480E52">
            <w:pPr>
              <w:spacing w:line="524" w:lineRule="atLeast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2A0E3D" w:rsidRPr="002A0E3D" w14:paraId="4477DFB6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255A2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BD58F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CA125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EEC3F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A04A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C062D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D91F9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F5E7A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w w:val="95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C3F41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2A0E3D" w:rsidRPr="002A0E3D" w14:paraId="7663C7FD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E1C4A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00E30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D0FF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A7056" w14:textId="77777777" w:rsidR="002A0E3D" w:rsidRPr="002A0E3D" w:rsidRDefault="002A0E3D" w:rsidP="002A0E3D">
            <w:pPr>
              <w:spacing w:line="524" w:lineRule="atLeast"/>
              <w:ind w:leftChars="200" w:left="48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48BE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D6FB26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DB46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AF8859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w w:val="95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0E9481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2A0E3D" w:rsidRPr="002A0E3D" w14:paraId="02E77BED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C3EC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13A8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F059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73732" w14:textId="77777777" w:rsidR="002A0E3D" w:rsidRPr="002A0E3D" w:rsidRDefault="002A0E3D" w:rsidP="002A0E3D">
            <w:pPr>
              <w:spacing w:line="524" w:lineRule="atLeast"/>
              <w:ind w:leftChars="200" w:left="48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D46D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6473F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2735E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D0E1D8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w w:val="95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750FB0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2A0E3D" w:rsidRPr="002A0E3D" w14:paraId="38F225A0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9F44A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D7AE9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0F470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E4B7A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2322E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EBE4A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FC19F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A3BA45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2DA3CF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2A0E3D" w:rsidRPr="002A0E3D" w14:paraId="0F002D1F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A347B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C25D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50DDC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19FD2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CFF2D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462A8E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B4ED3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6BA1D5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2C5687" w14:textId="77777777" w:rsidR="002A0E3D" w:rsidRPr="002A0E3D" w:rsidRDefault="002A0E3D" w:rsidP="002A0E3D">
            <w:pPr>
              <w:spacing w:line="524" w:lineRule="atLeas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2A0E3D" w:rsidRPr="002A0E3D" w14:paraId="437E7136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FBAF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4016E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783D2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8E53B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EFDC6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EA59C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37173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A4252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3294AD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noProof/>
                <w:spacing w:val="-16"/>
                <w:sz w:val="20"/>
              </w:rPr>
            </w:pPr>
          </w:p>
        </w:tc>
      </w:tr>
      <w:tr w:rsidR="002A0E3D" w:rsidRPr="002A0E3D" w14:paraId="417D06F0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9FF9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EBE3D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4EC19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24EEE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ABDC1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BE5EE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C33FD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7349D9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E4FAF9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0222B5F6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EE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D7D0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205F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B3316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3BDD8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96BBB1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B664B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8021C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9D145C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5B93035A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B5C1D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976EC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417A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BE27E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CD59D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2BB9B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02E2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770FA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0DEDF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29228706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4749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9264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E9429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6DA56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2EF3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C08A0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C992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0BEF7E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EF8087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2A4E4F8D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2ABB3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1C68B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ABE81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B260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E486A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DCBFA2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07B5F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79DD5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2CB5FD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0E9AA38A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EA73F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2D940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56363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29F9C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20AEC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19E51E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75A29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CA9B7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BA92B3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2A0E3D" w:rsidRPr="002A0E3D" w14:paraId="79BD524E" w14:textId="77777777" w:rsidTr="004D35C8">
        <w:trPr>
          <w:cantSplit/>
          <w:trHeight w:val="369"/>
        </w:trPr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95AF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4F6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699F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DEBD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DAAB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EF9C1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6975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17E34" w14:textId="77777777" w:rsidR="002A0E3D" w:rsidRPr="002A0E3D" w:rsidRDefault="002A0E3D" w:rsidP="002A0E3D">
            <w:pPr>
              <w:spacing w:line="524" w:lineRule="atLeas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35C6A" w14:textId="77777777" w:rsidR="002A0E3D" w:rsidRPr="002A0E3D" w:rsidRDefault="002A0E3D" w:rsidP="002A0E3D">
            <w:pPr>
              <w:spacing w:line="524" w:lineRule="atLeast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</w:tbl>
    <w:p w14:paraId="6F0B67A7" w14:textId="77777777" w:rsidR="002A0E3D" w:rsidRPr="002A0E3D" w:rsidRDefault="002A0E3D" w:rsidP="002A0E3D">
      <w:pPr>
        <w:widowControl/>
        <w:spacing w:line="20" w:lineRule="exact"/>
        <w:rPr>
          <w:rFonts w:hAnsi="標楷體"/>
          <w:sz w:val="22"/>
          <w:szCs w:val="22"/>
        </w:rPr>
      </w:pPr>
    </w:p>
    <w:tbl>
      <w:tblPr>
        <w:tblW w:w="995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"/>
        <w:gridCol w:w="322"/>
        <w:gridCol w:w="424"/>
        <w:gridCol w:w="276"/>
        <w:gridCol w:w="2443"/>
        <w:gridCol w:w="2268"/>
        <w:gridCol w:w="993"/>
        <w:gridCol w:w="850"/>
        <w:gridCol w:w="992"/>
        <w:gridCol w:w="881"/>
      </w:tblGrid>
      <w:tr w:rsidR="00FB18DD" w14:paraId="61058DD0" w14:textId="77777777" w:rsidTr="004D35C8">
        <w:trPr>
          <w:cantSplit/>
          <w:trHeight w:hRule="exact" w:val="510"/>
          <w:tblHeader/>
        </w:trPr>
        <w:tc>
          <w:tcPr>
            <w:tcW w:w="99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467110A" w14:textId="77777777" w:rsidR="00FB18DD" w:rsidRPr="00C06B69" w:rsidRDefault="00FB18DD" w:rsidP="004D35C8">
            <w:pPr>
              <w:jc w:val="right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拾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壹</w:t>
            </w:r>
            <w:r w:rsidRPr="00C06B69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、</w:t>
            </w:r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proofErr w:type="gramEnd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中市總決算</w:t>
            </w:r>
          </w:p>
        </w:tc>
      </w:tr>
      <w:tr w:rsidR="00FB18DD" w14:paraId="7FAE0029" w14:textId="77777777" w:rsidTr="004D35C8">
        <w:trPr>
          <w:cantSplit/>
          <w:trHeight w:hRule="exact" w:val="227"/>
          <w:tblHeader/>
        </w:trPr>
        <w:tc>
          <w:tcPr>
            <w:tcW w:w="9953" w:type="dxa"/>
            <w:gridSpan w:val="10"/>
            <w:tcBorders>
              <w:top w:val="nil"/>
              <w:left w:val="nil"/>
              <w:right w:val="nil"/>
            </w:tcBorders>
          </w:tcPr>
          <w:p w14:paraId="2D1E54F5" w14:textId="77777777" w:rsidR="00FB18DD" w:rsidRDefault="00FB18DD" w:rsidP="004D35C8">
            <w:pPr>
              <w:rPr>
                <w:spacing w:val="20"/>
                <w:szCs w:val="24"/>
              </w:rPr>
            </w:pPr>
          </w:p>
        </w:tc>
      </w:tr>
      <w:tr w:rsidR="00FB18DD" w14:paraId="65FADD21" w14:textId="77777777" w:rsidTr="004D35C8">
        <w:trPr>
          <w:cantSplit/>
          <w:trHeight w:hRule="exact" w:val="283"/>
        </w:trPr>
        <w:tc>
          <w:tcPr>
            <w:tcW w:w="3969" w:type="dxa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14917D5" w14:textId="77777777" w:rsidR="00FB18DD" w:rsidRPr="00CA20F8" w:rsidRDefault="00FB18DD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7C2438CB" w14:textId="77777777" w:rsidR="00FB18DD" w:rsidRPr="00CA20F8" w:rsidRDefault="00FB18DD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A3AB9A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FB18DD" w14:paraId="42778F1D" w14:textId="77777777" w:rsidTr="004D35C8">
        <w:trPr>
          <w:cantSplit/>
          <w:trHeight w:val="283"/>
        </w:trPr>
        <w:tc>
          <w:tcPr>
            <w:tcW w:w="3969" w:type="dxa"/>
            <w:gridSpan w:val="5"/>
            <w:vMerge/>
            <w:tcBorders>
              <w:left w:val="nil"/>
            </w:tcBorders>
          </w:tcPr>
          <w:p w14:paraId="64021EF1" w14:textId="77777777" w:rsidR="00FB18DD" w:rsidRPr="00CA20F8" w:rsidRDefault="00FB18DD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069E93B" w14:textId="77777777" w:rsidR="00FB18DD" w:rsidRPr="00CA20F8" w:rsidRDefault="00FB18DD" w:rsidP="004D35C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6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3A254291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減免</w:t>
            </w:r>
            <w:r w:rsidRPr="009077A9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</w:rPr>
              <w:t>（註銷）</w:t>
            </w:r>
            <w:r w:rsidRPr="00CA20F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FB18DD" w14:paraId="45E4565A" w14:textId="77777777" w:rsidTr="004D35C8">
        <w:trPr>
          <w:cantSplit/>
          <w:trHeight w:hRule="exact" w:val="283"/>
        </w:trPr>
        <w:tc>
          <w:tcPr>
            <w:tcW w:w="3969" w:type="dxa"/>
            <w:gridSpan w:val="5"/>
            <w:vMerge/>
            <w:tcBorders>
              <w:left w:val="nil"/>
              <w:bottom w:val="nil"/>
            </w:tcBorders>
          </w:tcPr>
          <w:p w14:paraId="7FBA2E96" w14:textId="77777777" w:rsidR="00FB18DD" w:rsidRPr="00CA20F8" w:rsidRDefault="00FB18DD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49A35A4" w14:textId="77777777" w:rsidR="00FB18DD" w:rsidRPr="00CA20F8" w:rsidRDefault="00FB18DD" w:rsidP="004D35C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B08A5E0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873" w:type="dxa"/>
            <w:gridSpan w:val="2"/>
            <w:tcBorders>
              <w:bottom w:val="nil"/>
            </w:tcBorders>
            <w:vAlign w:val="center"/>
          </w:tcPr>
          <w:p w14:paraId="25D05F4A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B18DD" w14:paraId="403BF389" w14:textId="77777777" w:rsidTr="004D35C8">
        <w:trPr>
          <w:cantSplit/>
          <w:trHeight w:hRule="exact" w:val="283"/>
        </w:trPr>
        <w:tc>
          <w:tcPr>
            <w:tcW w:w="504" w:type="dxa"/>
            <w:tcBorders>
              <w:left w:val="nil"/>
              <w:bottom w:val="single" w:sz="4" w:space="0" w:color="auto"/>
            </w:tcBorders>
            <w:vAlign w:val="center"/>
          </w:tcPr>
          <w:p w14:paraId="63D18493" w14:textId="77777777" w:rsidR="00FB18DD" w:rsidRPr="00CA20F8" w:rsidRDefault="00FB18DD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CA20F8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  <w:vAlign w:val="center"/>
          </w:tcPr>
          <w:p w14:paraId="77D7D8FC" w14:textId="77777777" w:rsidR="00FB18DD" w:rsidRPr="00CA20F8" w:rsidRDefault="00FB18DD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EAC36BB" w14:textId="77777777" w:rsidR="00FB18DD" w:rsidRPr="00CA20F8" w:rsidRDefault="00FB18DD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76" w:type="dxa"/>
            <w:tcBorders>
              <w:bottom w:val="single" w:sz="4" w:space="0" w:color="auto"/>
            </w:tcBorders>
            <w:vAlign w:val="center"/>
          </w:tcPr>
          <w:p w14:paraId="1FBC6F17" w14:textId="77777777" w:rsidR="00FB18DD" w:rsidRPr="00CA20F8" w:rsidRDefault="00FB18DD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vAlign w:val="center"/>
          </w:tcPr>
          <w:p w14:paraId="1AFE7FF4" w14:textId="77777777" w:rsidR="00FB18DD" w:rsidRPr="00CA20F8" w:rsidRDefault="00FB18DD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07F68C4" w14:textId="77777777" w:rsidR="00FB18DD" w:rsidRPr="00CA20F8" w:rsidRDefault="00FB18DD" w:rsidP="004D35C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2E2F8BA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86CC305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F8293A5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4F671275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FB18DD" w:rsidRPr="005E7B87" w14:paraId="3AD059E6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56FAB139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6A6DCB7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123ACCA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20A86DF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788F797D" w14:textId="77777777" w:rsidR="00FB18DD" w:rsidRPr="00CA20F8" w:rsidRDefault="00FB18DD" w:rsidP="004D35C8">
            <w:pPr>
              <w:pStyle w:val="1"/>
              <w:ind w:leftChars="100" w:left="240" w:rightChars="100" w:right="240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Cs w:val="0"/>
                <w:spacing w:val="0"/>
                <w:sz w:val="20"/>
              </w:rPr>
              <w:t>合</w:t>
            </w:r>
            <w:r w:rsidRPr="00CA20F8">
              <w:rPr>
                <w:rFonts w:hAnsi="標楷體" w:hint="eastAsia"/>
                <w:bCs w:val="0"/>
                <w:spacing w:val="0"/>
                <w:sz w:val="20"/>
              </w:rPr>
              <w:t>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34ABAB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6AA9152" w14:textId="77777777" w:rsidR="00FB18DD" w:rsidRPr="00EE0B89" w:rsidRDefault="00FB18DD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95B43B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0132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0,431,353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5C73BA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FB18DD" w:rsidRPr="005E7B87" w14:paraId="1B7DBD8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615A74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10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67BF64CC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9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348AD8AD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DA73445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228D2996" w14:textId="77777777" w:rsidR="00FB18DD" w:rsidRPr="00CA20F8" w:rsidRDefault="00FB18DD" w:rsidP="004D35C8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Cs w:val="0"/>
                <w:spacing w:val="0"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813643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40B68DB" w14:textId="77777777" w:rsidR="00FB18DD" w:rsidRPr="00EE0B89" w:rsidRDefault="00FB18DD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C25C1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53E9F3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40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431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353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42D1F7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FB18DD" w:rsidRPr="005E7B87" w14:paraId="5F8CABA7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41DCEB37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3386A8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65BBD2C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180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78750BAF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3D4E3C73" w14:textId="77777777" w:rsidR="00FB18DD" w:rsidRPr="00CA20F8" w:rsidRDefault="00FB18DD" w:rsidP="004D35C8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CA20F8">
              <w:rPr>
                <w:rFonts w:hAnsi="標楷體" w:hint="eastAsia"/>
                <w:b w:val="0"/>
                <w:noProof/>
                <w:spacing w:val="0"/>
                <w:sz w:val="20"/>
              </w:rPr>
              <w:t>臺中市</w:t>
            </w:r>
            <w:r>
              <w:rPr>
                <w:rFonts w:hAnsi="標楷體" w:hint="eastAsia"/>
                <w:b w:val="0"/>
                <w:noProof/>
                <w:spacing w:val="0"/>
                <w:sz w:val="20"/>
              </w:rPr>
              <w:t>政府建設局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71D5A0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1D50C4" w14:textId="77777777" w:rsidR="00FB18DD" w:rsidRDefault="00FB18DD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B0299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37B2FD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34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384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077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6DA4B6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FB18DD" w:rsidRPr="005E7B87" w14:paraId="37CF1A43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32A206B4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CE7E37D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70ED973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FB8DC9B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1F3F942" w14:textId="77777777" w:rsidR="00FB18DD" w:rsidRPr="00CA20F8" w:rsidRDefault="00FB18DD" w:rsidP="004D35C8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 w:val="0"/>
                <w:bCs w:val="0"/>
                <w:spacing w:val="0"/>
                <w:sz w:val="20"/>
              </w:rPr>
              <w:t>上級政府補助收入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AE0F61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減列無須保留之計畫型補助收入</w:t>
            </w:r>
            <w:r w:rsidRPr="00552CCA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90AAC6" w14:textId="77777777" w:rsidR="00FB18DD" w:rsidRDefault="00FB18DD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F430A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FC6E0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34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384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077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817100A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FB18DD" w:rsidRPr="005E7B87" w14:paraId="56B7E8DF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1F2F52E2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58B7A12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2D6F9CE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181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C3A11A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2AC407E4" w14:textId="77777777" w:rsidR="00FB18DD" w:rsidRPr="00CA20F8" w:rsidRDefault="00FB18DD" w:rsidP="004D35C8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proofErr w:type="gramStart"/>
            <w:r>
              <w:rPr>
                <w:rFonts w:hAnsi="標楷體" w:hint="eastAsia"/>
                <w:b w:val="0"/>
                <w:bCs w:val="0"/>
                <w:spacing w:val="0"/>
                <w:sz w:val="20"/>
              </w:rPr>
              <w:t>臺</w:t>
            </w:r>
            <w:proofErr w:type="gramEnd"/>
            <w:r>
              <w:rPr>
                <w:rFonts w:hAnsi="標楷體" w:hint="eastAsia"/>
                <w:b w:val="0"/>
                <w:bCs w:val="0"/>
                <w:spacing w:val="0"/>
                <w:sz w:val="20"/>
              </w:rPr>
              <w:t>中市新建工程處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6F8698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A8B3877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021B13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D58CD5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sz w:val="20"/>
              </w:rPr>
              <w:t>6,047,276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88948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FB18DD" w:rsidRPr="005E7B87" w14:paraId="4E70FFB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86D9252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4E932F6D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F8F480E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6CC2AA9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518D6CAF" w14:textId="77777777" w:rsidR="00FB18DD" w:rsidRPr="00CA20F8" w:rsidRDefault="00FB18DD" w:rsidP="004D35C8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 w:val="0"/>
                <w:bCs w:val="0"/>
                <w:spacing w:val="0"/>
                <w:sz w:val="20"/>
              </w:rPr>
              <w:t>上級政府補助收入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F66DE" w14:textId="77777777" w:rsidR="00FB18DD" w:rsidRPr="00F9085C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減列無須保留之計畫型補助收入</w:t>
            </w:r>
            <w:r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6A1EB3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8A0E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B0A82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sz w:val="20"/>
              </w:rPr>
              <w:t>6</w:t>
            </w:r>
            <w:r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sz w:val="20"/>
              </w:rPr>
              <w:t>047,276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2F1CC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FB18DD" w:rsidRPr="005E7B87" w14:paraId="0B35D30B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00F43D5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44AA243C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E3CF42D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13704F26" w14:textId="77777777" w:rsidR="00FB18DD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56990E64" w14:textId="77777777" w:rsidR="00FB18DD" w:rsidRDefault="00FB18DD" w:rsidP="004D35C8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C9E4E6" w14:textId="77777777" w:rsidR="00FB18DD" w:rsidRPr="00F9085C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5F2BD7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219A3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270CC5" w14:textId="77777777" w:rsidR="00FB18DD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21D00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FB18DD" w:rsidRPr="005E7B87" w14:paraId="3EB139DC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2AEDF94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681000C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DEB8B60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704EB27F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6229D10" w14:textId="77777777" w:rsidR="00FB18DD" w:rsidRPr="00CA20F8" w:rsidRDefault="00FB18DD" w:rsidP="004D35C8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F02A15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08B351B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811F9B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A64C2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C3917C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FB18DD" w:rsidRPr="005E7B87" w14:paraId="12709312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30057168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BDC7D5E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4C27024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2254EB9F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2EE004BC" w14:textId="77777777" w:rsidR="00FB18DD" w:rsidRPr="00CA20F8" w:rsidRDefault="00FB18DD" w:rsidP="004D35C8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226F32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10B545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06E55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9838A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4C34666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FB18DD" w:rsidRPr="005E7B87" w14:paraId="4F766DF1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03C6CF1E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D046080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BF70DF4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FDF226E" w14:textId="77777777" w:rsidR="00FB18DD" w:rsidRPr="00CA20F8" w:rsidRDefault="00FB18DD" w:rsidP="004D35C8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6E38B92A" w14:textId="77777777" w:rsidR="00FB18DD" w:rsidRPr="00CA20F8" w:rsidRDefault="00FB18DD" w:rsidP="004D35C8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246CFB" w14:textId="77777777" w:rsidR="00FB18DD" w:rsidRPr="00CA20F8" w:rsidRDefault="00FB18DD" w:rsidP="004D35C8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75A23D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DDDBD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46E314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0823D4C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FB18DD" w:rsidRPr="005E7B87" w14:paraId="5A8117B4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0D648E98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65BF211A" w14:textId="77777777" w:rsidR="00FB18DD" w:rsidRPr="001E37A7" w:rsidRDefault="00FB18DD" w:rsidP="004D35C8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065D203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0D36A8B1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04F23B7D" w14:textId="77777777" w:rsidR="00FB18DD" w:rsidRPr="001E37A7" w:rsidRDefault="00FB18DD" w:rsidP="004D35C8">
            <w:pPr>
              <w:pStyle w:val="1"/>
              <w:ind w:rightChars="10" w:right="24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E0CBD4" w14:textId="77777777" w:rsidR="00FB18DD" w:rsidRPr="001E37A7" w:rsidRDefault="00FB18DD" w:rsidP="004D35C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9F85E4E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46AB75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2C682B" w14:textId="77777777" w:rsidR="00FB18DD" w:rsidRPr="001E37A7" w:rsidRDefault="00FB18DD" w:rsidP="004D35C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4A50A18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FB18DD" w:rsidRPr="005E7B87" w14:paraId="19285059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25773E31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6A99A38F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32482E9" w14:textId="77777777" w:rsidR="00FB18DD" w:rsidRPr="001E37A7" w:rsidRDefault="00FB18DD" w:rsidP="004D35C8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ABEF5F1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AEDFB77" w14:textId="77777777" w:rsidR="00FB18DD" w:rsidRPr="001E37A7" w:rsidRDefault="00FB18DD" w:rsidP="004D35C8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D4C0B3" w14:textId="77777777" w:rsidR="00FB18DD" w:rsidRPr="001E37A7" w:rsidRDefault="00FB18DD" w:rsidP="004D35C8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F15CE9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8860DDE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CED279" w14:textId="77777777" w:rsidR="00FB18DD" w:rsidRPr="001E37A7" w:rsidRDefault="00FB18DD" w:rsidP="004D35C8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6D10BF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FB18DD" w14:paraId="17B603E0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3A9F1B75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4ED2908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94BBD00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099E591C" w14:textId="77777777" w:rsidR="00FB18DD" w:rsidRPr="001E37A7" w:rsidRDefault="00FB18DD" w:rsidP="004D35C8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ACD2BD0" w14:textId="77777777" w:rsidR="00FB18DD" w:rsidRPr="001E37A7" w:rsidRDefault="00FB18DD" w:rsidP="004D35C8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169D95" w14:textId="77777777" w:rsidR="00FB18DD" w:rsidRPr="001E37A7" w:rsidRDefault="00FB18DD" w:rsidP="004D35C8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A840DC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3CD08B2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D36729" w14:textId="77777777" w:rsidR="00FB18DD" w:rsidRPr="001E37A7" w:rsidRDefault="00FB18DD" w:rsidP="004D35C8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296935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FB18DD" w14:paraId="53C4AAA7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504" w:type="dxa"/>
            <w:shd w:val="clear" w:color="auto" w:fill="auto"/>
            <w:vAlign w:val="center"/>
          </w:tcPr>
          <w:p w14:paraId="3CBF7840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874FADB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AC86199" w14:textId="77777777" w:rsidR="00FB18DD" w:rsidRPr="001E37A7" w:rsidRDefault="00FB18DD" w:rsidP="004D35C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545513B5" w14:textId="77777777" w:rsidR="00FB18DD" w:rsidRPr="001E37A7" w:rsidRDefault="00FB18DD" w:rsidP="004D35C8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5EE1DA86" w14:textId="77777777" w:rsidR="00FB18DD" w:rsidRPr="001E37A7" w:rsidRDefault="00FB18DD" w:rsidP="004D35C8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989235E" w14:textId="77777777" w:rsidR="00FB18DD" w:rsidRPr="001E37A7" w:rsidRDefault="00FB18DD" w:rsidP="004D35C8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1E9B13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2FFE25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35ADE6" w14:textId="77777777" w:rsidR="00FB18DD" w:rsidRPr="001E37A7" w:rsidRDefault="00FB18DD" w:rsidP="004D35C8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C5D564D" w14:textId="77777777" w:rsidR="00FB18DD" w:rsidRPr="001E37A7" w:rsidRDefault="00FB18DD" w:rsidP="004D35C8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</w:tbl>
    <w:p w14:paraId="3AD3AB0D" w14:textId="77777777" w:rsidR="00FB18DD" w:rsidRDefault="00FB18DD" w:rsidP="00FB18DD">
      <w:pPr>
        <w:spacing w:line="14" w:lineRule="exact"/>
        <w:jc w:val="both"/>
        <w:rPr>
          <w:sz w:val="20"/>
        </w:rPr>
      </w:pPr>
    </w:p>
    <w:tbl>
      <w:tblPr>
        <w:tblW w:w="99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865"/>
        <w:gridCol w:w="864"/>
        <w:gridCol w:w="865"/>
        <w:gridCol w:w="826"/>
        <w:gridCol w:w="1176"/>
        <w:gridCol w:w="885"/>
        <w:gridCol w:w="1026"/>
        <w:gridCol w:w="1924"/>
        <w:gridCol w:w="644"/>
      </w:tblGrid>
      <w:tr w:rsidR="00FB18DD" w14:paraId="2952467B" w14:textId="77777777" w:rsidTr="004D35C8">
        <w:trPr>
          <w:cantSplit/>
          <w:trHeight w:hRule="exact" w:val="510"/>
        </w:trPr>
        <w:tc>
          <w:tcPr>
            <w:tcW w:w="99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55D827" w14:textId="77777777" w:rsidR="00FB18DD" w:rsidRPr="009F7FE8" w:rsidRDefault="00FB18DD" w:rsidP="004D35C8">
            <w:pPr>
              <w:jc w:val="both"/>
              <w:rPr>
                <w:b/>
                <w:sz w:val="36"/>
                <w:szCs w:val="36"/>
                <w:u w:val="single"/>
              </w:rPr>
            </w:pPr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FB18DD" w14:paraId="025E30E6" w14:textId="77777777" w:rsidTr="004D35C8">
        <w:trPr>
          <w:cantSplit/>
          <w:trHeight w:hRule="exact" w:val="227"/>
        </w:trPr>
        <w:tc>
          <w:tcPr>
            <w:tcW w:w="9939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14:paraId="5466AF41" w14:textId="77777777" w:rsidR="00FB18DD" w:rsidRPr="00C06B69" w:rsidRDefault="00FB18DD" w:rsidP="004D35C8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C06B69">
              <w:rPr>
                <w:rFonts w:ascii="標楷體" w:eastAsia="標楷體" w:hAnsi="標楷體" w:hint="eastAsia"/>
                <w:sz w:val="20"/>
              </w:rPr>
              <w:t>單位</w:t>
            </w:r>
            <w:r w:rsidRPr="00C06B69">
              <w:rPr>
                <w:rFonts w:ascii="標楷體" w:eastAsia="標楷體" w:hAnsi="標楷體"/>
                <w:sz w:val="20"/>
              </w:rPr>
              <w:t>：</w:t>
            </w:r>
            <w:r w:rsidRPr="00C06B69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FB18DD" w14:paraId="1844756F" w14:textId="77777777" w:rsidTr="004D35C8">
        <w:trPr>
          <w:cantSplit/>
          <w:trHeight w:hRule="exact" w:val="283"/>
        </w:trPr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286AAB0" w14:textId="77777777" w:rsidR="00FB18DD" w:rsidRPr="00CA20F8" w:rsidRDefault="00FB18DD" w:rsidP="004D35C8">
            <w:pPr>
              <w:spacing w:line="220" w:lineRule="exact"/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4F188D" w14:textId="77777777" w:rsidR="00FB18DD" w:rsidRPr="00A116BA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116BA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7C6DB84E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FB18DD" w14:paraId="63030F9E" w14:textId="77777777" w:rsidTr="004D35C8">
        <w:trPr>
          <w:cantSplit/>
          <w:trHeight w:val="283"/>
        </w:trPr>
        <w:tc>
          <w:tcPr>
            <w:tcW w:w="3458" w:type="dxa"/>
            <w:gridSpan w:val="4"/>
            <w:tcBorders>
              <w:left w:val="nil"/>
              <w:bottom w:val="nil"/>
            </w:tcBorders>
            <w:vAlign w:val="center"/>
          </w:tcPr>
          <w:p w14:paraId="1559E8C9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913" w:type="dxa"/>
            <w:gridSpan w:val="4"/>
            <w:tcBorders>
              <w:right w:val="single" w:sz="12" w:space="0" w:color="auto"/>
            </w:tcBorders>
            <w:vAlign w:val="center"/>
          </w:tcPr>
          <w:p w14:paraId="3544291B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92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E9D298" w14:textId="77777777" w:rsidR="00FB18DD" w:rsidRDefault="00FB18DD" w:rsidP="004D35C8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right w:val="nil"/>
            </w:tcBorders>
          </w:tcPr>
          <w:p w14:paraId="2F40C645" w14:textId="77777777" w:rsidR="00FB18DD" w:rsidRDefault="00FB18DD" w:rsidP="004D35C8">
            <w:pPr>
              <w:ind w:right="414"/>
              <w:rPr>
                <w:sz w:val="20"/>
              </w:rPr>
            </w:pPr>
          </w:p>
        </w:tc>
      </w:tr>
      <w:tr w:rsidR="00FB18DD" w14:paraId="2983FA65" w14:textId="77777777" w:rsidTr="004D35C8">
        <w:trPr>
          <w:cantSplit/>
          <w:trHeight w:hRule="exact" w:val="283"/>
        </w:trPr>
        <w:tc>
          <w:tcPr>
            <w:tcW w:w="1729" w:type="dxa"/>
            <w:gridSpan w:val="2"/>
            <w:tcBorders>
              <w:left w:val="nil"/>
              <w:bottom w:val="nil"/>
            </w:tcBorders>
            <w:vAlign w:val="center"/>
          </w:tcPr>
          <w:p w14:paraId="077B1657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729" w:type="dxa"/>
            <w:gridSpan w:val="2"/>
            <w:tcBorders>
              <w:left w:val="nil"/>
              <w:bottom w:val="nil"/>
            </w:tcBorders>
            <w:vAlign w:val="center"/>
          </w:tcPr>
          <w:p w14:paraId="1814B756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02" w:type="dxa"/>
            <w:gridSpan w:val="2"/>
            <w:tcBorders>
              <w:bottom w:val="nil"/>
            </w:tcBorders>
            <w:vAlign w:val="center"/>
          </w:tcPr>
          <w:p w14:paraId="6DCA2CC4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911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002442D5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2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24A0F3" w14:textId="77777777" w:rsidR="00FB18DD" w:rsidRDefault="00FB18DD" w:rsidP="004D35C8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right w:val="nil"/>
            </w:tcBorders>
          </w:tcPr>
          <w:p w14:paraId="3A3F4D44" w14:textId="77777777" w:rsidR="00FB18DD" w:rsidRDefault="00FB18DD" w:rsidP="004D35C8">
            <w:pPr>
              <w:ind w:right="414"/>
              <w:rPr>
                <w:sz w:val="20"/>
              </w:rPr>
            </w:pPr>
          </w:p>
        </w:tc>
      </w:tr>
      <w:tr w:rsidR="00FB18DD" w14:paraId="1859C332" w14:textId="77777777" w:rsidTr="004D35C8">
        <w:trPr>
          <w:cantSplit/>
          <w:trHeight w:hRule="exact" w:val="283"/>
        </w:trPr>
        <w:tc>
          <w:tcPr>
            <w:tcW w:w="864" w:type="dxa"/>
            <w:tcBorders>
              <w:left w:val="nil"/>
              <w:bottom w:val="single" w:sz="4" w:space="0" w:color="auto"/>
            </w:tcBorders>
            <w:vAlign w:val="center"/>
          </w:tcPr>
          <w:p w14:paraId="4729B0EF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</w:tcBorders>
            <w:vAlign w:val="center"/>
          </w:tcPr>
          <w:p w14:paraId="25759C2A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BF4BAD8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6B0C429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266254FA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2562CCDE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5A5A3684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EA45EF" w14:textId="77777777" w:rsidR="00FB18DD" w:rsidRPr="00CA20F8" w:rsidRDefault="00FB18DD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9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9D5D1" w14:textId="77777777" w:rsidR="00FB18DD" w:rsidRDefault="00FB18DD" w:rsidP="004D35C8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9DC6D4B" w14:textId="77777777" w:rsidR="00FB18DD" w:rsidRDefault="00FB18DD" w:rsidP="004D35C8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FB18DD" w:rsidRPr="00A04EB2" w14:paraId="13E7FA73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A20CD6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D3460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19385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5122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6754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D0799" w14:textId="77777777" w:rsidR="00FB18DD" w:rsidRPr="00EE0B89" w:rsidRDefault="00FB18DD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928E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53528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0,431,353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92D83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7EA761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55ECFF86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7FC8D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47FF3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70CD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56E5A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340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3FFBA" w14:textId="77777777" w:rsidR="00FB18DD" w:rsidRPr="00EE0B89" w:rsidRDefault="00FB18DD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68733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BD502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40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431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353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B78FA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DC937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42D52BD9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13888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697C83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A5C6C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87086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18B6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E26F8" w14:textId="77777777" w:rsidR="00FB18DD" w:rsidRDefault="00FB18DD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9BA2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C8587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34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384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077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F7B52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EEBCFD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FB18DD" w:rsidRPr="00A04EB2" w14:paraId="6BEB7AFB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FFF9E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23C7A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E0663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7E5D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88BAC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30BFE" w14:textId="77777777" w:rsidR="00FB18DD" w:rsidRDefault="00FB18DD" w:rsidP="004D35C8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FE63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6EB44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34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384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077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05DBE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D23943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277DC6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FB18DD" w:rsidRPr="00A04EB2" w14:paraId="12A5F482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D9DF8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60162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DC7A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13F7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B898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26B6DD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1FB1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49E9FD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sz w:val="20"/>
              </w:rPr>
              <w:t>6,047,276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A2398B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8670E5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FB18DD" w:rsidRPr="00A04EB2" w14:paraId="3EBE2D3E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A1E7B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41F0D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1B196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6B1F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62EEB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62AD36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BC12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4E4C36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sz w:val="20"/>
              </w:rPr>
              <w:t>6,047,276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CE997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E17E7C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194494A6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DA8755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86794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6A75B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F018A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AB67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5E67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64B47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72AE8C" w14:textId="77777777" w:rsidR="00FB18DD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9EFCD7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567EA0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7EC46504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076A96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90E4DD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8F38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3B55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0E45C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56CC5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AA91D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06BECA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D20B9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13B99C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5F70722F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64585E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9EE92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4A484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819C4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16EC8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3F527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0B4C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95224C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5180D2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C7CF81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FB18DD" w:rsidRPr="00A04EB2" w14:paraId="797D957D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D96BAF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050704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B1AC4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EA3D9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0A315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D4203" w14:textId="77777777" w:rsidR="00FB18DD" w:rsidRPr="00CA20F8" w:rsidRDefault="00FB18DD" w:rsidP="004D35C8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A176D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117C20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D3CC11" w14:textId="77777777" w:rsidR="00FB18DD" w:rsidRPr="00CA20F8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4865FE" w14:textId="77777777" w:rsidR="00FB18DD" w:rsidRPr="00277DC6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6E204C36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DCE2E8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F9B9EA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E4BD5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FEDBE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050D1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91DA6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31F5E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D721DE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3B1323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59DA81" w14:textId="77777777" w:rsidR="00FB18DD" w:rsidRPr="00A04EB2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:rsidRPr="00A04EB2" w14:paraId="227D94E5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18956D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29596E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89AD7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907B0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8E61F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0FE69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D0978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20F5DE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85251B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ED6663" w14:textId="77777777" w:rsidR="00FB18DD" w:rsidRPr="00A04EB2" w:rsidRDefault="00FB18DD" w:rsidP="004D35C8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FB18DD" w14:paraId="78255D4C" w14:textId="77777777" w:rsidTr="004D35C8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C5E01F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33D151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1D1EA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ECE68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141CD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61D07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4814A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C0D584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CBF66F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B9ACC3" w14:textId="77777777" w:rsidR="00FB18DD" w:rsidRDefault="00FB18DD" w:rsidP="004D35C8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FB18DD" w:rsidRPr="00514CBD" w14:paraId="72B00C43" w14:textId="77777777" w:rsidTr="004D35C8">
        <w:trPr>
          <w:cantSplit/>
          <w:trHeight w:val="964"/>
        </w:trPr>
        <w:tc>
          <w:tcPr>
            <w:tcW w:w="864" w:type="dxa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14:paraId="4C79301C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14:paraId="6037739E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4A5B5F3F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2E61CE7A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793AE8F2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640788D1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1018B257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7E631D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D0927" w14:textId="77777777" w:rsidR="00FB18DD" w:rsidRPr="00B902CF" w:rsidRDefault="00FB18DD" w:rsidP="004D35C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6451129" w14:textId="77777777" w:rsidR="00FB18DD" w:rsidRPr="00514CBD" w:rsidRDefault="00FB18DD" w:rsidP="004D35C8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</w:tbl>
    <w:p w14:paraId="66D35349" w14:textId="77777777" w:rsidR="00FB18DD" w:rsidRDefault="00FB18DD" w:rsidP="00FB18DD">
      <w:pPr>
        <w:spacing w:line="20" w:lineRule="exact"/>
      </w:pPr>
    </w:p>
    <w:p w14:paraId="37E3C0C9" w14:textId="77777777" w:rsidR="00FB18DD" w:rsidRPr="00FB18DD" w:rsidRDefault="00FB18DD" w:rsidP="00FB18DD">
      <w:pPr>
        <w:spacing w:line="14" w:lineRule="exact"/>
        <w:jc w:val="both"/>
        <w:rPr>
          <w:sz w:val="20"/>
        </w:rPr>
      </w:pPr>
    </w:p>
    <w:p w14:paraId="3767A3A8" w14:textId="77777777" w:rsidR="00FB18DD" w:rsidRPr="00FB18DD" w:rsidRDefault="00FB18DD" w:rsidP="00FB18DD">
      <w:pPr>
        <w:spacing w:line="14" w:lineRule="exact"/>
        <w:jc w:val="both"/>
        <w:rPr>
          <w:sz w:val="20"/>
        </w:rPr>
      </w:pPr>
    </w:p>
    <w:tbl>
      <w:tblPr>
        <w:tblW w:w="9939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65"/>
        <w:gridCol w:w="450"/>
        <w:gridCol w:w="284"/>
        <w:gridCol w:w="2275"/>
        <w:gridCol w:w="2757"/>
        <w:gridCol w:w="826"/>
        <w:gridCol w:w="826"/>
        <w:gridCol w:w="1176"/>
        <w:gridCol w:w="518"/>
      </w:tblGrid>
      <w:tr w:rsidR="00FB18DD" w:rsidRPr="00FB18DD" w14:paraId="3A0C0E8D" w14:textId="77777777" w:rsidTr="004D35C8">
        <w:trPr>
          <w:cantSplit/>
          <w:trHeight w:hRule="exact" w:val="567"/>
        </w:trPr>
        <w:tc>
          <w:tcPr>
            <w:tcW w:w="99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2632" w14:textId="77777777" w:rsidR="00FB18DD" w:rsidRPr="00FB18DD" w:rsidRDefault="00FB18DD" w:rsidP="00FB18DD">
            <w:pPr>
              <w:ind w:left="79" w:right="79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拾貳、中華民國</w:t>
            </w:r>
            <w:proofErr w:type="gramStart"/>
            <w:r w:rsidRPr="00FB18DD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1</w:t>
            </w:r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proofErr w:type="gramEnd"/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中市總決算</w:t>
            </w:r>
          </w:p>
        </w:tc>
      </w:tr>
      <w:tr w:rsidR="00FB18DD" w:rsidRPr="00FB18DD" w14:paraId="6D14A8E1" w14:textId="77777777" w:rsidTr="004D35C8">
        <w:trPr>
          <w:cantSplit/>
          <w:trHeight w:hRule="exact" w:val="227"/>
        </w:trPr>
        <w:tc>
          <w:tcPr>
            <w:tcW w:w="9939" w:type="dxa"/>
            <w:gridSpan w:val="10"/>
            <w:tcBorders>
              <w:top w:val="nil"/>
              <w:left w:val="nil"/>
              <w:right w:val="nil"/>
            </w:tcBorders>
          </w:tcPr>
          <w:p w14:paraId="7B970E83" w14:textId="77777777" w:rsidR="00FB18DD" w:rsidRPr="00FB18DD" w:rsidRDefault="00FB18DD" w:rsidP="00FB18DD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FB18DD" w:rsidRPr="00FB18DD" w14:paraId="325007E4" w14:textId="77777777" w:rsidTr="004D35C8">
        <w:trPr>
          <w:cantSplit/>
          <w:trHeight w:hRule="exact" w:val="283"/>
        </w:trPr>
        <w:tc>
          <w:tcPr>
            <w:tcW w:w="3836" w:type="dxa"/>
            <w:gridSpan w:val="5"/>
            <w:vMerge w:val="restart"/>
            <w:tcBorders>
              <w:left w:val="nil"/>
            </w:tcBorders>
            <w:vAlign w:val="center"/>
          </w:tcPr>
          <w:p w14:paraId="4C9FB227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757" w:type="dxa"/>
            <w:vMerge w:val="restart"/>
            <w:vAlign w:val="center"/>
          </w:tcPr>
          <w:p w14:paraId="25826A18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346" w:type="dxa"/>
            <w:gridSpan w:val="4"/>
            <w:tcBorders>
              <w:right w:val="nil"/>
            </w:tcBorders>
            <w:vAlign w:val="center"/>
          </w:tcPr>
          <w:p w14:paraId="172CF217" w14:textId="77777777" w:rsidR="00FB18DD" w:rsidRPr="00FB18DD" w:rsidRDefault="00FB18DD" w:rsidP="00FB18D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FB18DD" w:rsidRPr="00FB18DD" w14:paraId="0896C17C" w14:textId="77777777" w:rsidTr="004D35C8">
        <w:trPr>
          <w:cantSplit/>
          <w:trHeight w:val="283"/>
        </w:trPr>
        <w:tc>
          <w:tcPr>
            <w:tcW w:w="3836" w:type="dxa"/>
            <w:gridSpan w:val="5"/>
            <w:vMerge/>
            <w:tcBorders>
              <w:left w:val="nil"/>
            </w:tcBorders>
          </w:tcPr>
          <w:p w14:paraId="434B7DC2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Merge/>
            <w:vAlign w:val="center"/>
          </w:tcPr>
          <w:p w14:paraId="422463B4" w14:textId="77777777" w:rsidR="00FB18DD" w:rsidRPr="00FB18DD" w:rsidRDefault="00FB18DD" w:rsidP="00FB18DD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6" w:type="dxa"/>
            <w:gridSpan w:val="4"/>
            <w:tcBorders>
              <w:top w:val="nil"/>
            </w:tcBorders>
            <w:vAlign w:val="center"/>
          </w:tcPr>
          <w:p w14:paraId="0911BD45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減免</w:t>
            </w:r>
            <w:r w:rsidRPr="00FB18DD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</w:rPr>
              <w:t>（註銷）</w:t>
            </w:r>
            <w:r w:rsidRPr="00FB18D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FB18DD" w:rsidRPr="00FB18DD" w14:paraId="6A80DD49" w14:textId="77777777" w:rsidTr="004D35C8">
        <w:trPr>
          <w:cantSplit/>
          <w:trHeight w:hRule="exact" w:val="283"/>
        </w:trPr>
        <w:tc>
          <w:tcPr>
            <w:tcW w:w="3836" w:type="dxa"/>
            <w:gridSpan w:val="5"/>
            <w:vMerge/>
            <w:tcBorders>
              <w:left w:val="nil"/>
              <w:bottom w:val="nil"/>
            </w:tcBorders>
          </w:tcPr>
          <w:p w14:paraId="1A89551E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Merge/>
            <w:vAlign w:val="center"/>
          </w:tcPr>
          <w:p w14:paraId="219313AD" w14:textId="77777777" w:rsidR="00FB18DD" w:rsidRPr="00FB18DD" w:rsidRDefault="00FB18DD" w:rsidP="00FB18DD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52" w:type="dxa"/>
            <w:gridSpan w:val="2"/>
            <w:tcBorders>
              <w:bottom w:val="nil"/>
            </w:tcBorders>
            <w:vAlign w:val="center"/>
          </w:tcPr>
          <w:p w14:paraId="22669B08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694" w:type="dxa"/>
            <w:gridSpan w:val="2"/>
            <w:tcBorders>
              <w:bottom w:val="nil"/>
            </w:tcBorders>
            <w:vAlign w:val="center"/>
          </w:tcPr>
          <w:p w14:paraId="55564ACF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B18DD" w:rsidRPr="00FB18DD" w14:paraId="047C2451" w14:textId="77777777" w:rsidTr="004D35C8">
        <w:trPr>
          <w:cantSplit/>
          <w:trHeight w:hRule="exact" w:val="283"/>
        </w:trPr>
        <w:tc>
          <w:tcPr>
            <w:tcW w:w="462" w:type="dxa"/>
            <w:tcBorders>
              <w:left w:val="nil"/>
            </w:tcBorders>
            <w:vAlign w:val="center"/>
          </w:tcPr>
          <w:p w14:paraId="6CB61D8C" w14:textId="77777777" w:rsidR="00FB18DD" w:rsidRPr="00FB18DD" w:rsidRDefault="00FB18DD" w:rsidP="00FB18DD">
            <w:pPr>
              <w:ind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FB18DD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65" w:type="dxa"/>
            <w:tcBorders>
              <w:left w:val="nil"/>
            </w:tcBorders>
            <w:vAlign w:val="center"/>
          </w:tcPr>
          <w:p w14:paraId="21987082" w14:textId="77777777" w:rsidR="00FB18DD" w:rsidRPr="00FB18DD" w:rsidRDefault="00FB18DD" w:rsidP="00FB18D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50" w:type="dxa"/>
            <w:vAlign w:val="center"/>
          </w:tcPr>
          <w:p w14:paraId="7020ED63" w14:textId="77777777" w:rsidR="00FB18DD" w:rsidRPr="00FB18DD" w:rsidRDefault="00FB18DD" w:rsidP="00FB18D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4" w:type="dxa"/>
            <w:vAlign w:val="center"/>
          </w:tcPr>
          <w:p w14:paraId="3A3FD7B7" w14:textId="77777777" w:rsidR="00FB18DD" w:rsidRPr="00FB18DD" w:rsidRDefault="00FB18DD" w:rsidP="00FB18DD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275" w:type="dxa"/>
            <w:vAlign w:val="center"/>
          </w:tcPr>
          <w:p w14:paraId="3E435EEC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757" w:type="dxa"/>
            <w:vMerge/>
            <w:vAlign w:val="center"/>
          </w:tcPr>
          <w:p w14:paraId="399D5C9A" w14:textId="77777777" w:rsidR="00FB18DD" w:rsidRPr="00FB18DD" w:rsidRDefault="00FB18DD" w:rsidP="00FB18DD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4F643C1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26" w:type="dxa"/>
            <w:vAlign w:val="center"/>
          </w:tcPr>
          <w:p w14:paraId="56922BB6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76" w:type="dxa"/>
            <w:vAlign w:val="center"/>
          </w:tcPr>
          <w:p w14:paraId="40A3D4D6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518" w:type="dxa"/>
            <w:vAlign w:val="center"/>
          </w:tcPr>
          <w:p w14:paraId="6828E8E9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FB18DD" w:rsidRPr="00FB18DD" w14:paraId="0B00982B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2989D998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365" w:type="dxa"/>
            <w:vAlign w:val="center"/>
          </w:tcPr>
          <w:p w14:paraId="286D6F77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450" w:type="dxa"/>
            <w:vAlign w:val="center"/>
          </w:tcPr>
          <w:p w14:paraId="0959FA81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5BEBEB45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04ADB00E" w14:textId="77777777" w:rsidR="00FB18DD" w:rsidRPr="00FB18DD" w:rsidRDefault="00FB18DD" w:rsidP="00FB18DD">
            <w:pPr>
              <w:keepNext/>
              <w:ind w:leftChars="100" w:left="240" w:rightChars="100" w:right="240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FB18DD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合計</w:t>
            </w:r>
          </w:p>
        </w:tc>
        <w:tc>
          <w:tcPr>
            <w:tcW w:w="2757" w:type="dxa"/>
            <w:vAlign w:val="center"/>
          </w:tcPr>
          <w:p w14:paraId="1647B17A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770452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0918B21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13760C68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z w:val="20"/>
              </w:rPr>
              <w:t>40</w:t>
            </w:r>
            <w:r w:rsidRPr="00FB18DD">
              <w:rPr>
                <w:rFonts w:ascii="新細明體" w:eastAsia="標楷體" w:hAnsi="新細明體"/>
                <w:b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noProof/>
                <w:sz w:val="20"/>
              </w:rPr>
              <w:t>465</w:t>
            </w:r>
            <w:r w:rsidRPr="00FB18DD">
              <w:rPr>
                <w:rFonts w:ascii="新細明體" w:eastAsia="標楷體" w:hAnsi="新細明體"/>
                <w:b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noProof/>
                <w:sz w:val="20"/>
              </w:rPr>
              <w:t>175</w:t>
            </w:r>
          </w:p>
        </w:tc>
        <w:tc>
          <w:tcPr>
            <w:tcW w:w="518" w:type="dxa"/>
            <w:vAlign w:val="center"/>
          </w:tcPr>
          <w:p w14:paraId="32C6ADA6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  <w:r w:rsidRPr="00FB18D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18DD" w:rsidRPr="00FB18DD" w14:paraId="66E2D54F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30DA5B73" w14:textId="77777777" w:rsidR="00FB18DD" w:rsidRPr="00FB18DD" w:rsidRDefault="00FB18DD" w:rsidP="00FB18DD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FB18DD">
              <w:rPr>
                <w:rFonts w:ascii="新細明體" w:hAnsi="新細明體" w:hint="eastAsia"/>
                <w:b/>
                <w:noProof/>
                <w:sz w:val="20"/>
              </w:rPr>
              <w:t>110</w:t>
            </w:r>
          </w:p>
        </w:tc>
        <w:tc>
          <w:tcPr>
            <w:tcW w:w="365" w:type="dxa"/>
            <w:vAlign w:val="center"/>
          </w:tcPr>
          <w:p w14:paraId="43F31C99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  <w:r w:rsidRPr="00FB18DD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450" w:type="dxa"/>
            <w:vAlign w:val="center"/>
          </w:tcPr>
          <w:p w14:paraId="609D00E8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0238B0A2" w14:textId="77777777" w:rsidR="00FB18DD" w:rsidRPr="00FB18DD" w:rsidRDefault="00FB18DD" w:rsidP="00FB18DD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53DCDCFD" w14:textId="77777777" w:rsidR="00FB18DD" w:rsidRPr="00FB18DD" w:rsidRDefault="00FB18DD" w:rsidP="00FB18DD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  <w:r w:rsidRPr="00FB18DD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臺中市政府建設局主管</w:t>
            </w:r>
          </w:p>
        </w:tc>
        <w:tc>
          <w:tcPr>
            <w:tcW w:w="2757" w:type="dxa"/>
            <w:vAlign w:val="center"/>
          </w:tcPr>
          <w:p w14:paraId="5B16C135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2FF034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5C2E2372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7112A60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z w:val="20"/>
              </w:rPr>
              <w:t>40</w:t>
            </w:r>
            <w:r w:rsidRPr="00FB18DD">
              <w:rPr>
                <w:rFonts w:ascii="新細明體" w:eastAsia="標楷體" w:hAnsi="新細明體"/>
                <w:b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noProof/>
                <w:sz w:val="20"/>
              </w:rPr>
              <w:t>465</w:t>
            </w:r>
            <w:r w:rsidRPr="00FB18DD">
              <w:rPr>
                <w:rFonts w:ascii="新細明體" w:eastAsia="標楷體" w:hAnsi="新細明體"/>
                <w:b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noProof/>
                <w:sz w:val="20"/>
              </w:rPr>
              <w:t>175</w:t>
            </w:r>
          </w:p>
        </w:tc>
        <w:tc>
          <w:tcPr>
            <w:tcW w:w="518" w:type="dxa"/>
            <w:vAlign w:val="center"/>
          </w:tcPr>
          <w:p w14:paraId="73783DAC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  <w:r w:rsidRPr="00FB18D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18DD" w:rsidRPr="00FB18DD" w14:paraId="494E6152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271E3235" w14:textId="77777777" w:rsidR="00FB18DD" w:rsidRPr="00FB18DD" w:rsidRDefault="00FB18DD" w:rsidP="00FB18DD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C78F46B" w14:textId="77777777" w:rsidR="00FB18DD" w:rsidRPr="00FB18DD" w:rsidRDefault="00FB18DD" w:rsidP="00FB18DD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7458C8E" w14:textId="77777777" w:rsidR="00FB18DD" w:rsidRPr="00FB18DD" w:rsidRDefault="00FB18DD" w:rsidP="00FB18DD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FB18DD">
              <w:rPr>
                <w:rFonts w:ascii="新細明體" w:hAnsi="新細明體" w:hint="eastAsia"/>
                <w:noProof/>
                <w:sz w:val="20"/>
              </w:rPr>
              <w:t>181</w:t>
            </w:r>
          </w:p>
        </w:tc>
        <w:tc>
          <w:tcPr>
            <w:tcW w:w="284" w:type="dxa"/>
            <w:vAlign w:val="center"/>
          </w:tcPr>
          <w:p w14:paraId="222DFBB4" w14:textId="77777777" w:rsidR="00FB18DD" w:rsidRPr="00FB18DD" w:rsidRDefault="00FB18DD" w:rsidP="00FB18DD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591DF33E" w14:textId="77777777" w:rsidR="00FB18DD" w:rsidRPr="00FB18DD" w:rsidRDefault="00FB18DD" w:rsidP="00FB18DD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B18DD">
              <w:rPr>
                <w:rFonts w:ascii="標楷體" w:eastAsia="標楷體" w:hAnsi="標楷體" w:hint="eastAsia"/>
                <w:bCs/>
                <w:noProof/>
                <w:sz w:val="20"/>
              </w:rPr>
              <w:t>臺中市新建工程處</w:t>
            </w:r>
          </w:p>
        </w:tc>
        <w:tc>
          <w:tcPr>
            <w:tcW w:w="2757" w:type="dxa"/>
            <w:vAlign w:val="center"/>
          </w:tcPr>
          <w:p w14:paraId="6D097CF8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00C2211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0C83B64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33F47BF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z w:val="20"/>
              </w:rPr>
              <w:t>40</w:t>
            </w:r>
            <w:r w:rsidRPr="00FB18DD">
              <w:rPr>
                <w:rFonts w:ascii="新細明體" w:eastAsia="標楷體" w:hAnsi="新細明體"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noProof/>
                <w:sz w:val="20"/>
              </w:rPr>
              <w:t>465</w:t>
            </w:r>
            <w:r w:rsidRPr="00FB18DD">
              <w:rPr>
                <w:rFonts w:ascii="新細明體" w:eastAsia="標楷體" w:hAnsi="新細明體"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noProof/>
                <w:sz w:val="20"/>
              </w:rPr>
              <w:t>175</w:t>
            </w:r>
          </w:p>
        </w:tc>
        <w:tc>
          <w:tcPr>
            <w:tcW w:w="518" w:type="dxa"/>
            <w:vAlign w:val="center"/>
          </w:tcPr>
          <w:p w14:paraId="45437E3A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sz w:val="20"/>
              </w:rPr>
            </w:pPr>
            <w:r w:rsidRPr="00FB18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18DD" w:rsidRPr="00FB18DD" w14:paraId="08B06EDC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EF84FFE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7721AEDE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450" w:type="dxa"/>
            <w:vAlign w:val="center"/>
          </w:tcPr>
          <w:p w14:paraId="623E748E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284" w:type="dxa"/>
            <w:vAlign w:val="center"/>
          </w:tcPr>
          <w:p w14:paraId="110A59CF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sz w:val="20"/>
              </w:rPr>
              <w:t>6</w:t>
            </w:r>
          </w:p>
        </w:tc>
        <w:tc>
          <w:tcPr>
            <w:tcW w:w="2275" w:type="dxa"/>
            <w:vAlign w:val="center"/>
          </w:tcPr>
          <w:p w14:paraId="55241518" w14:textId="77777777" w:rsidR="00FB18DD" w:rsidRPr="00FB18DD" w:rsidRDefault="00FB18DD" w:rsidP="00FB18D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B18DD">
              <w:rPr>
                <w:rFonts w:ascii="標楷體" w:eastAsia="標楷體" w:hAnsi="標楷體" w:hint="eastAsia"/>
                <w:bCs/>
                <w:noProof/>
                <w:sz w:val="20"/>
              </w:rPr>
              <w:t>公共設施及</w:t>
            </w:r>
          </w:p>
          <w:p w14:paraId="644A0AB7" w14:textId="77777777" w:rsidR="00FB18DD" w:rsidRPr="00FB18DD" w:rsidRDefault="00FB18DD" w:rsidP="00FB18D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B18DD">
              <w:rPr>
                <w:rFonts w:ascii="標楷體" w:eastAsia="標楷體" w:hAnsi="標楷體" w:hint="eastAsia"/>
                <w:bCs/>
                <w:noProof/>
                <w:sz w:val="20"/>
              </w:rPr>
              <w:t>建築業務</w:t>
            </w:r>
          </w:p>
        </w:tc>
        <w:tc>
          <w:tcPr>
            <w:tcW w:w="2757" w:type="dxa"/>
            <w:vAlign w:val="center"/>
          </w:tcPr>
          <w:p w14:paraId="0789F5E3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B18DD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減列無須保留之計畫經費。</w:t>
            </w:r>
          </w:p>
        </w:tc>
        <w:tc>
          <w:tcPr>
            <w:tcW w:w="826" w:type="dxa"/>
            <w:vAlign w:val="center"/>
          </w:tcPr>
          <w:p w14:paraId="52AAAC0D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78975D7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61E989E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z w:val="20"/>
              </w:rPr>
              <w:t>40</w:t>
            </w:r>
            <w:r w:rsidRPr="00FB18DD">
              <w:rPr>
                <w:rFonts w:ascii="新細明體" w:eastAsia="標楷體" w:hAnsi="新細明體"/>
                <w:bCs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Cs/>
                <w:noProof/>
                <w:sz w:val="20"/>
              </w:rPr>
              <w:t>465</w:t>
            </w:r>
            <w:r w:rsidRPr="00FB18DD">
              <w:rPr>
                <w:rFonts w:ascii="新細明體" w:eastAsia="標楷體" w:hAnsi="新細明體"/>
                <w:bCs/>
                <w:noProof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Cs/>
                <w:noProof/>
                <w:sz w:val="20"/>
              </w:rPr>
              <w:t>175</w:t>
            </w:r>
          </w:p>
        </w:tc>
        <w:tc>
          <w:tcPr>
            <w:tcW w:w="518" w:type="dxa"/>
            <w:vAlign w:val="center"/>
          </w:tcPr>
          <w:p w14:paraId="575C3D81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Cs/>
                <w:sz w:val="20"/>
              </w:rPr>
            </w:pPr>
            <w:r w:rsidRPr="00FB18D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B18DD" w:rsidRPr="00FB18DD" w14:paraId="50BEDDEA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73999E19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67531D6A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bCs/>
                <w:sz w:val="20"/>
              </w:rPr>
              <w:t>18</w:t>
            </w:r>
          </w:p>
        </w:tc>
        <w:tc>
          <w:tcPr>
            <w:tcW w:w="450" w:type="dxa"/>
            <w:vAlign w:val="center"/>
          </w:tcPr>
          <w:p w14:paraId="7A9C60EB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84" w:type="dxa"/>
            <w:vAlign w:val="center"/>
          </w:tcPr>
          <w:p w14:paraId="5C3F0969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7958ECAA" w14:textId="77777777" w:rsidR="00FB18DD" w:rsidRPr="00FB18DD" w:rsidRDefault="00FB18DD" w:rsidP="00FB18DD">
            <w:pPr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  <w:r w:rsidRPr="00FB18DD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臺中市政府文化局主管</w:t>
            </w:r>
          </w:p>
        </w:tc>
        <w:tc>
          <w:tcPr>
            <w:tcW w:w="2757" w:type="dxa"/>
            <w:vAlign w:val="center"/>
          </w:tcPr>
          <w:p w14:paraId="637C28B2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D322715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7812121D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684DD94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518" w:type="dxa"/>
            <w:vAlign w:val="center"/>
          </w:tcPr>
          <w:p w14:paraId="0D960EB5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/>
                <w:bCs/>
                <w:sz w:val="20"/>
              </w:rPr>
            </w:pPr>
            <w:r w:rsidRPr="00FB18D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FB18DD" w:rsidRPr="00FB18DD" w14:paraId="4E2382F8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455441A2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C66C5B5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1DBB9323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z w:val="20"/>
              </w:rPr>
              <w:t>360</w:t>
            </w:r>
          </w:p>
        </w:tc>
        <w:tc>
          <w:tcPr>
            <w:tcW w:w="284" w:type="dxa"/>
            <w:vAlign w:val="center"/>
          </w:tcPr>
          <w:p w14:paraId="40086C26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1E29BDC1" w14:textId="77777777" w:rsidR="00FB18DD" w:rsidRPr="00FB18DD" w:rsidRDefault="00FB18DD" w:rsidP="00FB18DD">
            <w:pPr>
              <w:ind w:leftChars="100" w:left="240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B18DD">
              <w:rPr>
                <w:rFonts w:ascii="標楷體" w:eastAsia="標楷體" w:hAnsi="標楷體" w:hint="eastAsia"/>
                <w:bCs/>
                <w:noProof/>
                <w:sz w:val="20"/>
              </w:rPr>
              <w:t>臺中市政府文化局</w:t>
            </w:r>
          </w:p>
        </w:tc>
        <w:tc>
          <w:tcPr>
            <w:tcW w:w="2757" w:type="dxa"/>
            <w:vAlign w:val="center"/>
          </w:tcPr>
          <w:p w14:paraId="426167AF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DD384D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269CAF0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63F4A2B2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18" w:type="dxa"/>
            <w:vAlign w:val="center"/>
          </w:tcPr>
          <w:p w14:paraId="3B12751C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FB18DD" w:rsidRPr="00FB18DD" w14:paraId="5BC6F101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43644F17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7A3B0DE1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4690597D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AC5E7DA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B18DD">
              <w:rPr>
                <w:rFonts w:ascii="新細明體" w:eastAsia="標楷體" w:hAnsi="新細明體" w:hint="eastAsia"/>
                <w:sz w:val="20"/>
              </w:rPr>
              <w:t>6</w:t>
            </w:r>
          </w:p>
        </w:tc>
        <w:tc>
          <w:tcPr>
            <w:tcW w:w="2275" w:type="dxa"/>
            <w:vAlign w:val="center"/>
          </w:tcPr>
          <w:p w14:paraId="055C6F10" w14:textId="77777777" w:rsidR="00FB18DD" w:rsidRPr="00FB18DD" w:rsidRDefault="00FB18DD" w:rsidP="00FB18D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B18DD">
              <w:rPr>
                <w:rFonts w:ascii="標楷體" w:eastAsia="標楷體" w:hAnsi="標楷體" w:hint="eastAsia"/>
                <w:bCs/>
                <w:noProof/>
                <w:sz w:val="20"/>
              </w:rPr>
              <w:t>文教活動</w:t>
            </w:r>
          </w:p>
        </w:tc>
        <w:tc>
          <w:tcPr>
            <w:tcW w:w="2757" w:type="dxa"/>
            <w:vAlign w:val="center"/>
          </w:tcPr>
          <w:p w14:paraId="461D7C9F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pacing w:val="-8"/>
                <w:sz w:val="20"/>
              </w:rPr>
            </w:pPr>
            <w:r w:rsidRPr="00FB18DD">
              <w:rPr>
                <w:rFonts w:ascii="標楷體" w:eastAsia="標楷體" w:hAnsi="標楷體" w:hint="eastAsia"/>
                <w:spacing w:val="-8"/>
                <w:sz w:val="20"/>
              </w:rPr>
              <w:t>減列表演活動經費。</w:t>
            </w:r>
          </w:p>
        </w:tc>
        <w:tc>
          <w:tcPr>
            <w:tcW w:w="826" w:type="dxa"/>
            <w:vAlign w:val="center"/>
          </w:tcPr>
          <w:p w14:paraId="7442C85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410D6124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76" w:type="dxa"/>
            <w:vAlign w:val="center"/>
          </w:tcPr>
          <w:p w14:paraId="39547553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518" w:type="dxa"/>
            <w:vAlign w:val="center"/>
          </w:tcPr>
          <w:p w14:paraId="7825C36C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FB18DD" w:rsidRPr="00FB18DD" w14:paraId="79D7F480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7A18AD6B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1FC1DDF4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6B6CABAF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430354CE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71D942F7" w14:textId="77777777" w:rsidR="00FB18DD" w:rsidRPr="00FB18DD" w:rsidRDefault="00FB18DD" w:rsidP="00FB18D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36EAFFA8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pacing w:val="-8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05EA8A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A79A3C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278BF1DD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518" w:type="dxa"/>
            <w:vAlign w:val="center"/>
          </w:tcPr>
          <w:p w14:paraId="3ECA8187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</w:tr>
      <w:tr w:rsidR="00FB18DD" w:rsidRPr="00FB18DD" w14:paraId="4D2DFF64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6CCBD83F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6333CB91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5155C0E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F7971E2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6112BB0C" w14:textId="77777777" w:rsidR="00FB18DD" w:rsidRPr="00FB18DD" w:rsidRDefault="00FB18DD" w:rsidP="00FB18DD">
            <w:pPr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269EB44C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1778188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bCs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0B1018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bCs/>
                <w:noProof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319501B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bCs/>
                <w:noProof/>
                <w:sz w:val="20"/>
              </w:rPr>
            </w:pPr>
          </w:p>
        </w:tc>
        <w:tc>
          <w:tcPr>
            <w:tcW w:w="518" w:type="dxa"/>
            <w:vAlign w:val="center"/>
          </w:tcPr>
          <w:p w14:paraId="3C70C478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FB18DD" w:rsidRPr="00FB18DD" w14:paraId="3F3B5553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78AB8A53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67E67AAD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0FFD27AD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7DE7CFBE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41199932" w14:textId="77777777" w:rsidR="00FB18DD" w:rsidRPr="00FB18DD" w:rsidRDefault="00FB18DD" w:rsidP="00FB18DD">
            <w:pPr>
              <w:ind w:leftChars="100" w:left="240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0E16DFAB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E8F680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E97BF1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1E8BE088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73173FB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18DD" w:rsidRPr="00FB18DD" w14:paraId="2F2FC4B3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624535C7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142D1153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1FFE6490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7D649FC2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1851BF34" w14:textId="77777777" w:rsidR="00FB18DD" w:rsidRPr="00FB18DD" w:rsidRDefault="00FB18DD" w:rsidP="00FB18D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</w:p>
        </w:tc>
        <w:tc>
          <w:tcPr>
            <w:tcW w:w="2757" w:type="dxa"/>
            <w:vAlign w:val="center"/>
          </w:tcPr>
          <w:p w14:paraId="1320ECC2" w14:textId="77777777" w:rsidR="00FB18DD" w:rsidRPr="00FB18DD" w:rsidRDefault="00FB18DD" w:rsidP="00FB18DD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1279129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5F8C51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03ACB156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31BDE67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sz w:val="20"/>
              </w:rPr>
            </w:pPr>
          </w:p>
        </w:tc>
      </w:tr>
      <w:tr w:rsidR="00FB18DD" w:rsidRPr="00FB18DD" w14:paraId="14ED1EDE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699D21B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5" w:type="dxa"/>
            <w:vAlign w:val="center"/>
          </w:tcPr>
          <w:p w14:paraId="661E2FCC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50" w:type="dxa"/>
            <w:vAlign w:val="center"/>
          </w:tcPr>
          <w:p w14:paraId="2F1C84B8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741C57FD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7E687A3F" w14:textId="77777777" w:rsidR="00FB18DD" w:rsidRPr="00FB18DD" w:rsidRDefault="00FB18DD" w:rsidP="00FB18D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0926AE1D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BF23F51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0773C36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7F1CB429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B38965D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  <w:tr w:rsidR="00FB18DD" w:rsidRPr="00FB18DD" w14:paraId="0AA91867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67C5DD26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2CC1E4FB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257A336C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5C137F96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73129706" w14:textId="77777777" w:rsidR="00FB18DD" w:rsidRPr="00FB18DD" w:rsidRDefault="00FB18DD" w:rsidP="00FB18D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2B38B2D9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931F77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CEE5DE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6F953511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A21B853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  <w:tr w:rsidR="00FB18DD" w:rsidRPr="00FB18DD" w14:paraId="3314EC9F" w14:textId="77777777" w:rsidTr="004D35C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1419EF81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205D14D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743B3B9B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1F6A91D6" w14:textId="77777777" w:rsidR="00FB18DD" w:rsidRPr="00FB18DD" w:rsidRDefault="00FB18DD" w:rsidP="00FB18D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56698134" w14:textId="77777777" w:rsidR="00FB18DD" w:rsidRPr="00FB18DD" w:rsidRDefault="00FB18DD" w:rsidP="00FB18D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288E8627" w14:textId="77777777" w:rsidR="00FB18DD" w:rsidRPr="00FB18DD" w:rsidRDefault="00FB18DD" w:rsidP="00FB18DD">
            <w:pPr>
              <w:spacing w:line="24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  <w:p w14:paraId="7EBD4CF9" w14:textId="77777777" w:rsidR="00FB18DD" w:rsidRPr="00FB18DD" w:rsidRDefault="00FB18DD" w:rsidP="00FB18DD">
            <w:pPr>
              <w:spacing w:afterLines="70" w:after="252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F3EDF3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A07583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36D01823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3ACE9B" w14:textId="77777777" w:rsidR="00FB18DD" w:rsidRPr="00FB18DD" w:rsidRDefault="00FB18DD" w:rsidP="00FB18DD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</w:tbl>
    <w:p w14:paraId="44C66135" w14:textId="77777777" w:rsidR="00FB18DD" w:rsidRPr="00FB18DD" w:rsidRDefault="00FB18DD" w:rsidP="00FB18DD">
      <w:pPr>
        <w:spacing w:line="14" w:lineRule="exact"/>
        <w:jc w:val="both"/>
        <w:rPr>
          <w:sz w:val="20"/>
        </w:rPr>
      </w:pPr>
      <w:r w:rsidRPr="00FB18DD">
        <w:rPr>
          <w:sz w:val="20"/>
        </w:rPr>
        <w:br w:type="page"/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854"/>
        <w:gridCol w:w="840"/>
        <w:gridCol w:w="840"/>
        <w:gridCol w:w="615"/>
        <w:gridCol w:w="302"/>
        <w:gridCol w:w="917"/>
        <w:gridCol w:w="825"/>
        <w:gridCol w:w="1107"/>
        <w:gridCol w:w="1077"/>
        <w:gridCol w:w="1078"/>
        <w:gridCol w:w="672"/>
      </w:tblGrid>
      <w:tr w:rsidR="00FB18DD" w:rsidRPr="00FB18DD" w14:paraId="5EABD508" w14:textId="77777777" w:rsidTr="004D35C8">
        <w:trPr>
          <w:cantSplit/>
          <w:trHeight w:hRule="exact" w:val="567"/>
        </w:trPr>
        <w:tc>
          <w:tcPr>
            <w:tcW w:w="998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191B" w14:textId="77777777" w:rsidR="00FB18DD" w:rsidRPr="00FB18DD" w:rsidRDefault="00FB18DD" w:rsidP="00FB18DD">
            <w:pPr>
              <w:snapToGrid w:val="0"/>
              <w:jc w:val="both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FB18DD">
              <w:lastRenderedPageBreak/>
              <w:br w:type="page"/>
            </w:r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以前年度歲出轉入數決算</w:t>
            </w:r>
            <w:proofErr w:type="gramStart"/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FB18D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FB18DD" w:rsidRPr="00FB18DD" w14:paraId="72878B0D" w14:textId="77777777" w:rsidTr="004D35C8">
        <w:trPr>
          <w:cantSplit/>
          <w:trHeight w:hRule="exact" w:val="227"/>
        </w:trPr>
        <w:tc>
          <w:tcPr>
            <w:tcW w:w="4003" w:type="dxa"/>
            <w:gridSpan w:val="5"/>
            <w:tcBorders>
              <w:top w:val="nil"/>
              <w:left w:val="nil"/>
              <w:right w:val="nil"/>
            </w:tcBorders>
          </w:tcPr>
          <w:p w14:paraId="011884E7" w14:textId="77777777" w:rsidR="00FB18DD" w:rsidRPr="00FB18DD" w:rsidRDefault="00FB18DD" w:rsidP="00FB18DD">
            <w:pPr>
              <w:jc w:val="both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5978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4AF4219" w14:textId="77777777" w:rsidR="00FB18DD" w:rsidRPr="00FB18DD" w:rsidRDefault="00FB18DD" w:rsidP="00FB18DD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B18DD" w:rsidRPr="00FB18DD" w14:paraId="48539596" w14:textId="77777777" w:rsidTr="004D35C8">
        <w:trPr>
          <w:cantSplit/>
          <w:trHeight w:hRule="exact" w:val="283"/>
        </w:trPr>
        <w:tc>
          <w:tcPr>
            <w:tcW w:w="7154" w:type="dxa"/>
            <w:gridSpan w:val="9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54EE727C" w14:textId="77777777" w:rsidR="00FB18DD" w:rsidRPr="00FB18DD" w:rsidRDefault="00FB18DD" w:rsidP="00FB18DD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215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AAF1E9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FB18DD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67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6B0F62F1" w14:textId="77777777" w:rsidR="00FB18DD" w:rsidRPr="00FB18DD" w:rsidRDefault="00FB18DD" w:rsidP="00FB18DD">
            <w:pPr>
              <w:ind w:left="10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FB18DD" w:rsidRPr="00FB18DD" w14:paraId="447678B6" w14:textId="77777777" w:rsidTr="004D35C8">
        <w:trPr>
          <w:cantSplit/>
          <w:trHeight w:val="283"/>
        </w:trPr>
        <w:tc>
          <w:tcPr>
            <w:tcW w:w="3388" w:type="dxa"/>
            <w:gridSpan w:val="4"/>
            <w:tcBorders>
              <w:left w:val="nil"/>
              <w:bottom w:val="nil"/>
            </w:tcBorders>
            <w:vAlign w:val="center"/>
          </w:tcPr>
          <w:p w14:paraId="499E73D5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766" w:type="dxa"/>
            <w:gridSpan w:val="5"/>
            <w:tcBorders>
              <w:right w:val="single" w:sz="12" w:space="0" w:color="auto"/>
            </w:tcBorders>
            <w:vAlign w:val="center"/>
          </w:tcPr>
          <w:p w14:paraId="5ECE9223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FB18DD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15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C927CD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sz w:val="20"/>
              </w:rPr>
            </w:pPr>
          </w:p>
        </w:tc>
        <w:tc>
          <w:tcPr>
            <w:tcW w:w="672" w:type="dxa"/>
            <w:vMerge/>
            <w:tcBorders>
              <w:left w:val="single" w:sz="12" w:space="0" w:color="auto"/>
              <w:right w:val="nil"/>
            </w:tcBorders>
          </w:tcPr>
          <w:p w14:paraId="0108AA36" w14:textId="77777777" w:rsidR="00FB18DD" w:rsidRPr="00FB18DD" w:rsidRDefault="00FB18DD" w:rsidP="00FB18DD">
            <w:pPr>
              <w:ind w:right="414"/>
              <w:rPr>
                <w:sz w:val="20"/>
              </w:rPr>
            </w:pPr>
          </w:p>
        </w:tc>
      </w:tr>
      <w:tr w:rsidR="00FB18DD" w:rsidRPr="00FB18DD" w14:paraId="75AA69F9" w14:textId="77777777" w:rsidTr="004D35C8">
        <w:trPr>
          <w:cantSplit/>
          <w:trHeight w:hRule="exact" w:val="283"/>
        </w:trPr>
        <w:tc>
          <w:tcPr>
            <w:tcW w:w="1708" w:type="dxa"/>
            <w:gridSpan w:val="2"/>
            <w:tcBorders>
              <w:left w:val="nil"/>
              <w:bottom w:val="nil"/>
            </w:tcBorders>
            <w:vAlign w:val="center"/>
          </w:tcPr>
          <w:p w14:paraId="1001C692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680" w:type="dxa"/>
            <w:gridSpan w:val="2"/>
            <w:tcBorders>
              <w:left w:val="nil"/>
              <w:bottom w:val="nil"/>
            </w:tcBorders>
            <w:vAlign w:val="center"/>
          </w:tcPr>
          <w:p w14:paraId="2F2B95EC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834" w:type="dxa"/>
            <w:gridSpan w:val="3"/>
            <w:tcBorders>
              <w:bottom w:val="nil"/>
            </w:tcBorders>
            <w:vAlign w:val="center"/>
          </w:tcPr>
          <w:p w14:paraId="36235221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932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04129C33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5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FF0CB2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sz w:val="20"/>
              </w:rPr>
            </w:pPr>
          </w:p>
        </w:tc>
        <w:tc>
          <w:tcPr>
            <w:tcW w:w="672" w:type="dxa"/>
            <w:vMerge/>
            <w:tcBorders>
              <w:left w:val="single" w:sz="12" w:space="0" w:color="auto"/>
              <w:right w:val="nil"/>
            </w:tcBorders>
          </w:tcPr>
          <w:p w14:paraId="4B96DD08" w14:textId="77777777" w:rsidR="00FB18DD" w:rsidRPr="00FB18DD" w:rsidRDefault="00FB18DD" w:rsidP="00FB18DD">
            <w:pPr>
              <w:ind w:right="414"/>
              <w:rPr>
                <w:sz w:val="20"/>
              </w:rPr>
            </w:pPr>
          </w:p>
        </w:tc>
      </w:tr>
      <w:tr w:rsidR="00FB18DD" w:rsidRPr="00FB18DD" w14:paraId="4A4C38C5" w14:textId="77777777" w:rsidTr="004D35C8">
        <w:trPr>
          <w:cantSplit/>
          <w:trHeight w:hRule="exact" w:val="283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vAlign w:val="center"/>
          </w:tcPr>
          <w:p w14:paraId="25B06F24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</w:tcBorders>
            <w:vAlign w:val="center"/>
          </w:tcPr>
          <w:p w14:paraId="7CA49150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067B714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5E74E69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17" w:type="dxa"/>
            <w:gridSpan w:val="2"/>
            <w:tcBorders>
              <w:bottom w:val="single" w:sz="4" w:space="0" w:color="auto"/>
            </w:tcBorders>
            <w:vAlign w:val="center"/>
          </w:tcPr>
          <w:p w14:paraId="05B7EB50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7BCB1561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390028B8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0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626E5B2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7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C91D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sz w:val="20"/>
              </w:rPr>
            </w:pPr>
            <w:r w:rsidRPr="00FB18DD">
              <w:rPr>
                <w:rFonts w:ascii="標楷體" w:eastAsia="標楷體" w:hAnsi="標楷體" w:hint="eastAsia"/>
                <w:spacing w:val="-6"/>
                <w:sz w:val="20"/>
              </w:rPr>
              <w:t>剔除</w:t>
            </w:r>
            <w:r w:rsidRPr="00FB18D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E2326" w14:textId="77777777" w:rsidR="00FB18DD" w:rsidRPr="00FB18DD" w:rsidRDefault="00FB18DD" w:rsidP="00FB18DD">
            <w:pPr>
              <w:ind w:leftChars="10" w:left="24" w:rightChars="10" w:right="24"/>
              <w:jc w:val="distribute"/>
              <w:rPr>
                <w:sz w:val="20"/>
              </w:rPr>
            </w:pPr>
            <w:r w:rsidRPr="00FB18DD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67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0B71277" w14:textId="77777777" w:rsidR="00FB18DD" w:rsidRPr="00FB18DD" w:rsidRDefault="00FB18DD" w:rsidP="00FB18DD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FB18DD" w:rsidRPr="00FB18DD" w14:paraId="67F50616" w14:textId="77777777" w:rsidTr="004D35C8">
        <w:trPr>
          <w:cantSplit/>
          <w:trHeight w:val="848"/>
        </w:trPr>
        <w:tc>
          <w:tcPr>
            <w:tcW w:w="85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92AB9BA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723FE72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vAlign w:val="center"/>
          </w:tcPr>
          <w:p w14:paraId="2AE52824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vAlign w:val="center"/>
          </w:tcPr>
          <w:p w14:paraId="3441C6E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/>
                <w:spacing w:val="-10"/>
                <w:sz w:val="20"/>
              </w:rPr>
              <w:t>,500,000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A78F70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single" w:sz="4" w:space="0" w:color="auto"/>
              <w:bottom w:val="nil"/>
            </w:tcBorders>
            <w:vAlign w:val="center"/>
          </w:tcPr>
          <w:p w14:paraId="6DAA3A62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single" w:sz="4" w:space="0" w:color="auto"/>
              <w:bottom w:val="nil"/>
            </w:tcBorders>
            <w:vAlign w:val="center"/>
          </w:tcPr>
          <w:p w14:paraId="368EB631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/>
                <w:spacing w:val="-10"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500</w:t>
            </w:r>
            <w:r w:rsidRPr="00FB18DD">
              <w:rPr>
                <w:rFonts w:ascii="新細明體" w:eastAsia="標楷體" w:hAnsi="新細明體"/>
                <w:b/>
                <w:spacing w:val="-10"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BF0418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FB18DD">
              <w:rPr>
                <w:rFonts w:ascii="新細明體" w:eastAsia="標楷體" w:hAnsi="新細明體"/>
                <w:b/>
                <w:noProof/>
                <w:sz w:val="20"/>
              </w:rPr>
              <w:t>40,465,175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B0FB09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3F56532" w14:textId="7A205EB9" w:rsidR="00FB18DD" w:rsidRPr="00FB18DD" w:rsidRDefault="00FA1BE1" w:rsidP="00FB18D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/>
                <w:spacing w:val="-10"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500</w:t>
            </w:r>
            <w:r w:rsidRPr="00FB18DD">
              <w:rPr>
                <w:rFonts w:ascii="新細明體" w:eastAsia="標楷體" w:hAnsi="新細明體"/>
                <w:b/>
                <w:spacing w:val="-10"/>
                <w:sz w:val="20"/>
              </w:rPr>
              <w:t>,</w:t>
            </w:r>
            <w:r w:rsidRPr="00FB18DD"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000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83803C3" w14:textId="77777777" w:rsidR="00FB18DD" w:rsidRPr="00FB18DD" w:rsidRDefault="00FB18DD" w:rsidP="00FB18DD">
            <w:pPr>
              <w:jc w:val="right"/>
              <w:rPr>
                <w:rFonts w:ascii="新細明體"/>
                <w:b/>
                <w:sz w:val="22"/>
                <w:szCs w:val="22"/>
              </w:rPr>
            </w:pPr>
          </w:p>
        </w:tc>
      </w:tr>
      <w:tr w:rsidR="00FB18DD" w:rsidRPr="00FB18DD" w14:paraId="5D442E32" w14:textId="77777777" w:rsidTr="004D35C8">
        <w:trPr>
          <w:cantSplit/>
          <w:trHeight w:val="848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3DF7675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743426D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A582BA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390BB7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52752E88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486F0D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7D37034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58468F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FB18DD">
              <w:rPr>
                <w:rFonts w:ascii="新細明體" w:eastAsia="標楷體" w:hAnsi="新細明體"/>
                <w:b/>
                <w:noProof/>
                <w:sz w:val="20"/>
              </w:rPr>
              <w:t>40,465,175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3BB78C3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A14B10D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6D8FBE4" w14:textId="77777777" w:rsidR="00FB18DD" w:rsidRPr="00FB18DD" w:rsidRDefault="00FB18DD" w:rsidP="00FB18DD">
            <w:pPr>
              <w:jc w:val="right"/>
              <w:rPr>
                <w:rFonts w:ascii="新細明體"/>
                <w:b/>
                <w:sz w:val="22"/>
                <w:szCs w:val="22"/>
              </w:rPr>
            </w:pPr>
          </w:p>
        </w:tc>
      </w:tr>
      <w:tr w:rsidR="00FB18DD" w:rsidRPr="00FB18DD" w14:paraId="1B092029" w14:textId="77777777" w:rsidTr="004D35C8">
        <w:trPr>
          <w:cantSplit/>
          <w:trHeight w:val="848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BAD223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C072B1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A0DF724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4CEE05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2F824A25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346338A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D81E00C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A7D03B9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FB18DD">
              <w:rPr>
                <w:rFonts w:ascii="新細明體" w:eastAsia="標楷體" w:hAnsi="新細明體"/>
                <w:noProof/>
                <w:sz w:val="20"/>
              </w:rPr>
              <w:t>40,465,175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904C878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78B6B87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AA8DBE7" w14:textId="77777777" w:rsidR="00FB18DD" w:rsidRPr="00FB18DD" w:rsidRDefault="00FB18DD" w:rsidP="00FB18DD">
            <w:pPr>
              <w:jc w:val="right"/>
              <w:rPr>
                <w:rFonts w:ascii="新細明體"/>
                <w:sz w:val="22"/>
                <w:szCs w:val="22"/>
              </w:rPr>
            </w:pPr>
          </w:p>
        </w:tc>
      </w:tr>
      <w:tr w:rsidR="00FB18DD" w:rsidRPr="00FB18DD" w14:paraId="722D44F0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823864F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5E44E22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2962220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4A8132D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3EF4480A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3C7C854B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10126A09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D7AA24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 w:rsidRPr="00FB18DD">
              <w:rPr>
                <w:rFonts w:ascii="新細明體" w:eastAsia="標楷體" w:hAnsi="新細明體"/>
                <w:bCs/>
                <w:noProof/>
                <w:sz w:val="20"/>
              </w:rPr>
              <w:t>40,465,175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4B1454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FBC994E" w14:textId="77777777" w:rsidR="00FB18DD" w:rsidRPr="00FB18DD" w:rsidRDefault="00FB18DD" w:rsidP="00FB18DD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 w:rsidRPr="00FB18D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1520240" w14:textId="77777777" w:rsidR="00FB18DD" w:rsidRPr="00FB18DD" w:rsidRDefault="00FB18DD" w:rsidP="00FB18DD">
            <w:pPr>
              <w:spacing w:beforeLines="80" w:before="288"/>
              <w:jc w:val="both"/>
              <w:rPr>
                <w:rFonts w:ascii="標楷體" w:eastAsia="標楷體" w:hAnsi="標楷體"/>
                <w:bCs/>
                <w:noProof/>
                <w:spacing w:val="-8"/>
                <w:sz w:val="22"/>
                <w:szCs w:val="22"/>
              </w:rPr>
            </w:pPr>
          </w:p>
        </w:tc>
      </w:tr>
      <w:tr w:rsidR="00FA1BE1" w:rsidRPr="00FB18DD" w14:paraId="3A88D9C6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DBA966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0A29114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48900DF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6F365A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,500,000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72903838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21C9BA2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2F71CBE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,500,000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D16962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68BADB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794F578" w14:textId="00FFF00B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,500,000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899ACD8" w14:textId="77777777" w:rsidR="00FA1BE1" w:rsidRPr="00FB18DD" w:rsidRDefault="00FA1BE1" w:rsidP="00FA1BE1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FA1BE1" w:rsidRPr="00FB18DD" w14:paraId="6546BC6E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2F174BC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2BC3231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826886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94C40E4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  <w:t>,500,000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7D626AB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3A5642C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3B00B68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  <w:t>,500,000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5679BB5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CD44D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7D7075B" w14:textId="5B6A12C1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  <w:t>,500,000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F4215AF" w14:textId="77777777" w:rsidR="00FA1BE1" w:rsidRPr="00FB18DD" w:rsidRDefault="00FA1BE1" w:rsidP="00FA1BE1">
            <w:pPr>
              <w:jc w:val="right"/>
              <w:rPr>
                <w:rFonts w:ascii="新細明體"/>
                <w:bCs/>
                <w:noProof/>
                <w:sz w:val="22"/>
                <w:szCs w:val="22"/>
              </w:rPr>
            </w:pPr>
          </w:p>
        </w:tc>
      </w:tr>
      <w:tr w:rsidR="00FA1BE1" w:rsidRPr="00FB18DD" w14:paraId="631F5325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5B7AA5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20EB86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9C5175E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91E43B8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  <w:t>,500,000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5918CA2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270F172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08F6F6E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  <w:t>,500,000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569B776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3AFD34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B4A1BF8" w14:textId="301CD61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  <w:r w:rsidRPr="00FB18DD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5</w:t>
            </w:r>
            <w:r w:rsidRPr="00FB18DD"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  <w:t>,500,000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51FE19E" w14:textId="77777777" w:rsidR="00FA1BE1" w:rsidRPr="00FB18DD" w:rsidRDefault="00FA1BE1" w:rsidP="00FA1BE1">
            <w:pPr>
              <w:jc w:val="right"/>
              <w:rPr>
                <w:rFonts w:ascii="新細明體"/>
                <w:bCs/>
                <w:noProof/>
                <w:sz w:val="22"/>
                <w:szCs w:val="22"/>
              </w:rPr>
            </w:pPr>
          </w:p>
        </w:tc>
      </w:tr>
      <w:tr w:rsidR="00FA1BE1" w:rsidRPr="00FB18DD" w14:paraId="752D6A0B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3C5B03F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20739C1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A3F64E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D0F9A56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4AA09E9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0EF126C1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468856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8D3226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6DB9CA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215F808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FD90F50" w14:textId="77777777" w:rsidR="00FA1BE1" w:rsidRPr="00FB18DD" w:rsidRDefault="00FA1BE1" w:rsidP="00FA1BE1">
            <w:pPr>
              <w:overflowPunct w:val="0"/>
              <w:spacing w:beforeLines="90" w:before="324"/>
              <w:rPr>
                <w:rFonts w:ascii="標楷體" w:eastAsia="標楷體" w:hAnsi="標楷體"/>
                <w:bCs/>
                <w:noProof/>
                <w:spacing w:val="-18"/>
                <w:sz w:val="20"/>
              </w:rPr>
            </w:pPr>
          </w:p>
        </w:tc>
      </w:tr>
      <w:tr w:rsidR="00FA1BE1" w:rsidRPr="00FB18DD" w14:paraId="7A88E1F9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A4A1D1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384B916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6166BF8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538E87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533B72E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2AB4C97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4A09145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EF1FE2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4AEE76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4F0CCE3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4F0F237" w14:textId="77777777" w:rsidR="00FA1BE1" w:rsidRPr="00FB18DD" w:rsidRDefault="00FA1BE1" w:rsidP="00FA1BE1">
            <w:pPr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FA1BE1" w:rsidRPr="00FB18DD" w14:paraId="1C834A19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7051FDEC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487394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2AE0E7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A6E0716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3A12834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342FBAE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6BBE2796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9019C8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DDFBF3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BB678E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249991A" w14:textId="77777777" w:rsidR="00FA1BE1" w:rsidRPr="00FB18DD" w:rsidRDefault="00FA1BE1" w:rsidP="00FA1BE1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FA1BE1" w:rsidRPr="00FB18DD" w14:paraId="5E97ED88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73BE57C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83A5E0F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2374D8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EA5F2FC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7F677733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3F54CE92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3385985F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7334C7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609C79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03B2C45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6" w:type="dxa"/>
              <w:right w:w="6" w:type="dxa"/>
            </w:tcMar>
            <w:vAlign w:val="center"/>
          </w:tcPr>
          <w:p w14:paraId="291E3E4A" w14:textId="77777777" w:rsidR="00FA1BE1" w:rsidRPr="00FB18DD" w:rsidRDefault="00FA1BE1" w:rsidP="00FA1BE1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  <w:p w14:paraId="08487407" w14:textId="77777777" w:rsidR="00FA1BE1" w:rsidRPr="00FB18DD" w:rsidRDefault="00FA1BE1" w:rsidP="00FA1BE1">
            <w:pPr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</w:tc>
      </w:tr>
      <w:tr w:rsidR="00FA1BE1" w:rsidRPr="00FB18DD" w14:paraId="5CE85E6B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05807511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2C17CDEA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8436173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BFE51A5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268EEAC1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53D0B05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080A360E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AC863E6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4AD137F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ED1B7A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E7FEE5F" w14:textId="77777777" w:rsidR="00FA1BE1" w:rsidRPr="00FB18DD" w:rsidRDefault="00FA1BE1" w:rsidP="00FA1BE1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FA1BE1" w:rsidRPr="00FB18DD" w14:paraId="5BC9EB40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97B19A5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293A28F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4D03D10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3C364F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0A05C6AE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AA3BE5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16CA64EE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D8EB6F4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70DAD33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2BA2911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C612BF" w14:textId="77777777" w:rsidR="00FA1BE1" w:rsidRPr="00FB18DD" w:rsidRDefault="00FA1BE1" w:rsidP="00FA1BE1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FA1BE1" w:rsidRPr="00FB18DD" w14:paraId="126A5D23" w14:textId="77777777" w:rsidTr="004D35C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C52DA21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8702B3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14:paraId="737F574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14:paraId="77443F38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03A2E13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single" w:sz="4" w:space="0" w:color="auto"/>
            </w:tcBorders>
            <w:vAlign w:val="center"/>
          </w:tcPr>
          <w:p w14:paraId="23064394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single" w:sz="4" w:space="0" w:color="auto"/>
            </w:tcBorders>
            <w:vAlign w:val="center"/>
          </w:tcPr>
          <w:p w14:paraId="425B52D7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485E649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052BD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D2FCCB" w14:textId="77777777" w:rsidR="00FA1BE1" w:rsidRPr="00FB18DD" w:rsidRDefault="00FA1BE1" w:rsidP="00FA1BE1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tcMar>
              <w:left w:w="6" w:type="dxa"/>
              <w:right w:w="6" w:type="dxa"/>
            </w:tcMar>
            <w:vAlign w:val="center"/>
          </w:tcPr>
          <w:p w14:paraId="2838D34F" w14:textId="77777777" w:rsidR="00FA1BE1" w:rsidRPr="00FB18DD" w:rsidRDefault="00FA1BE1" w:rsidP="00FA1BE1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  <w:p w14:paraId="270F5631" w14:textId="77777777" w:rsidR="00FA1BE1" w:rsidRPr="00FB18DD" w:rsidRDefault="00FA1BE1" w:rsidP="00FA1BE1">
            <w:pPr>
              <w:jc w:val="both"/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</w:tc>
      </w:tr>
    </w:tbl>
    <w:p w14:paraId="1583B832" w14:textId="77777777" w:rsidR="00FB18DD" w:rsidRPr="00FB18DD" w:rsidRDefault="00FB18DD" w:rsidP="00FB18DD">
      <w:pPr>
        <w:spacing w:line="14" w:lineRule="exact"/>
        <w:jc w:val="both"/>
        <w:rPr>
          <w:sz w:val="20"/>
        </w:rPr>
      </w:pPr>
    </w:p>
    <w:p w14:paraId="381707FD" w14:textId="77777777" w:rsidR="003D2A6D" w:rsidRDefault="003D2A6D" w:rsidP="003D2A6D">
      <w:pPr>
        <w:autoSpaceDE w:val="0"/>
        <w:autoSpaceDN w:val="0"/>
        <w:adjustRightInd w:val="0"/>
        <w:spacing w:line="500" w:lineRule="exact"/>
        <w:jc w:val="center"/>
        <w:rPr>
          <w:rFonts w:ascii="標楷體" w:eastAsia="標楷體" w:cs="標楷體"/>
          <w:b/>
          <w:bCs/>
          <w:color w:val="000000"/>
          <w:kern w:val="0"/>
          <w:sz w:val="36"/>
          <w:szCs w:val="36"/>
          <w:u w:val="single"/>
        </w:rPr>
      </w:pPr>
      <w:r>
        <w:rPr>
          <w:rFonts w:ascii="標楷體" w:eastAsia="標楷體" w:cs="標楷體" w:hint="eastAsia"/>
          <w:b/>
          <w:bCs/>
          <w:color w:val="000000"/>
          <w:kern w:val="0"/>
          <w:sz w:val="36"/>
          <w:szCs w:val="36"/>
          <w:u w:val="single"/>
        </w:rPr>
        <w:lastRenderedPageBreak/>
        <w:t>拾參、中華民國</w:t>
      </w:r>
      <w:proofErr w:type="gramStart"/>
      <w:r>
        <w:rPr>
          <w:rFonts w:ascii="標楷體" w:eastAsia="標楷體" w:cs="標楷體" w:hint="eastAsia"/>
          <w:b/>
          <w:bCs/>
          <w:color w:val="000000"/>
          <w:kern w:val="0"/>
          <w:sz w:val="36"/>
          <w:szCs w:val="36"/>
          <w:u w:val="single"/>
        </w:rPr>
        <w:t>11</w:t>
      </w:r>
      <w:r>
        <w:rPr>
          <w:rFonts w:ascii="標楷體" w:eastAsia="標楷體" w:cs="標楷體"/>
          <w:b/>
          <w:bCs/>
          <w:color w:val="000000"/>
          <w:kern w:val="0"/>
          <w:sz w:val="36"/>
          <w:szCs w:val="36"/>
          <w:u w:val="single"/>
        </w:rPr>
        <w:t>1</w:t>
      </w:r>
      <w:proofErr w:type="gramEnd"/>
      <w:r>
        <w:rPr>
          <w:rFonts w:ascii="標楷體" w:eastAsia="標楷體" w:cs="標楷體" w:hint="eastAsia"/>
          <w:b/>
          <w:bCs/>
          <w:color w:val="000000"/>
          <w:kern w:val="0"/>
          <w:sz w:val="36"/>
          <w:szCs w:val="36"/>
          <w:u w:val="single"/>
        </w:rPr>
        <w:t>年度</w:t>
      </w:r>
      <w:proofErr w:type="gramStart"/>
      <w:r>
        <w:rPr>
          <w:rFonts w:ascii="標楷體" w:eastAsia="標楷體" w:cs="標楷體" w:hint="eastAsia"/>
          <w:b/>
          <w:bCs/>
          <w:color w:val="000000"/>
          <w:kern w:val="0"/>
          <w:sz w:val="36"/>
          <w:szCs w:val="36"/>
          <w:u w:val="single"/>
        </w:rPr>
        <w:t>臺</w:t>
      </w:r>
      <w:proofErr w:type="gramEnd"/>
      <w:r>
        <w:rPr>
          <w:rFonts w:ascii="標楷體" w:eastAsia="標楷體" w:cs="標楷體" w:hint="eastAsia"/>
          <w:b/>
          <w:bCs/>
          <w:color w:val="000000"/>
          <w:kern w:val="0"/>
          <w:sz w:val="36"/>
          <w:szCs w:val="36"/>
          <w:u w:val="single"/>
        </w:rPr>
        <w:t>中市總決算</w:t>
      </w:r>
    </w:p>
    <w:p w14:paraId="669A4B9A" w14:textId="77777777" w:rsidR="003D2A6D" w:rsidRDefault="003D2A6D" w:rsidP="003D2A6D">
      <w:pPr>
        <w:autoSpaceDE w:val="0"/>
        <w:autoSpaceDN w:val="0"/>
        <w:adjustRightInd w:val="0"/>
        <w:spacing w:line="500" w:lineRule="exact"/>
        <w:jc w:val="center"/>
        <w:rPr>
          <w:rFonts w:ascii="標楷體" w:eastAsia="標楷體" w:cs="標楷體"/>
          <w:b/>
          <w:bCs/>
          <w:color w:val="000000"/>
          <w:kern w:val="0"/>
          <w:sz w:val="36"/>
          <w:szCs w:val="36"/>
          <w:u w:val="single"/>
        </w:rPr>
      </w:pPr>
      <w:r>
        <w:rPr>
          <w:rFonts w:ascii="標楷體" w:eastAsia="標楷體" w:cs="標楷體" w:hint="eastAsia"/>
          <w:b/>
          <w:bCs/>
          <w:color w:val="000000"/>
          <w:kern w:val="0"/>
          <w:sz w:val="36"/>
          <w:szCs w:val="36"/>
          <w:u w:val="single"/>
        </w:rPr>
        <w:t>以前年度融資調度轉入數決算審定表</w:t>
      </w:r>
    </w:p>
    <w:tbl>
      <w:tblPr>
        <w:tblW w:w="10131" w:type="dxa"/>
        <w:jc w:val="center"/>
        <w:tblBorders>
          <w:top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2"/>
        <w:gridCol w:w="1072"/>
        <w:gridCol w:w="1323"/>
        <w:gridCol w:w="1144"/>
        <w:gridCol w:w="1091"/>
        <w:gridCol w:w="1353"/>
        <w:gridCol w:w="1100"/>
        <w:gridCol w:w="1121"/>
        <w:gridCol w:w="1254"/>
        <w:gridCol w:w="101"/>
      </w:tblGrid>
      <w:tr w:rsidR="003D2A6D" w14:paraId="3AD2C237" w14:textId="77777777" w:rsidTr="004D35C8">
        <w:trPr>
          <w:cantSplit/>
          <w:trHeight w:val="397"/>
          <w:jc w:val="center"/>
        </w:trPr>
        <w:tc>
          <w:tcPr>
            <w:tcW w:w="1013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332DA" w14:textId="77777777" w:rsidR="003D2A6D" w:rsidRDefault="003D2A6D" w:rsidP="004D35C8">
            <w:pPr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3D2A6D" w14:paraId="36693C76" w14:textId="77777777" w:rsidTr="004D35C8">
        <w:trPr>
          <w:gridAfter w:val="1"/>
          <w:wAfter w:w="101" w:type="dxa"/>
          <w:cantSplit/>
          <w:trHeight w:val="510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9CD6" w14:textId="77777777" w:rsidR="003D2A6D" w:rsidRDefault="003D2A6D" w:rsidP="004D35C8">
            <w:pPr>
              <w:ind w:leftChars="-20" w:left="-48"/>
              <w:jc w:val="distribute"/>
              <w:rPr>
                <w:rFonts w:ascii="標楷體" w:eastAsia="標楷體" w:hAnsi="標楷體"/>
                <w:spacing w:val="-18"/>
              </w:rPr>
            </w:pPr>
            <w:r>
              <w:rPr>
                <w:rFonts w:ascii="標楷體" w:eastAsia="標楷體" w:hAnsi="標楷體" w:hint="eastAsia"/>
                <w:spacing w:val="-18"/>
                <w:sz w:val="20"/>
              </w:rPr>
              <w:t>年度別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83F4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E2B0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以前年度</w:t>
            </w:r>
          </w:p>
          <w:p w14:paraId="49393282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8463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0A97AA" w14:textId="77777777" w:rsidR="003D2A6D" w:rsidRDefault="003D2A6D" w:rsidP="004D35C8">
            <w:pPr>
              <w:ind w:leftChars="20" w:left="48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3D2A6D" w14:paraId="79154E92" w14:textId="77777777" w:rsidTr="004D35C8">
        <w:trPr>
          <w:gridAfter w:val="1"/>
          <w:wAfter w:w="101" w:type="dxa"/>
          <w:cantSplit/>
          <w:trHeight w:hRule="exact" w:val="425"/>
          <w:jc w:val="center"/>
        </w:trPr>
        <w:tc>
          <w:tcPr>
            <w:tcW w:w="5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3D53" w14:textId="77777777" w:rsidR="003D2A6D" w:rsidRDefault="003D2A6D" w:rsidP="004D35C8">
            <w:pPr>
              <w:widowControl/>
              <w:rPr>
                <w:rFonts w:ascii="標楷體" w:eastAsia="標楷體" w:hAnsi="標楷體"/>
                <w:spacing w:val="-1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9DC7" w14:textId="77777777" w:rsidR="003D2A6D" w:rsidRDefault="003D2A6D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A241" w14:textId="77777777" w:rsidR="003D2A6D" w:rsidRDefault="003D2A6D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4B9E" w14:textId="77777777" w:rsidR="003D2A6D" w:rsidRPr="005933B5" w:rsidRDefault="003D2A6D" w:rsidP="004D35C8">
            <w:pPr>
              <w:ind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5933B5">
              <w:rPr>
                <w:rFonts w:ascii="標楷體" w:eastAsia="標楷體" w:hAnsi="標楷體" w:hint="eastAsia"/>
                <w:spacing w:val="-20"/>
                <w:sz w:val="20"/>
              </w:rPr>
              <w:t>減免（註銷）數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A220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622C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DC78" w14:textId="77777777" w:rsidR="003D2A6D" w:rsidRPr="005933B5" w:rsidRDefault="003D2A6D" w:rsidP="004D35C8">
            <w:pPr>
              <w:ind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5933B5">
              <w:rPr>
                <w:rFonts w:ascii="標楷體" w:eastAsia="標楷體" w:hAnsi="標楷體" w:hint="eastAsia"/>
                <w:spacing w:val="-20"/>
                <w:sz w:val="20"/>
              </w:rPr>
              <w:t>減免（註銷）數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C10F" w14:textId="77777777" w:rsidR="003D2A6D" w:rsidRDefault="003D2A6D" w:rsidP="004D35C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7831A5" w14:textId="77777777" w:rsidR="003D2A6D" w:rsidRDefault="003D2A6D" w:rsidP="004D35C8">
            <w:pPr>
              <w:ind w:leftChars="20" w:left="48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3D2A6D" w14:paraId="22A53E2D" w14:textId="77777777" w:rsidTr="004D35C8">
        <w:trPr>
          <w:gridAfter w:val="1"/>
          <w:wAfter w:w="101" w:type="dxa"/>
          <w:trHeight w:val="850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429C1" w14:textId="77777777" w:rsidR="003D2A6D" w:rsidRDefault="003D2A6D" w:rsidP="004D35C8">
            <w:pPr>
              <w:jc w:val="center"/>
              <w:rPr>
                <w:rFonts w:ascii="新細明體"/>
                <w:b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2AE8D" w14:textId="77777777" w:rsidR="003D2A6D" w:rsidRDefault="003D2A6D" w:rsidP="004D35C8">
            <w:pPr>
              <w:adjustRightInd w:val="0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F1E1A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b/>
                <w:noProof/>
                <w:spacing w:val="-4"/>
                <w:sz w:val="20"/>
                <w:szCs w:val="17"/>
              </w:rPr>
              <w:t>15,212,262,113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2C533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643C1A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26D9D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b/>
                <w:noProof/>
                <w:spacing w:val="-4"/>
                <w:sz w:val="20"/>
                <w:szCs w:val="17"/>
              </w:rPr>
              <w:t>15,212,262,113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3F467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94017D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09EBBC" w14:textId="77777777" w:rsidR="003D2A6D" w:rsidRDefault="003D2A6D" w:rsidP="004D35C8">
            <w:pPr>
              <w:jc w:val="right"/>
              <w:rPr>
                <w:rFonts w:ascii="新細明體"/>
                <w:b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pacing w:val="-4"/>
                <w:sz w:val="20"/>
                <w:szCs w:val="17"/>
              </w:rPr>
              <w:t>15,212,262,113</w:t>
            </w:r>
          </w:p>
        </w:tc>
      </w:tr>
      <w:tr w:rsidR="003D2A6D" w14:paraId="1388F2AF" w14:textId="77777777" w:rsidTr="004D35C8">
        <w:trPr>
          <w:gridAfter w:val="1"/>
          <w:wAfter w:w="101" w:type="dxa"/>
          <w:trHeight w:hRule="exact" w:val="851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4F04A3" w14:textId="77777777" w:rsidR="003D2A6D" w:rsidRDefault="003D2A6D" w:rsidP="004D35C8">
            <w:pPr>
              <w:jc w:val="center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  <w:szCs w:val="17"/>
              </w:rPr>
              <w:t>107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71B536" w14:textId="77777777" w:rsidR="003D2A6D" w:rsidRDefault="003D2A6D" w:rsidP="004D35C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債務之舉借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1A3D9" w14:textId="77777777" w:rsidR="003D2A6D" w:rsidRDefault="003D2A6D" w:rsidP="004D35C8">
            <w:pPr>
              <w:jc w:val="right"/>
              <w:rPr>
                <w:rFonts w:ascii="新細明體" w:hAns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pacing w:val="-4"/>
                <w:sz w:val="20"/>
                <w:szCs w:val="17"/>
              </w:rPr>
              <w:t>10,361,249,364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77D64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2630E" w14:textId="77777777" w:rsidR="003D2A6D" w:rsidRDefault="003D2A6D" w:rsidP="004D35C8">
            <w:pPr>
              <w:jc w:val="right"/>
              <w:rPr>
                <w:rFonts w:ascii="新細明體" w:hAns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F087F" w14:textId="77777777" w:rsidR="003D2A6D" w:rsidRDefault="003D2A6D" w:rsidP="004D35C8">
            <w:pPr>
              <w:jc w:val="right"/>
              <w:rPr>
                <w:rFonts w:ascii="新細明體" w:hAns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pacing w:val="-4"/>
                <w:sz w:val="20"/>
                <w:szCs w:val="17"/>
              </w:rPr>
              <w:t>10,361,249,364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5C614" w14:textId="77777777" w:rsidR="003D2A6D" w:rsidRDefault="003D2A6D" w:rsidP="004D35C8">
            <w:pPr>
              <w:jc w:val="right"/>
              <w:rPr>
                <w:rFonts w:ascii="新細明體" w:hAns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CD438" w14:textId="77777777" w:rsidR="003D2A6D" w:rsidRDefault="003D2A6D" w:rsidP="004D35C8">
            <w:pPr>
              <w:jc w:val="right"/>
              <w:rPr>
                <w:rFonts w:ascii="新細明體" w:hAns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1631FF" w14:textId="77777777" w:rsidR="003D2A6D" w:rsidRDefault="003D2A6D" w:rsidP="004D35C8">
            <w:pPr>
              <w:jc w:val="right"/>
              <w:rPr>
                <w:rFonts w:ascii="新細明體" w:hAns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pacing w:val="-4"/>
                <w:sz w:val="20"/>
                <w:szCs w:val="17"/>
              </w:rPr>
              <w:t>10,361,249,364</w:t>
            </w:r>
          </w:p>
        </w:tc>
      </w:tr>
      <w:tr w:rsidR="003D2A6D" w14:paraId="14A830EC" w14:textId="77777777" w:rsidTr="004D35C8">
        <w:trPr>
          <w:gridAfter w:val="1"/>
          <w:wAfter w:w="101" w:type="dxa"/>
          <w:trHeight w:hRule="exact" w:val="851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D2DE66" w14:textId="77777777" w:rsidR="003D2A6D" w:rsidRDefault="003D2A6D" w:rsidP="004D35C8">
            <w:pPr>
              <w:jc w:val="center"/>
              <w:rPr>
                <w:rFonts w:ascii="新細明體"/>
                <w:noProof/>
                <w:spacing w:val="-6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6"/>
                <w:sz w:val="20"/>
                <w:szCs w:val="17"/>
              </w:rPr>
              <w:t>108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AA92B9" w14:textId="77777777" w:rsidR="003D2A6D" w:rsidRDefault="003D2A6D" w:rsidP="004D35C8">
            <w:pPr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債務之舉借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B885F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4,851,012,749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3B4AB9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AE8D7A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634E0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4,851,012,749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727A7" w14:textId="77777777" w:rsidR="003D2A6D" w:rsidRDefault="003D2A6D" w:rsidP="004D35C8">
            <w:pPr>
              <w:jc w:val="right"/>
              <w:rPr>
                <w:rFonts w:ascii="標楷體" w:eastAsia="標楷體" w:hAnsi="標楷體"/>
                <w:bCs/>
                <w:spacing w:val="-4"/>
                <w:sz w:val="20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91DF0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－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9E6C28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4"/>
                <w:sz w:val="20"/>
                <w:szCs w:val="17"/>
              </w:rPr>
            </w:pPr>
            <w:r>
              <w:rPr>
                <w:rFonts w:ascii="新細明體" w:hint="eastAsia"/>
                <w:noProof/>
                <w:spacing w:val="-4"/>
                <w:sz w:val="20"/>
                <w:szCs w:val="17"/>
              </w:rPr>
              <w:t>4,851,012,749</w:t>
            </w:r>
          </w:p>
        </w:tc>
      </w:tr>
      <w:tr w:rsidR="003D2A6D" w14:paraId="39BD4A24" w14:textId="77777777" w:rsidTr="004D35C8">
        <w:trPr>
          <w:gridAfter w:val="1"/>
          <w:wAfter w:w="101" w:type="dxa"/>
          <w:trHeight w:hRule="exact" w:val="851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980EA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346CE" w14:textId="77777777" w:rsidR="003D2A6D" w:rsidRDefault="003D2A6D" w:rsidP="004D35C8">
            <w:pPr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036B6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FB0D9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0284F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305F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85E8" w14:textId="77777777" w:rsidR="003D2A6D" w:rsidRDefault="003D2A6D" w:rsidP="004D35C8">
            <w:pPr>
              <w:ind w:left="-120" w:right="57"/>
              <w:jc w:val="right"/>
              <w:rPr>
                <w:rFonts w:ascii="標楷體" w:eastAsia="標楷體" w:hAnsi="標楷體"/>
                <w:bCs/>
                <w:spacing w:val="-20"/>
                <w:sz w:val="20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8BD25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BD0032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</w:tr>
      <w:tr w:rsidR="003D2A6D" w14:paraId="6469A422" w14:textId="77777777" w:rsidTr="004D35C8">
        <w:trPr>
          <w:gridAfter w:val="1"/>
          <w:wAfter w:w="101" w:type="dxa"/>
          <w:trHeight w:hRule="exact" w:val="851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D227F6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3DCE2" w14:textId="77777777" w:rsidR="003D2A6D" w:rsidRDefault="003D2A6D" w:rsidP="004D35C8">
            <w:pPr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DC61C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5EB53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1B01D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DFDA9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90DEA" w14:textId="77777777" w:rsidR="003D2A6D" w:rsidRDefault="003D2A6D" w:rsidP="004D35C8">
            <w:pPr>
              <w:ind w:left="-120" w:right="57"/>
              <w:jc w:val="right"/>
              <w:rPr>
                <w:rFonts w:ascii="標楷體" w:eastAsia="標楷體" w:hAnsi="標楷體"/>
                <w:bCs/>
                <w:spacing w:val="-20"/>
                <w:sz w:val="20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BBD3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2D6432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</w:tr>
      <w:tr w:rsidR="003D2A6D" w14:paraId="27DB9845" w14:textId="77777777" w:rsidTr="004D35C8">
        <w:trPr>
          <w:gridAfter w:val="1"/>
          <w:wAfter w:w="101" w:type="dxa"/>
          <w:trHeight w:hRule="exact" w:val="851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CAA19D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E824" w14:textId="77777777" w:rsidR="003D2A6D" w:rsidRDefault="003D2A6D" w:rsidP="004D35C8">
            <w:pPr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47A54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5CCC4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D7CC1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7D434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48B70" w14:textId="77777777" w:rsidR="003D2A6D" w:rsidRDefault="003D2A6D" w:rsidP="004D35C8">
            <w:pPr>
              <w:ind w:left="-120" w:right="57"/>
              <w:jc w:val="right"/>
              <w:rPr>
                <w:rFonts w:ascii="標楷體" w:eastAsia="標楷體" w:hAnsi="標楷體"/>
                <w:bCs/>
                <w:spacing w:val="-20"/>
                <w:sz w:val="20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5F22D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C87273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</w:tr>
      <w:tr w:rsidR="003D2A6D" w14:paraId="25D5FE8F" w14:textId="77777777" w:rsidTr="004D35C8">
        <w:trPr>
          <w:gridAfter w:val="1"/>
          <w:wAfter w:w="101" w:type="dxa"/>
          <w:trHeight w:val="6506"/>
          <w:jc w:val="center"/>
        </w:trPr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5786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  <w:p w14:paraId="33C37BF5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6D773C65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1254D918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5C191E7F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4AB3D17E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6F78A311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0214AA48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6DD53D3B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289AFFAA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5D4EF7A5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397F5B72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  <w:p w14:paraId="65E3EA78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73A6F76D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676EF7C6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2724456B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3587CF39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  <w:p w14:paraId="36257DC6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5756D405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  <w:p w14:paraId="39109B69" w14:textId="77777777" w:rsidR="003D2A6D" w:rsidRDefault="003D2A6D" w:rsidP="004D35C8">
            <w:pPr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  <w:p w14:paraId="4D26CB95" w14:textId="77777777" w:rsidR="003D2A6D" w:rsidRDefault="003D2A6D" w:rsidP="004D35C8">
            <w:pPr>
              <w:rPr>
                <w:rFonts w:ascii="新細明體"/>
                <w:sz w:val="20"/>
                <w:szCs w:val="17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F50F" w14:textId="77777777" w:rsidR="003D2A6D" w:rsidRDefault="003D2A6D" w:rsidP="004D35C8">
            <w:pPr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29CC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5FC8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258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6905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B07F" w14:textId="77777777" w:rsidR="003D2A6D" w:rsidRDefault="003D2A6D" w:rsidP="004D35C8">
            <w:pPr>
              <w:ind w:left="-120" w:right="57"/>
              <w:jc w:val="right"/>
              <w:rPr>
                <w:rFonts w:ascii="標楷體" w:eastAsia="標楷體" w:hAnsi="標楷體"/>
                <w:bCs/>
                <w:spacing w:val="-20"/>
                <w:sz w:val="20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BD26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4D1972" w14:textId="77777777" w:rsidR="003D2A6D" w:rsidRDefault="003D2A6D" w:rsidP="004D35C8">
            <w:pPr>
              <w:jc w:val="right"/>
              <w:rPr>
                <w:rFonts w:ascii="新細明體"/>
                <w:noProof/>
                <w:spacing w:val="-6"/>
                <w:sz w:val="20"/>
                <w:szCs w:val="17"/>
              </w:rPr>
            </w:pPr>
          </w:p>
        </w:tc>
      </w:tr>
    </w:tbl>
    <w:p w14:paraId="1D938D1E" w14:textId="77777777" w:rsidR="003D2A6D" w:rsidRPr="00051E92" w:rsidRDefault="003D2A6D" w:rsidP="003D2A6D">
      <w:pPr>
        <w:snapToGrid w:val="0"/>
        <w:spacing w:line="20" w:lineRule="exact"/>
        <w:jc w:val="both"/>
        <w:rPr>
          <w:sz w:val="20"/>
        </w:rPr>
      </w:pPr>
    </w:p>
    <w:p w14:paraId="025C9016" w14:textId="77777777" w:rsidR="003D2A6D" w:rsidRPr="00B00065" w:rsidRDefault="003D2A6D" w:rsidP="003D2A6D">
      <w:pPr>
        <w:spacing w:line="20" w:lineRule="exact"/>
      </w:pPr>
    </w:p>
    <w:p w14:paraId="34104AE6" w14:textId="77777777" w:rsidR="003D2A6D" w:rsidRPr="004D3370" w:rsidRDefault="003D2A6D" w:rsidP="003D2A6D">
      <w:pPr>
        <w:pStyle w:val="aa"/>
        <w:spacing w:line="20" w:lineRule="exact"/>
        <w:ind w:right="57"/>
        <w:jc w:val="both"/>
      </w:pPr>
    </w:p>
    <w:p w14:paraId="70162827" w14:textId="77777777" w:rsidR="003D2A6D" w:rsidRDefault="003D2A6D" w:rsidP="003D2A6D">
      <w:pPr>
        <w:snapToGrid w:val="0"/>
        <w:spacing w:line="500" w:lineRule="exact"/>
        <w:jc w:val="center"/>
        <w:rPr>
          <w:rFonts w:ascii="標楷體" w:eastAsia="標楷體" w:hAnsi="標楷體"/>
          <w:b/>
          <w:spacing w:val="20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拾肆、</w:t>
      </w:r>
      <w:proofErr w:type="gramStart"/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中市營業基金決算</w:t>
      </w:r>
      <w:proofErr w:type="gramStart"/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審定數簡表</w:t>
      </w:r>
      <w:proofErr w:type="gramEnd"/>
    </w:p>
    <w:tbl>
      <w:tblPr>
        <w:tblW w:w="9920" w:type="dxa"/>
        <w:tblInd w:w="5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0"/>
        <w:gridCol w:w="1460"/>
        <w:gridCol w:w="1417"/>
        <w:gridCol w:w="1038"/>
        <w:gridCol w:w="1372"/>
        <w:gridCol w:w="1304"/>
        <w:gridCol w:w="989"/>
      </w:tblGrid>
      <w:tr w:rsidR="003D2A6D" w14:paraId="46BF0276" w14:textId="77777777" w:rsidTr="004D35C8">
        <w:trPr>
          <w:trHeight w:hRule="exact" w:val="510"/>
        </w:trPr>
        <w:tc>
          <w:tcPr>
            <w:tcW w:w="76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0F65C4" w14:textId="77777777" w:rsidR="003D2A6D" w:rsidRDefault="003D2A6D" w:rsidP="004D35C8">
            <w:pPr>
              <w:snapToGrid w:val="0"/>
              <w:spacing w:line="240" w:lineRule="atLeast"/>
              <w:ind w:leftChars="1000" w:left="2400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年度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E4F2" w14:textId="77777777" w:rsidR="003D2A6D" w:rsidRDefault="003D2A6D" w:rsidP="004D35C8">
            <w:pPr>
              <w:snapToGrid w:val="0"/>
              <w:ind w:left="79"/>
              <w:jc w:val="right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D2A6D" w14:paraId="42402D91" w14:textId="77777777" w:rsidTr="004D35C8">
        <w:trPr>
          <w:trHeight w:hRule="exact" w:val="510"/>
        </w:trPr>
        <w:tc>
          <w:tcPr>
            <w:tcW w:w="23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4E19" w14:textId="77777777" w:rsidR="003D2A6D" w:rsidRDefault="003D2A6D" w:rsidP="004D35C8">
            <w:pPr>
              <w:snapToGrid w:val="0"/>
              <w:spacing w:line="240" w:lineRule="atLeas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D7C6" w14:textId="77777777" w:rsidR="003D2A6D" w:rsidRDefault="003D2A6D" w:rsidP="004D35C8">
            <w:pPr>
              <w:snapToGrid w:val="0"/>
              <w:spacing w:line="240" w:lineRule="atLeas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6D5E" w14:textId="77777777" w:rsidR="003D2A6D" w:rsidRDefault="003D2A6D" w:rsidP="004D35C8">
            <w:pPr>
              <w:snapToGrid w:val="0"/>
              <w:spacing w:line="240" w:lineRule="atLeas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8FF5" w14:textId="77777777" w:rsidR="003D2A6D" w:rsidRDefault="003D2A6D" w:rsidP="004D35C8">
            <w:pPr>
              <w:snapToGrid w:val="0"/>
              <w:spacing w:line="240" w:lineRule="atLeas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修正數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778F" w14:textId="77777777" w:rsidR="003D2A6D" w:rsidRDefault="003D2A6D" w:rsidP="004D35C8">
            <w:pPr>
              <w:snapToGrid w:val="0"/>
              <w:spacing w:line="240" w:lineRule="atLeas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0A5C59" w14:textId="77777777" w:rsidR="003D2A6D" w:rsidRDefault="003D2A6D" w:rsidP="004D35C8">
            <w:pPr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決算審定數與</w:t>
            </w:r>
          </w:p>
          <w:p w14:paraId="3685B366" w14:textId="77777777" w:rsidR="003D2A6D" w:rsidRDefault="003D2A6D" w:rsidP="004D35C8">
            <w:pPr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預算數比較增減</w:t>
            </w:r>
          </w:p>
        </w:tc>
      </w:tr>
      <w:tr w:rsidR="003D2A6D" w14:paraId="1F69BB6E" w14:textId="77777777" w:rsidTr="004D35C8">
        <w:trPr>
          <w:trHeight w:hRule="exact" w:val="397"/>
        </w:trPr>
        <w:tc>
          <w:tcPr>
            <w:tcW w:w="23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E187" w14:textId="77777777" w:rsidR="003D2A6D" w:rsidRDefault="003D2A6D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752" w14:textId="77777777" w:rsidR="003D2A6D" w:rsidRDefault="003D2A6D" w:rsidP="004D35C8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4F03" w14:textId="77777777" w:rsidR="003D2A6D" w:rsidRDefault="003D2A6D" w:rsidP="004D35C8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DEBC" w14:textId="77777777" w:rsidR="003D2A6D" w:rsidRDefault="003D2A6D" w:rsidP="004D35C8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B86C" w14:textId="77777777" w:rsidR="003D2A6D" w:rsidRDefault="003D2A6D" w:rsidP="004D35C8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F741" w14:textId="77777777" w:rsidR="003D2A6D" w:rsidRDefault="003D2A6D" w:rsidP="004D35C8">
            <w:pPr>
              <w:snapToGrid w:val="0"/>
              <w:spacing w:line="30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A4414C" w14:textId="77777777" w:rsidR="003D2A6D" w:rsidRDefault="003D2A6D" w:rsidP="004D35C8">
            <w:pPr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3D2A6D" w14:paraId="78AD8E72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4834FE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營業收入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25B970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C77D84">
              <w:rPr>
                <w:rFonts w:ascii="新細明體" w:hAnsi="新細明體"/>
                <w:noProof/>
                <w:sz w:val="20"/>
              </w:rPr>
              <w:t>549,775,000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7A3E7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C77D84">
              <w:rPr>
                <w:rFonts w:ascii="新細明體" w:hAnsi="新細明體"/>
                <w:noProof/>
                <w:sz w:val="20"/>
              </w:rPr>
              <w:t>282,187,652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7A0D1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17234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C77D84">
              <w:rPr>
                <w:rFonts w:ascii="新細明體" w:hAnsi="新細明體"/>
                <w:noProof/>
                <w:sz w:val="20"/>
              </w:rPr>
              <w:t>282,187,652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D70D88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</w:t>
            </w:r>
            <w:r w:rsidRPr="00C77D84">
              <w:rPr>
                <w:rFonts w:ascii="新細明體" w:hAnsi="新細明體"/>
                <w:noProof/>
                <w:sz w:val="20"/>
              </w:rPr>
              <w:t xml:space="preserve"> 267,587,348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2EEFAC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C77D84">
              <w:rPr>
                <w:rFonts w:ascii="新細明體" w:hAnsi="新細明體"/>
                <w:noProof/>
                <w:sz w:val="20"/>
              </w:rPr>
              <w:t>48.67</w:t>
            </w:r>
            <w:r>
              <w:rPr>
                <w:rFonts w:ascii="新細明體" w:hAnsi="新細明體" w:hint="eastAsia"/>
                <w:noProof/>
                <w:sz w:val="20"/>
              </w:rPr>
              <w:t xml:space="preserve"> </w:t>
            </w:r>
          </w:p>
        </w:tc>
      </w:tr>
      <w:tr w:rsidR="003D2A6D" w14:paraId="44A64696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3E9A02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營業成本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A71C76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77D84">
              <w:rPr>
                <w:rFonts w:ascii="新細明體" w:hAnsi="新細明體"/>
                <w:noProof/>
                <w:sz w:val="20"/>
              </w:rPr>
              <w:t>1,034,731,00</w:t>
            </w:r>
            <w:r>
              <w:rPr>
                <w:rFonts w:ascii="新細明體" w:hAnsi="新細明體"/>
                <w:noProof/>
                <w:sz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BBD9F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77D84">
              <w:rPr>
                <w:rFonts w:ascii="新細明體" w:hAnsi="新細明體"/>
                <w:noProof/>
                <w:sz w:val="20"/>
              </w:rPr>
              <w:t>729,017,989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6660A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548FA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77D84">
              <w:rPr>
                <w:rFonts w:ascii="新細明體" w:hAnsi="新細明體"/>
                <w:noProof/>
                <w:sz w:val="20"/>
              </w:rPr>
              <w:t>729,017,989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ED7343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</w:t>
            </w:r>
            <w:r w:rsidRPr="00C77D84">
              <w:rPr>
                <w:rFonts w:ascii="新細明體" w:hAnsi="新細明體"/>
                <w:noProof/>
                <w:sz w:val="20"/>
              </w:rPr>
              <w:t>05,713,011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BC660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- 29.55</w:t>
            </w:r>
          </w:p>
        </w:tc>
      </w:tr>
      <w:tr w:rsidR="003D2A6D" w14:paraId="3BA56E9B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EED00B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營業毛利(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</w:rPr>
              <w:t>毛損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B010E3" w14:textId="77777777" w:rsidR="003D2A6D" w:rsidRPr="009A4A09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9A4A09">
              <w:rPr>
                <w:rFonts w:ascii="新細明體" w:hAnsi="新細明體" w:hint="eastAsia"/>
                <w:b/>
                <w:noProof/>
                <w:sz w:val="20"/>
              </w:rPr>
              <w:t xml:space="preserve">- </w:t>
            </w:r>
            <w:r w:rsidRPr="009A4A09">
              <w:rPr>
                <w:rFonts w:ascii="新細明體" w:hAnsi="新細明體"/>
                <w:b/>
                <w:noProof/>
                <w:sz w:val="20"/>
              </w:rPr>
              <w:t>484,956,000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4949B" w14:textId="77777777" w:rsidR="003D2A6D" w:rsidRPr="009A4A09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9A4A09">
              <w:rPr>
                <w:rFonts w:ascii="新細明體" w:hAnsi="新細明體"/>
                <w:b/>
                <w:bCs/>
                <w:color w:val="000000"/>
                <w:sz w:val="20"/>
              </w:rPr>
              <w:t>- 446,830,337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45C45F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B1D9F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9A4A09">
              <w:rPr>
                <w:rFonts w:ascii="新細明體" w:hAnsi="新細明體"/>
                <w:b/>
                <w:bCs/>
                <w:color w:val="000000"/>
                <w:sz w:val="20"/>
              </w:rPr>
              <w:t>- 446,830,337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C1D94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9A4A09">
              <w:rPr>
                <w:rFonts w:ascii="新細明體" w:hAnsi="新細明體"/>
                <w:b/>
                <w:bCs/>
                <w:color w:val="000000"/>
                <w:sz w:val="20"/>
              </w:rPr>
              <w:t>38,125,663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785D2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9A4A09">
              <w:rPr>
                <w:rFonts w:ascii="新細明體" w:hAnsi="新細明體"/>
                <w:b/>
                <w:noProof/>
                <w:sz w:val="20"/>
              </w:rPr>
              <w:t>- 7.86</w:t>
            </w:r>
          </w:p>
        </w:tc>
      </w:tr>
      <w:tr w:rsidR="003D2A6D" w:rsidRPr="0049497B" w14:paraId="32B29003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90F551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營業費用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201711" w14:textId="77777777" w:rsidR="003D2A6D" w:rsidRPr="009A4A09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9A4A09">
              <w:rPr>
                <w:rFonts w:ascii="新細明體" w:hAnsi="新細明體"/>
                <w:noProof/>
                <w:sz w:val="20"/>
              </w:rPr>
              <w:t>264,769,000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1BD91" w14:textId="77777777" w:rsidR="003D2A6D" w:rsidRPr="009A4A09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9A4A09">
              <w:rPr>
                <w:rFonts w:ascii="新細明體" w:hAnsi="新細明體"/>
                <w:noProof/>
                <w:sz w:val="20"/>
              </w:rPr>
              <w:t>188,137,410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724E13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A060C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9A4A09">
              <w:rPr>
                <w:rFonts w:ascii="新細明體" w:hAnsi="新細明體"/>
                <w:noProof/>
                <w:sz w:val="20"/>
              </w:rPr>
              <w:t>188,137,410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6B75A" w14:textId="77777777" w:rsidR="003D2A6D" w:rsidRPr="0049497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49497B">
              <w:rPr>
                <w:rFonts w:ascii="新細明體" w:hAnsi="新細明體"/>
                <w:noProof/>
                <w:sz w:val="20"/>
              </w:rPr>
              <w:t>- 76,631,590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4CBFE" w14:textId="77777777" w:rsidR="003D2A6D" w:rsidRPr="0049497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9497B">
              <w:rPr>
                <w:rFonts w:ascii="新細明體" w:hAnsi="新細明體"/>
                <w:bCs/>
                <w:color w:val="000000"/>
                <w:sz w:val="20"/>
              </w:rPr>
              <w:t>- 28.94</w:t>
            </w:r>
          </w:p>
        </w:tc>
      </w:tr>
      <w:tr w:rsidR="003D2A6D" w14:paraId="023CB8C3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4B9A89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營業利益(損失)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42C45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- 749,725,000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33D3D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- 634,967,747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E135D6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B2312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537F3">
              <w:rPr>
                <w:rFonts w:ascii="新細明體" w:hAnsi="新細明體"/>
                <w:b/>
                <w:bCs/>
                <w:color w:val="000000"/>
                <w:sz w:val="20"/>
              </w:rPr>
              <w:t>- 634,967,747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DD123A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537F3">
              <w:rPr>
                <w:rFonts w:ascii="新細明體" w:hAnsi="新細明體"/>
                <w:b/>
                <w:bCs/>
                <w:color w:val="000000"/>
                <w:sz w:val="20"/>
              </w:rPr>
              <w:t>114,757,253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106C0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537F3">
              <w:rPr>
                <w:rFonts w:ascii="新細明體" w:hAnsi="新細明體"/>
                <w:b/>
                <w:bCs/>
                <w:color w:val="000000"/>
                <w:sz w:val="20"/>
              </w:rPr>
              <w:t>- 15.31</w:t>
            </w:r>
          </w:p>
        </w:tc>
      </w:tr>
      <w:tr w:rsidR="003D2A6D" w14:paraId="43FF28DF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88CF7A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營業外收入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8C75D5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C537F3">
              <w:rPr>
                <w:rFonts w:ascii="新細明體" w:hAnsi="新細明體"/>
                <w:noProof/>
                <w:sz w:val="20"/>
              </w:rPr>
              <w:t>19,965,000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91362F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C537F3">
              <w:rPr>
                <w:rFonts w:ascii="新細明體" w:hAnsi="新細明體"/>
                <w:noProof/>
                <w:sz w:val="20"/>
              </w:rPr>
              <w:t>46,501,890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87FB1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7823E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C537F3">
              <w:rPr>
                <w:rFonts w:ascii="新細明體" w:hAnsi="新細明體"/>
                <w:noProof/>
                <w:sz w:val="20"/>
              </w:rPr>
              <w:t>46,501,890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C4F4D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C537F3">
              <w:rPr>
                <w:rFonts w:ascii="新細明體" w:hAnsi="新細明體"/>
                <w:noProof/>
                <w:sz w:val="20"/>
              </w:rPr>
              <w:t>26,536,890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B2174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C537F3">
              <w:rPr>
                <w:rFonts w:ascii="新細明體" w:hAnsi="新細明體"/>
                <w:noProof/>
                <w:sz w:val="20"/>
              </w:rPr>
              <w:t>132.92</w:t>
            </w:r>
          </w:p>
        </w:tc>
      </w:tr>
      <w:tr w:rsidR="003D2A6D" w14:paraId="4E803B1D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FC2A9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B6360">
              <w:rPr>
                <w:rFonts w:ascii="標楷體" w:eastAsia="標楷體" w:hAnsi="標楷體" w:hint="eastAsia"/>
                <w:sz w:val="20"/>
              </w:rPr>
              <w:t>營業外費用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6BAA74" w14:textId="77777777" w:rsidR="003D2A6D" w:rsidRPr="008363E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8363E3">
              <w:rPr>
                <w:rFonts w:ascii="新細明體" w:hAnsi="新細明體"/>
                <w:noProof/>
                <w:sz w:val="20"/>
              </w:rPr>
              <w:t>81,000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714E9" w14:textId="77777777" w:rsidR="003D2A6D" w:rsidRPr="008363E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8363E3">
              <w:rPr>
                <w:rFonts w:ascii="新細明體" w:hAnsi="新細明體"/>
                <w:noProof/>
                <w:sz w:val="20"/>
              </w:rPr>
              <w:t>80,074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9F05B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6B85C" w14:textId="77777777" w:rsidR="003D2A6D" w:rsidRPr="008363E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8363E3">
              <w:rPr>
                <w:rFonts w:ascii="新細明體" w:hAnsi="新細明體"/>
                <w:noProof/>
                <w:sz w:val="20"/>
              </w:rPr>
              <w:t>80,074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B9170" w14:textId="77777777" w:rsidR="003D2A6D" w:rsidRPr="008363E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8363E3">
              <w:rPr>
                <w:rFonts w:ascii="新細明體" w:hAnsi="新細明體"/>
                <w:noProof/>
                <w:sz w:val="20"/>
              </w:rPr>
              <w:t>- 926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764BB" w14:textId="77777777" w:rsidR="003D2A6D" w:rsidRPr="008363E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noProof/>
                <w:sz w:val="20"/>
              </w:rPr>
            </w:pPr>
            <w:r w:rsidRPr="008363E3">
              <w:rPr>
                <w:rFonts w:ascii="新細明體" w:hAnsi="新細明體"/>
                <w:noProof/>
                <w:sz w:val="20"/>
              </w:rPr>
              <w:t>- 1.14</w:t>
            </w:r>
          </w:p>
        </w:tc>
      </w:tr>
      <w:tr w:rsidR="003D2A6D" w14:paraId="45C05C23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68B7EE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營業外利益(損失)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64EA9E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19,884,000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9A257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46,421,816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5AF82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AE824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537F3">
              <w:rPr>
                <w:rFonts w:ascii="新細明體" w:hAnsi="新細明體"/>
                <w:b/>
                <w:bCs/>
                <w:color w:val="000000"/>
                <w:sz w:val="20"/>
              </w:rPr>
              <w:t>46,421,816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885B8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537F3">
              <w:rPr>
                <w:rFonts w:ascii="新細明體" w:hAnsi="新細明體"/>
                <w:b/>
                <w:bCs/>
                <w:color w:val="000000"/>
                <w:sz w:val="20"/>
              </w:rPr>
              <w:t>26,537,816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EB91D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C537F3">
              <w:rPr>
                <w:rFonts w:ascii="新細明體" w:hAnsi="新細明體"/>
                <w:b/>
                <w:bCs/>
                <w:color w:val="000000"/>
                <w:sz w:val="20"/>
              </w:rPr>
              <w:t>133.46</w:t>
            </w:r>
          </w:p>
        </w:tc>
      </w:tr>
      <w:tr w:rsidR="003D2A6D" w14:paraId="359C6508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9B72F1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稅前淨利(淨損)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958BA7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- 729,841,000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1B4223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- 588,545,931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50298" w14:textId="77777777" w:rsidR="003D2A6D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15ECD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- 588,545,931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ED9A7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141,295,069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0CD30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- 19.36</w:t>
            </w:r>
          </w:p>
        </w:tc>
      </w:tr>
      <w:tr w:rsidR="003D2A6D" w14:paraId="221642A0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DCBF65" w14:textId="77777777" w:rsidR="003D2A6D" w:rsidRPr="00D8333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333D">
              <w:rPr>
                <w:rFonts w:ascii="標楷體" w:eastAsia="標楷體" w:hAnsi="標楷體" w:hint="eastAsia"/>
                <w:b/>
                <w:sz w:val="20"/>
              </w:rPr>
              <w:t>所得稅費用</w:t>
            </w:r>
            <w:r>
              <w:rPr>
                <w:rFonts w:ascii="標楷體" w:eastAsia="標楷體" w:hAnsi="標楷體" w:hint="eastAsia"/>
                <w:b/>
                <w:sz w:val="20"/>
              </w:rPr>
              <w:t>(</w:t>
            </w:r>
            <w:r w:rsidRPr="00D8333D">
              <w:rPr>
                <w:rFonts w:ascii="標楷體" w:eastAsia="標楷體" w:hAnsi="標楷體" w:hint="eastAsia"/>
                <w:b/>
                <w:sz w:val="20"/>
              </w:rPr>
              <w:t>利益</w:t>
            </w:r>
            <w:r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A75736" w14:textId="77777777" w:rsidR="003D2A6D" w:rsidRPr="00015C4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15C4B">
              <w:rPr>
                <w:rFonts w:ascii="新細明體" w:hAnsi="新細明體"/>
                <w:b/>
                <w:noProof/>
                <w:sz w:val="20"/>
              </w:rPr>
              <w:t>360,000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9A46F" w14:textId="77777777" w:rsidR="003D2A6D" w:rsidRPr="00015C4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15C4B">
              <w:rPr>
                <w:rFonts w:ascii="新細明體" w:hAnsi="新細明體"/>
                <w:b/>
                <w:noProof/>
                <w:sz w:val="20"/>
              </w:rPr>
              <w:t>565,019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60CDD" w14:textId="77777777" w:rsidR="003D2A6D" w:rsidRPr="00015C4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15C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18729E" w14:textId="77777777" w:rsidR="003D2A6D" w:rsidRPr="00015C4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15C4B">
              <w:rPr>
                <w:rFonts w:ascii="新細明體" w:hAnsi="新細明體"/>
                <w:b/>
                <w:noProof/>
                <w:sz w:val="20"/>
              </w:rPr>
              <w:t>565,019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20CA9" w14:textId="77777777" w:rsidR="003D2A6D" w:rsidRPr="00015C4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15C4B">
              <w:rPr>
                <w:rFonts w:ascii="新細明體" w:hAnsi="新細明體"/>
                <w:b/>
                <w:noProof/>
                <w:sz w:val="20"/>
              </w:rPr>
              <w:t>205,019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C9393" w14:textId="77777777" w:rsidR="003D2A6D" w:rsidRPr="00015C4B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15C4B">
              <w:rPr>
                <w:rFonts w:ascii="新細明體" w:hAnsi="新細明體"/>
                <w:b/>
                <w:noProof/>
                <w:sz w:val="20"/>
              </w:rPr>
              <w:t>56.95</w:t>
            </w:r>
          </w:p>
        </w:tc>
      </w:tr>
      <w:tr w:rsidR="003D2A6D" w14:paraId="15A27A6B" w14:textId="77777777" w:rsidTr="004D35C8">
        <w:trPr>
          <w:trHeight w:val="616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DE5" w14:textId="77777777" w:rsidR="003D2A6D" w:rsidRDefault="003D2A6D" w:rsidP="004D35C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本期淨利(淨損)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05C1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- 730,201,000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959A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- 589,110,950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22A3" w14:textId="77777777" w:rsidR="003D2A6D" w:rsidRDefault="003D2A6D" w:rsidP="004D35C8">
            <w:pPr>
              <w:pStyle w:val="afb"/>
              <w:snapToGrid w:val="0"/>
              <w:ind w:leftChars="0" w:left="4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C46B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- 589,110,950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2ACA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141,090,050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7A7335" w14:textId="77777777" w:rsidR="003D2A6D" w:rsidRPr="00C537F3" w:rsidRDefault="003D2A6D" w:rsidP="004D35C8">
            <w:pPr>
              <w:snapToGrid w:val="0"/>
              <w:ind w:left="57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537F3">
              <w:rPr>
                <w:rFonts w:ascii="新細明體" w:hAnsi="新細明體"/>
                <w:b/>
                <w:noProof/>
                <w:sz w:val="20"/>
              </w:rPr>
              <w:t>- 19.32</w:t>
            </w:r>
          </w:p>
        </w:tc>
      </w:tr>
    </w:tbl>
    <w:p w14:paraId="153F1D43" w14:textId="77777777" w:rsidR="003D2A6D" w:rsidRPr="003818FE" w:rsidRDefault="003D2A6D" w:rsidP="003D2A6D">
      <w:pPr>
        <w:tabs>
          <w:tab w:val="left" w:pos="480"/>
          <w:tab w:val="center" w:pos="4153"/>
          <w:tab w:val="right" w:pos="8306"/>
        </w:tabs>
        <w:snapToGrid w:val="0"/>
        <w:spacing w:line="40" w:lineRule="atLeast"/>
        <w:rPr>
          <w:sz w:val="4"/>
          <w:szCs w:val="4"/>
        </w:rPr>
      </w:pPr>
    </w:p>
    <w:p w14:paraId="31524445" w14:textId="77777777" w:rsidR="003D2A6D" w:rsidRPr="00051E92" w:rsidRDefault="003D2A6D" w:rsidP="003D2A6D">
      <w:pPr>
        <w:snapToGrid w:val="0"/>
        <w:spacing w:line="20" w:lineRule="exact"/>
        <w:jc w:val="both"/>
        <w:rPr>
          <w:sz w:val="20"/>
        </w:rPr>
      </w:pPr>
    </w:p>
    <w:p w14:paraId="251756F0" w14:textId="77777777" w:rsidR="000F0C3B" w:rsidRDefault="000F0C3B" w:rsidP="000F0C3B">
      <w:pPr>
        <w:widowControl/>
        <w:spacing w:line="300" w:lineRule="exact"/>
        <w:rPr>
          <w:rFonts w:ascii="新細明體" w:hAnsi="新細明體"/>
          <w:noProof/>
          <w:sz w:val="20"/>
        </w:rPr>
      </w:pPr>
    </w:p>
    <w:p w14:paraId="1E144A44" w14:textId="77777777" w:rsidR="000F0C3B" w:rsidRPr="00B00065" w:rsidRDefault="000F0C3B" w:rsidP="000F0C3B">
      <w:pPr>
        <w:spacing w:line="20" w:lineRule="exact"/>
      </w:pPr>
    </w:p>
    <w:p w14:paraId="0B71DFE2" w14:textId="77777777" w:rsidR="000F0C3B" w:rsidRPr="004D3370" w:rsidRDefault="000F0C3B" w:rsidP="000F0C3B">
      <w:pPr>
        <w:pStyle w:val="aa"/>
        <w:spacing w:line="20" w:lineRule="exact"/>
        <w:ind w:right="57"/>
        <w:jc w:val="both"/>
      </w:pPr>
    </w:p>
    <w:p w14:paraId="2AA69807" w14:textId="77777777" w:rsidR="000F0C3B" w:rsidRDefault="000F0C3B" w:rsidP="000F0C3B">
      <w:pPr>
        <w:snapToGrid w:val="0"/>
        <w:spacing w:beforeLines="50" w:before="180" w:line="480" w:lineRule="exact"/>
        <w:jc w:val="center"/>
        <w:rPr>
          <w:rFonts w:ascii="標楷體" w:eastAsia="標楷體"/>
          <w:b/>
          <w:spacing w:val="20"/>
          <w:sz w:val="36"/>
          <w:szCs w:val="36"/>
          <w:u w:val="single"/>
        </w:rPr>
      </w:pPr>
      <w:r>
        <w:rPr>
          <w:rFonts w:ascii="標楷體" w:eastAsia="標楷體" w:hint="eastAsia"/>
          <w:b/>
          <w:spacing w:val="20"/>
          <w:sz w:val="36"/>
          <w:szCs w:val="36"/>
          <w:u w:val="single"/>
        </w:rPr>
        <w:t>拾伍、</w:t>
      </w:r>
      <w:proofErr w:type="gramStart"/>
      <w:r>
        <w:rPr>
          <w:rFonts w:ascii="標楷體" w:eastAsia="標楷體" w:hint="eastAsia"/>
          <w:b/>
          <w:spacing w:val="20"/>
          <w:sz w:val="36"/>
          <w:szCs w:val="36"/>
          <w:u w:val="single"/>
        </w:rPr>
        <w:t>臺</w:t>
      </w:r>
      <w:proofErr w:type="gramEnd"/>
      <w:r>
        <w:rPr>
          <w:rFonts w:ascii="標楷體" w:eastAsia="標楷體" w:hint="eastAsia"/>
          <w:b/>
          <w:spacing w:val="20"/>
          <w:sz w:val="36"/>
          <w:szCs w:val="36"/>
          <w:u w:val="single"/>
        </w:rPr>
        <w:t>中市營業基金損益計算</w:t>
      </w:r>
      <w:proofErr w:type="gramStart"/>
      <w:r>
        <w:rPr>
          <w:rFonts w:ascii="標楷體" w:eastAsia="標楷體" w:hint="eastAsia"/>
          <w:b/>
          <w:spacing w:val="20"/>
          <w:sz w:val="36"/>
          <w:szCs w:val="36"/>
          <w:u w:val="single"/>
        </w:rPr>
        <w:t>審定數簡表</w:t>
      </w:r>
      <w:proofErr w:type="gramEnd"/>
      <w:r>
        <w:rPr>
          <w:rFonts w:ascii="標楷體" w:eastAsia="標楷體" w:hint="eastAsia"/>
          <w:b/>
          <w:spacing w:val="20"/>
          <w:sz w:val="32"/>
          <w:szCs w:val="32"/>
          <w:u w:val="single"/>
        </w:rPr>
        <w:t>（基金別）</w:t>
      </w:r>
    </w:p>
    <w:tbl>
      <w:tblPr>
        <w:tblW w:w="9887" w:type="dxa"/>
        <w:tblInd w:w="2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8"/>
        <w:gridCol w:w="1806"/>
        <w:gridCol w:w="1806"/>
        <w:gridCol w:w="27"/>
        <w:gridCol w:w="1780"/>
      </w:tblGrid>
      <w:tr w:rsidR="000F0C3B" w14:paraId="4D342BD1" w14:textId="77777777" w:rsidTr="004D35C8">
        <w:trPr>
          <w:trHeight w:val="567"/>
        </w:trPr>
        <w:tc>
          <w:tcPr>
            <w:tcW w:w="8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22FD7D" w14:textId="77777777" w:rsidR="000F0C3B" w:rsidRDefault="000F0C3B" w:rsidP="004D35C8">
            <w:pPr>
              <w:snapToGrid w:val="0"/>
              <w:spacing w:line="240" w:lineRule="atLeast"/>
              <w:ind w:leftChars="750" w:left="1800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年度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3800C" w14:textId="77777777" w:rsidR="000F0C3B" w:rsidRDefault="000F0C3B" w:rsidP="004D35C8">
            <w:pPr>
              <w:snapToGrid w:val="0"/>
              <w:ind w:left="79"/>
              <w:jc w:val="right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F0C3B" w14:paraId="4250605A" w14:textId="77777777" w:rsidTr="004D35C8">
        <w:trPr>
          <w:trHeight w:val="454"/>
        </w:trPr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DA7F" w14:textId="77777777" w:rsidR="000F0C3B" w:rsidRDefault="000F0C3B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0"/>
                <w:szCs w:val="22"/>
              </w:rPr>
              <w:t>基金名稱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37B7" w14:textId="77777777" w:rsidR="000F0C3B" w:rsidRDefault="000F0C3B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0"/>
                <w:szCs w:val="22"/>
              </w:rPr>
              <w:t>總收入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51CD" w14:textId="77777777" w:rsidR="000F0C3B" w:rsidRDefault="000F0C3B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0"/>
                <w:szCs w:val="22"/>
              </w:rPr>
              <w:t>總支出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451C03" w14:textId="77777777" w:rsidR="000F0C3B" w:rsidRDefault="000F0C3B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bCs/>
                <w:color w:val="000000"/>
                <w:sz w:val="20"/>
                <w:szCs w:val="22"/>
              </w:rPr>
            </w:pPr>
            <w:r>
              <w:rPr>
                <w:rFonts w:ascii="標楷體" w:eastAsia="標楷體" w:hint="eastAsia"/>
                <w:bCs/>
                <w:color w:val="000000"/>
                <w:sz w:val="20"/>
                <w:szCs w:val="22"/>
              </w:rPr>
              <w:t>本期淨利(淨損)</w:t>
            </w:r>
          </w:p>
        </w:tc>
      </w:tr>
      <w:tr w:rsidR="000F0C3B" w14:paraId="3768F807" w14:textId="77777777" w:rsidTr="00F12DEA">
        <w:trPr>
          <w:trHeight w:hRule="exact" w:val="624"/>
        </w:trPr>
        <w:tc>
          <w:tcPr>
            <w:tcW w:w="4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8D3E8E" w14:textId="77777777" w:rsidR="000F0C3B" w:rsidRDefault="000F0C3B" w:rsidP="004D35C8">
            <w:pPr>
              <w:spacing w:line="260" w:lineRule="exact"/>
              <w:ind w:rightChars="148" w:right="355" w:firstLineChars="116" w:firstLine="232"/>
              <w:jc w:val="distribute"/>
              <w:rPr>
                <w:rFonts w:ascii="標楷體" w:eastAsia="標楷體"/>
                <w:b/>
                <w:color w:val="000000"/>
                <w:sz w:val="20"/>
                <w:szCs w:val="22"/>
              </w:rPr>
            </w:pPr>
            <w:r>
              <w:rPr>
                <w:rFonts w:ascii="標楷體" w:eastAsia="標楷體" w:hint="eastAsia"/>
                <w:b/>
                <w:color w:val="000000"/>
                <w:sz w:val="20"/>
                <w:szCs w:val="22"/>
              </w:rPr>
              <w:t>合計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A5899A" w14:textId="77777777" w:rsidR="000F0C3B" w:rsidRPr="006174A2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174A2">
              <w:rPr>
                <w:rFonts w:ascii="新細明體" w:hAnsi="新細明體"/>
                <w:b/>
                <w:bCs/>
                <w:color w:val="000000"/>
                <w:sz w:val="20"/>
              </w:rPr>
              <w:t>328,689,542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9CC5BE" w14:textId="77777777" w:rsidR="000F0C3B" w:rsidRPr="006174A2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174A2">
              <w:rPr>
                <w:rFonts w:ascii="新細明體" w:hAnsi="新細明體"/>
                <w:b/>
                <w:bCs/>
                <w:color w:val="000000"/>
                <w:sz w:val="20"/>
              </w:rPr>
              <w:t>917,800,492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5AD9FA" w14:textId="77777777" w:rsidR="000F0C3B" w:rsidRPr="006174A2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174A2">
              <w:rPr>
                <w:rFonts w:ascii="新細明體" w:hAnsi="新細明體"/>
                <w:b/>
                <w:bCs/>
                <w:color w:val="000000"/>
                <w:sz w:val="20"/>
              </w:rPr>
              <w:t>- 589,110,950</w:t>
            </w:r>
          </w:p>
        </w:tc>
      </w:tr>
      <w:tr w:rsidR="000F0C3B" w14:paraId="27F4C471" w14:textId="77777777" w:rsidTr="00F12DEA">
        <w:trPr>
          <w:trHeight w:hRule="exact" w:val="624"/>
        </w:trPr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0004D3" w14:textId="77777777" w:rsidR="000F0C3B" w:rsidRDefault="000F0C3B" w:rsidP="004D35C8">
            <w:pPr>
              <w:spacing w:line="240" w:lineRule="exact"/>
              <w:ind w:rightChars="10" w:right="24"/>
              <w:jc w:val="distribute"/>
              <w:rPr>
                <w:rFonts w:ascii="標楷體" w:eastAsia="標楷體"/>
                <w:color w:val="000000"/>
                <w:sz w:val="20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C5FC28" w14:textId="77777777" w:rsidR="000F0C3B" w:rsidRPr="000A3454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/>
                <w:bCs/>
                <w:color w:val="000000"/>
                <w:sz w:val="20"/>
              </w:rPr>
              <w:t>296,606,166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7346B" w14:textId="77777777" w:rsidR="000F0C3B" w:rsidRPr="000A3454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/>
                <w:bCs/>
                <w:color w:val="000000"/>
                <w:sz w:val="20"/>
              </w:rPr>
              <w:t>887,977,192</w:t>
            </w:r>
          </w:p>
        </w:tc>
        <w:tc>
          <w:tcPr>
            <w:tcW w:w="1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52B4F4" w14:textId="77777777" w:rsidR="000F0C3B" w:rsidRPr="000A3454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/>
                <w:bCs/>
                <w:color w:val="000000"/>
                <w:sz w:val="20"/>
              </w:rPr>
              <w:t>- 591,371,026</w:t>
            </w:r>
          </w:p>
        </w:tc>
      </w:tr>
      <w:tr w:rsidR="000F0C3B" w:rsidRPr="000A3454" w14:paraId="3DFAD54E" w14:textId="77777777" w:rsidTr="00F12DEA">
        <w:trPr>
          <w:trHeight w:hRule="exact" w:val="624"/>
        </w:trPr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20E7AF" w14:textId="77777777" w:rsidR="000F0C3B" w:rsidRDefault="000F0C3B" w:rsidP="004D35C8">
            <w:pPr>
              <w:spacing w:line="260" w:lineRule="exact"/>
              <w:ind w:rightChars="10" w:right="24" w:firstLineChars="116" w:firstLine="232"/>
              <w:jc w:val="distribute"/>
              <w:rPr>
                <w:rFonts w:ascii="標楷體" w:eastAsia="標楷體"/>
                <w:color w:val="000000"/>
                <w:sz w:val="20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2"/>
              </w:rPr>
              <w:t>中捷運股份有限公司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650D1A" w14:textId="77777777" w:rsidR="000F0C3B" w:rsidRPr="000A3454" w:rsidRDefault="000F0C3B" w:rsidP="004D35C8">
            <w:pPr>
              <w:ind w:rightChars="7" w:right="1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Cs/>
                <w:color w:val="000000"/>
                <w:sz w:val="20"/>
              </w:rPr>
              <w:t>296,606,166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460E9" w14:textId="77777777" w:rsidR="000F0C3B" w:rsidRPr="000A3454" w:rsidRDefault="000F0C3B" w:rsidP="004D35C8">
            <w:pPr>
              <w:ind w:rightChars="7" w:right="1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Cs/>
                <w:color w:val="000000"/>
                <w:sz w:val="20"/>
              </w:rPr>
              <w:t>887,977,192</w:t>
            </w:r>
          </w:p>
        </w:tc>
        <w:tc>
          <w:tcPr>
            <w:tcW w:w="1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F6828A" w14:textId="77777777" w:rsidR="000F0C3B" w:rsidRPr="000A3454" w:rsidRDefault="000F0C3B" w:rsidP="004D35C8">
            <w:pPr>
              <w:ind w:rightChars="7" w:right="1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Cs/>
                <w:color w:val="000000"/>
                <w:sz w:val="20"/>
              </w:rPr>
              <w:t>- 591,371,026</w:t>
            </w:r>
          </w:p>
        </w:tc>
      </w:tr>
      <w:tr w:rsidR="000F0C3B" w14:paraId="6C41D262" w14:textId="77777777" w:rsidTr="000F0C3B">
        <w:trPr>
          <w:trHeight w:hRule="exact" w:val="567"/>
        </w:trPr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D5DDC3" w14:textId="77777777" w:rsidR="000F0C3B" w:rsidRDefault="000F0C3B" w:rsidP="004D35C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z w:val="20"/>
              </w:rPr>
              <w:t>中市政府農業局主管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A9662B" w14:textId="77777777" w:rsidR="000F0C3B" w:rsidRPr="000A3454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/>
                <w:bCs/>
                <w:color w:val="000000"/>
                <w:sz w:val="20"/>
              </w:rPr>
              <w:t>32,083,376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61C7" w14:textId="77777777" w:rsidR="000F0C3B" w:rsidRPr="000A3454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/>
                <w:bCs/>
                <w:color w:val="000000"/>
                <w:sz w:val="20"/>
              </w:rPr>
              <w:t>29,823,300</w:t>
            </w:r>
          </w:p>
        </w:tc>
        <w:tc>
          <w:tcPr>
            <w:tcW w:w="1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0E72F" w14:textId="77777777" w:rsidR="000F0C3B" w:rsidRPr="000A3454" w:rsidRDefault="000F0C3B" w:rsidP="004D35C8">
            <w:pPr>
              <w:widowControl/>
              <w:ind w:rightChars="7" w:right="17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/>
                <w:bCs/>
                <w:color w:val="000000"/>
                <w:sz w:val="20"/>
              </w:rPr>
              <w:t>2,260,076</w:t>
            </w:r>
          </w:p>
        </w:tc>
      </w:tr>
      <w:tr w:rsidR="000F0C3B" w14:paraId="7E8038C0" w14:textId="77777777" w:rsidTr="004D35C8">
        <w:trPr>
          <w:trHeight w:hRule="exact" w:val="680"/>
        </w:trPr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F16A" w14:textId="77777777" w:rsidR="000F0C3B" w:rsidRDefault="000F0C3B" w:rsidP="004D35C8">
            <w:pPr>
              <w:spacing w:line="260" w:lineRule="exact"/>
              <w:ind w:rightChars="10" w:right="24" w:firstLineChars="116" w:firstLine="232"/>
              <w:jc w:val="distribute"/>
              <w:rPr>
                <w:rFonts w:ascii="標楷體" w:eastAsia="標楷體" w:hAnsi="標楷體"/>
                <w:bCs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2"/>
              </w:rPr>
              <w:t>豐原農產品股份有限公司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3411" w14:textId="77777777" w:rsidR="000F0C3B" w:rsidRPr="000A3454" w:rsidRDefault="000F0C3B" w:rsidP="004D35C8">
            <w:pPr>
              <w:ind w:rightChars="7" w:right="1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Cs/>
                <w:color w:val="000000"/>
                <w:sz w:val="20"/>
              </w:rPr>
              <w:t>32,083,376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C51BC" w14:textId="77777777" w:rsidR="000F0C3B" w:rsidRPr="000A3454" w:rsidRDefault="000F0C3B" w:rsidP="004D35C8">
            <w:pPr>
              <w:ind w:rightChars="7" w:right="1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Cs/>
                <w:color w:val="000000"/>
                <w:sz w:val="20"/>
              </w:rPr>
              <w:t>29,823,300</w:t>
            </w:r>
          </w:p>
        </w:tc>
        <w:tc>
          <w:tcPr>
            <w:tcW w:w="1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85FCE" w14:textId="77777777" w:rsidR="000F0C3B" w:rsidRPr="000A3454" w:rsidRDefault="000F0C3B" w:rsidP="004D35C8">
            <w:pPr>
              <w:ind w:rightChars="7" w:right="17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0A3454">
              <w:rPr>
                <w:rFonts w:ascii="新細明體" w:hAnsi="新細明體"/>
                <w:bCs/>
                <w:color w:val="000000"/>
                <w:sz w:val="20"/>
              </w:rPr>
              <w:t>2,260,076</w:t>
            </w:r>
          </w:p>
        </w:tc>
      </w:tr>
    </w:tbl>
    <w:p w14:paraId="180E1291" w14:textId="77777777" w:rsidR="000F0C3B" w:rsidRPr="00051E92" w:rsidRDefault="000F0C3B" w:rsidP="000F0C3B">
      <w:pPr>
        <w:snapToGrid w:val="0"/>
        <w:spacing w:line="20" w:lineRule="exact"/>
        <w:jc w:val="both"/>
        <w:rPr>
          <w:sz w:val="20"/>
        </w:rPr>
      </w:pPr>
    </w:p>
    <w:p w14:paraId="2FA235A8" w14:textId="77777777" w:rsidR="00CD1941" w:rsidRDefault="00CD1941" w:rsidP="00CD1941">
      <w:pPr>
        <w:widowControl/>
        <w:spacing w:line="500" w:lineRule="exact"/>
        <w:jc w:val="center"/>
        <w:rPr>
          <w:rFonts w:ascii="標楷體" w:eastAsia="標楷體" w:hAnsi="標楷體"/>
          <w:b/>
          <w:sz w:val="36"/>
          <w:szCs w:val="32"/>
          <w:u w:val="single"/>
        </w:rPr>
      </w:pPr>
      <w:r>
        <w:rPr>
          <w:rFonts w:ascii="標楷體" w:eastAsia="標楷體" w:hAnsi="標楷體" w:hint="eastAsia"/>
          <w:b/>
          <w:bCs/>
          <w:sz w:val="36"/>
          <w:szCs w:val="32"/>
          <w:u w:val="single"/>
        </w:rPr>
        <w:lastRenderedPageBreak/>
        <w:t>拾陸、</w:t>
      </w:r>
      <w:proofErr w:type="gramStart"/>
      <w:r>
        <w:rPr>
          <w:rFonts w:ascii="標楷體" w:eastAsia="標楷體" w:hAnsi="標楷體" w:hint="eastAsia"/>
          <w:b/>
          <w:bCs/>
          <w:sz w:val="36"/>
          <w:szCs w:val="32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bCs/>
          <w:sz w:val="36"/>
          <w:szCs w:val="32"/>
          <w:u w:val="single"/>
        </w:rPr>
        <w:t>中市營業基金盈虧撥補審定數額綜計表</w:t>
      </w: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</w:t>
      </w:r>
      <w:r>
        <w:rPr>
          <w:rFonts w:ascii="標楷體" w:eastAsia="標楷體" w:hAnsi="標楷體" w:hint="eastAsia"/>
          <w:b/>
          <w:sz w:val="32"/>
          <w:szCs w:val="32"/>
          <w:u w:val="single"/>
        </w:rPr>
        <w:t>基金別）</w:t>
      </w:r>
    </w:p>
    <w:p w14:paraId="7CF14AB7" w14:textId="77777777" w:rsidR="00CD1941" w:rsidRDefault="00CD1941" w:rsidP="00CD1941">
      <w:pPr>
        <w:widowControl/>
        <w:spacing w:beforeLines="30" w:before="108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int="eastAsia"/>
          <w:bCs/>
        </w:rPr>
        <w:t>中華民國</w:t>
      </w:r>
      <w:proofErr w:type="gramStart"/>
      <w:r>
        <w:rPr>
          <w:rFonts w:ascii="標楷體" w:eastAsia="標楷體" w:hint="eastAsia"/>
          <w:bCs/>
        </w:rPr>
        <w:t>11</w:t>
      </w:r>
      <w:r>
        <w:rPr>
          <w:rFonts w:ascii="標楷體" w:eastAsia="標楷體"/>
          <w:bCs/>
        </w:rPr>
        <w:t>1</w:t>
      </w:r>
      <w:proofErr w:type="gramEnd"/>
      <w:r>
        <w:rPr>
          <w:rFonts w:ascii="標楷體" w:eastAsia="標楷體" w:hint="eastAsia"/>
          <w:bCs/>
        </w:rPr>
        <w:t>年度</w:t>
      </w:r>
    </w:p>
    <w:tbl>
      <w:tblPr>
        <w:tblW w:w="992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181"/>
        <w:gridCol w:w="1182"/>
        <w:gridCol w:w="1182"/>
        <w:gridCol w:w="1134"/>
        <w:gridCol w:w="1135"/>
        <w:gridCol w:w="1135"/>
      </w:tblGrid>
      <w:tr w:rsidR="00CD1941" w14:paraId="047AACC8" w14:textId="77777777" w:rsidTr="004D35C8">
        <w:trPr>
          <w:trHeight w:hRule="exact" w:val="454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CC42C5" w14:textId="77777777" w:rsidR="00CD1941" w:rsidRDefault="00CD1941" w:rsidP="004D35C8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盈餘分配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2A55CE" w14:textId="77777777" w:rsidR="00CD1941" w:rsidRDefault="00CD1941" w:rsidP="004D35C8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AC2A8" w14:textId="77777777" w:rsidR="00CD1941" w:rsidRDefault="00CD1941" w:rsidP="004D35C8">
            <w:pPr>
              <w:snapToGrid w:val="0"/>
              <w:ind w:leftChars="50" w:left="120" w:right="2"/>
              <w:jc w:val="right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D1941" w14:paraId="350A8C31" w14:textId="77777777" w:rsidTr="004D35C8">
        <w:trPr>
          <w:trHeight w:hRule="exact" w:val="454"/>
        </w:trPr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30F9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BAA2C3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盈餘之部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02F8AB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分配之部</w:t>
            </w:r>
          </w:p>
        </w:tc>
      </w:tr>
      <w:tr w:rsidR="00CD1941" w14:paraId="5E4C0BFF" w14:textId="77777777" w:rsidTr="004D35C8">
        <w:trPr>
          <w:trHeight w:val="454"/>
        </w:trPr>
        <w:tc>
          <w:tcPr>
            <w:tcW w:w="29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05FF" w14:textId="77777777" w:rsidR="00CD1941" w:rsidRDefault="00CD1941" w:rsidP="004D35C8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EB71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本期淨利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25CA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累積盈餘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B1E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79E1A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法定公積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1D31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未分配盈餘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B1C129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CD1941" w14:paraId="6CB802DA" w14:textId="77777777" w:rsidTr="004D35C8">
        <w:trPr>
          <w:trHeight w:val="981"/>
        </w:trPr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752821" w14:textId="77777777" w:rsidR="00CD1941" w:rsidRDefault="00CD1941" w:rsidP="004D35C8">
            <w:pPr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  <w:r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914271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2,260,076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EDBB2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43,800,668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EEBD8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46,060,744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1A8F71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226,008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FDB0F3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45,834,736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07A3E63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46,060,744</w:t>
            </w:r>
          </w:p>
        </w:tc>
      </w:tr>
      <w:tr w:rsidR="00CD1941" w14:paraId="42E34AFB" w14:textId="77777777" w:rsidTr="004D35C8">
        <w:trPr>
          <w:trHeight w:val="981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524973" w14:textId="77777777" w:rsidR="00CD1941" w:rsidRDefault="00CD1941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</w:rPr>
              <w:t>中市政府交通局主管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8A780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EDAD4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DBE46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B9534D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BDA2EF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520B598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</w:tr>
      <w:tr w:rsidR="00CD1941" w14:paraId="591CF70A" w14:textId="77777777" w:rsidTr="004D35C8">
        <w:trPr>
          <w:trHeight w:val="981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C052F5" w14:textId="77777777" w:rsidR="00CD1941" w:rsidRDefault="00CD1941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</w:rPr>
              <w:t>中捷運股份有限公司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3B3755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65F71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8484B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0A4D2D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3F686D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95F677" w14:textId="77777777" w:rsidR="00CD1941" w:rsidRDefault="00CD1941" w:rsidP="004D35C8">
            <w:pPr>
              <w:ind w:rightChars="19" w:right="46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D1941" w14:paraId="3AE94FA6" w14:textId="77777777" w:rsidTr="004D35C8">
        <w:trPr>
          <w:trHeight w:val="981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3E233C" w14:textId="77777777" w:rsidR="00CD1941" w:rsidRDefault="00CD1941" w:rsidP="004D35C8">
            <w:pPr>
              <w:ind w:leftChars="10" w:left="24" w:rightChars="10" w:right="24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z w:val="20"/>
              </w:rPr>
              <w:t>中市政府農業局主管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DA7E27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2,260,076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67157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43,800,668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6E1E8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46,060,744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A5702E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226,008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CD4198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45,834,736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75A367D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b/>
                <w:bCs/>
                <w:sz w:val="20"/>
              </w:rPr>
              <w:t>46,060,744</w:t>
            </w:r>
          </w:p>
        </w:tc>
      </w:tr>
      <w:tr w:rsidR="00CD1941" w14:paraId="595903F2" w14:textId="77777777" w:rsidTr="004D35C8">
        <w:trPr>
          <w:trHeight w:val="981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5EE9" w14:textId="77777777" w:rsidR="00CD1941" w:rsidRDefault="00CD1941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豐原農產品股份有限公司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CEB0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sz w:val="20"/>
              </w:rPr>
              <w:t>2,260,076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F8B3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sz w:val="20"/>
              </w:rPr>
              <w:t>43,800,668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BECC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sz w:val="20"/>
              </w:rPr>
              <w:t>46,060,744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88042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sz w:val="20"/>
              </w:rPr>
              <w:t>226,008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5040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sz w:val="20"/>
              </w:rPr>
              <w:t>45,834,736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2C6CDD" w14:textId="77777777" w:rsidR="00CD1941" w:rsidRPr="00C25754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25754">
              <w:rPr>
                <w:rFonts w:asciiTheme="minorEastAsia" w:eastAsiaTheme="minorEastAsia" w:hAnsiTheme="minorEastAsia"/>
                <w:sz w:val="20"/>
              </w:rPr>
              <w:t>46,060,744</w:t>
            </w:r>
          </w:p>
        </w:tc>
      </w:tr>
    </w:tbl>
    <w:p w14:paraId="46F93474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615E224D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7356CDD8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6423CA8F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4C1EA9CA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4F647C0E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5CF7FE79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30EA5C8C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29ED329D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0BBB7D04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32B7BCF9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4DD970FA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p w14:paraId="29CFFC77" w14:textId="77777777" w:rsidR="00CD1941" w:rsidRDefault="00CD1941" w:rsidP="00CD1941">
      <w:pPr>
        <w:snapToGrid w:val="0"/>
        <w:spacing w:line="20" w:lineRule="atLeast"/>
        <w:rPr>
          <w:sz w:val="2"/>
          <w:szCs w:val="2"/>
        </w:rPr>
      </w:pPr>
    </w:p>
    <w:tbl>
      <w:tblPr>
        <w:tblW w:w="996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1427"/>
        <w:gridCol w:w="1428"/>
        <w:gridCol w:w="1414"/>
        <w:gridCol w:w="1414"/>
        <w:gridCol w:w="1309"/>
      </w:tblGrid>
      <w:tr w:rsidR="00CD1941" w14:paraId="41D9BB02" w14:textId="77777777" w:rsidTr="004D35C8">
        <w:trPr>
          <w:cantSplit/>
          <w:trHeight w:hRule="exact" w:val="482"/>
        </w:trPr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152C4F" w14:textId="77777777" w:rsidR="00CD1941" w:rsidRDefault="00CD1941" w:rsidP="004D35C8">
            <w:pPr>
              <w:snapToGrid w:val="0"/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>
              <w:rPr>
                <w:rFonts w:ascii="標楷體" w:eastAsia="標楷體" w:hint="eastAsia"/>
                <w:b/>
                <w:sz w:val="22"/>
                <w:szCs w:val="22"/>
              </w:rPr>
              <w:t>虧損填補</w:t>
            </w:r>
          </w:p>
        </w:tc>
        <w:tc>
          <w:tcPr>
            <w:tcW w:w="42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651ACB0" w14:textId="77777777" w:rsidR="00CD1941" w:rsidRDefault="00CD1941" w:rsidP="004D35C8">
            <w:pPr>
              <w:snapToGrid w:val="0"/>
              <w:ind w:leftChars="50" w:left="120" w:rightChars="50" w:right="120"/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ABB8B" w14:textId="77777777" w:rsidR="00CD1941" w:rsidRDefault="00CD1941" w:rsidP="004D35C8">
            <w:pPr>
              <w:snapToGrid w:val="0"/>
              <w:ind w:leftChars="50" w:left="120"/>
              <w:jc w:val="right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0"/>
                <w:szCs w:val="22"/>
              </w:rPr>
              <w:t>單位：新臺幣元</w:t>
            </w:r>
          </w:p>
        </w:tc>
      </w:tr>
      <w:tr w:rsidR="00CD1941" w14:paraId="17D88209" w14:textId="77777777" w:rsidTr="004D35C8">
        <w:trPr>
          <w:cantSplit/>
          <w:trHeight w:hRule="exact" w:val="454"/>
        </w:trPr>
        <w:tc>
          <w:tcPr>
            <w:tcW w:w="29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0AB3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2"/>
              </w:rPr>
            </w:pPr>
            <w:r>
              <w:rPr>
                <w:rFonts w:ascii="標楷體" w:eastAsia="標楷體" w:hint="eastAsia"/>
                <w:sz w:val="20"/>
                <w:szCs w:val="22"/>
              </w:rPr>
              <w:t>基金名稱</w:t>
            </w: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8EF6019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2"/>
              </w:rPr>
            </w:pPr>
            <w:r>
              <w:rPr>
                <w:rFonts w:ascii="標楷體" w:eastAsia="標楷體" w:hint="eastAsia"/>
                <w:sz w:val="20"/>
                <w:szCs w:val="22"/>
              </w:rPr>
              <w:t>虧損之部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468E93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2"/>
              </w:rPr>
            </w:pPr>
            <w:r>
              <w:rPr>
                <w:rFonts w:ascii="標楷體" w:eastAsia="標楷體" w:hint="eastAsia"/>
                <w:sz w:val="20"/>
                <w:szCs w:val="22"/>
              </w:rPr>
              <w:t>填補之部</w:t>
            </w:r>
          </w:p>
        </w:tc>
      </w:tr>
      <w:tr w:rsidR="00CD1941" w14:paraId="5C641CB9" w14:textId="77777777" w:rsidTr="004D35C8">
        <w:trPr>
          <w:cantSplit/>
          <w:trHeight w:val="454"/>
        </w:trPr>
        <w:tc>
          <w:tcPr>
            <w:tcW w:w="2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44A5" w14:textId="77777777" w:rsidR="00CD1941" w:rsidRDefault="00CD1941" w:rsidP="004D35C8">
            <w:pPr>
              <w:widowControl/>
              <w:rPr>
                <w:rFonts w:ascii="標楷體" w:eastAsia="標楷體"/>
                <w:sz w:val="20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3B362AF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  <w:szCs w:val="22"/>
              </w:rPr>
            </w:pPr>
            <w:proofErr w:type="gramStart"/>
            <w:r>
              <w:rPr>
                <w:rFonts w:ascii="標楷體" w:eastAsia="標楷體" w:hint="eastAsia"/>
                <w:spacing w:val="-10"/>
                <w:sz w:val="20"/>
                <w:szCs w:val="22"/>
              </w:rPr>
              <w:t>本期淨損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3DD86E6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  <w:szCs w:val="22"/>
              </w:rPr>
            </w:pPr>
            <w:r>
              <w:rPr>
                <w:rFonts w:ascii="標楷體" w:eastAsia="標楷體" w:hint="eastAsia"/>
                <w:spacing w:val="-10"/>
                <w:sz w:val="20"/>
                <w:szCs w:val="22"/>
              </w:rPr>
              <w:t>累積虧損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8D0FA7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  <w:szCs w:val="22"/>
              </w:rPr>
            </w:pPr>
            <w:r>
              <w:rPr>
                <w:rFonts w:ascii="標楷體" w:eastAsia="標楷體" w:hint="eastAsia"/>
                <w:spacing w:val="-10"/>
                <w:sz w:val="20"/>
                <w:szCs w:val="22"/>
              </w:rPr>
              <w:t>合計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5B4C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  <w:szCs w:val="22"/>
              </w:rPr>
            </w:pPr>
            <w:r>
              <w:rPr>
                <w:rFonts w:ascii="標楷體" w:eastAsia="標楷體" w:hint="eastAsia"/>
                <w:spacing w:val="-10"/>
                <w:sz w:val="20"/>
                <w:szCs w:val="22"/>
              </w:rPr>
              <w:t>待填補之虧損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0216673" w14:textId="77777777" w:rsidR="00CD1941" w:rsidRDefault="00CD1941" w:rsidP="004D35C8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10"/>
                <w:sz w:val="20"/>
                <w:szCs w:val="22"/>
              </w:rPr>
            </w:pPr>
            <w:r>
              <w:rPr>
                <w:rFonts w:ascii="標楷體" w:eastAsia="標楷體" w:hint="eastAsia"/>
                <w:spacing w:val="-10"/>
                <w:sz w:val="20"/>
                <w:szCs w:val="22"/>
              </w:rPr>
              <w:t>合計</w:t>
            </w:r>
          </w:p>
        </w:tc>
      </w:tr>
      <w:tr w:rsidR="00CD1941" w14:paraId="66C92054" w14:textId="77777777" w:rsidTr="004D35C8">
        <w:trPr>
          <w:trHeight w:val="976"/>
        </w:trPr>
        <w:tc>
          <w:tcPr>
            <w:tcW w:w="2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AEC1F9" w14:textId="77777777" w:rsidR="00CD1941" w:rsidRDefault="00CD1941" w:rsidP="004D35C8">
            <w:pPr>
              <w:ind w:leftChars="100" w:left="240" w:rightChars="100" w:right="240"/>
              <w:jc w:val="distribute"/>
              <w:rPr>
                <w:rFonts w:ascii="標楷體" w:eastAsia="標楷體"/>
                <w:b/>
                <w:spacing w:val="-20"/>
                <w:sz w:val="20"/>
                <w:szCs w:val="22"/>
              </w:rPr>
            </w:pPr>
            <w:r>
              <w:rPr>
                <w:rFonts w:ascii="標楷體" w:eastAsia="標楷體" w:hint="eastAsia"/>
                <w:b/>
                <w:sz w:val="20"/>
                <w:szCs w:val="22"/>
              </w:rPr>
              <w:t>合計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6541BFD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b/>
                <w:bCs/>
                <w:sz w:val="20"/>
              </w:rPr>
              <w:t>591,371,026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3C28B07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b/>
                <w:bCs/>
                <w:sz w:val="20"/>
              </w:rPr>
              <w:t>1,495,436,726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95C8EBF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b/>
                <w:bCs/>
                <w:sz w:val="20"/>
              </w:rPr>
              <w:t>2,086,807,752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CEAF6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b/>
                <w:bCs/>
                <w:sz w:val="20"/>
              </w:rPr>
              <w:t>2,086,807,752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C2EB456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b/>
                <w:bCs/>
                <w:sz w:val="20"/>
              </w:rPr>
              <w:t>2,086,807,752</w:t>
            </w:r>
          </w:p>
        </w:tc>
      </w:tr>
      <w:tr w:rsidR="00CD1941" w14:paraId="52889DE6" w14:textId="77777777" w:rsidTr="004D35C8">
        <w:trPr>
          <w:trHeight w:val="976"/>
        </w:trPr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EA3598" w14:textId="77777777" w:rsidR="00CD1941" w:rsidRDefault="00CD1941" w:rsidP="004D35C8">
            <w:pPr>
              <w:ind w:rightChars="10" w:right="24"/>
              <w:jc w:val="distribute"/>
              <w:rPr>
                <w:rFonts w:ascii="標楷體" w:eastAsia="標楷體" w:hAnsi="標楷體" w:cs="新細明體"/>
                <w:b/>
                <w:bCs/>
                <w:sz w:val="20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2"/>
              </w:rPr>
              <w:t>中市政府交通局主管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016E474" w14:textId="77777777" w:rsidR="00CD1941" w:rsidRPr="00FF5E1A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FF5E1A">
              <w:rPr>
                <w:rFonts w:asciiTheme="minorEastAsia" w:eastAsiaTheme="minorEastAsia" w:hAnsiTheme="minorEastAsia"/>
                <w:b/>
                <w:bCs/>
                <w:sz w:val="20"/>
              </w:rPr>
              <w:t>591,371,026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94726FC" w14:textId="77777777" w:rsidR="00CD1941" w:rsidRPr="00FF5E1A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FF5E1A">
              <w:rPr>
                <w:rFonts w:asciiTheme="minorEastAsia" w:eastAsiaTheme="minorEastAsia" w:hAnsiTheme="minorEastAsia"/>
                <w:b/>
                <w:bCs/>
                <w:sz w:val="20"/>
              </w:rPr>
              <w:t>1,495,436,726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9AF5A27" w14:textId="77777777" w:rsidR="00CD1941" w:rsidRPr="00FF5E1A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FF5E1A">
              <w:rPr>
                <w:rFonts w:asciiTheme="minorEastAsia" w:eastAsiaTheme="minorEastAsia" w:hAnsiTheme="minorEastAsia"/>
                <w:b/>
                <w:bCs/>
                <w:sz w:val="20"/>
              </w:rPr>
              <w:t>2,086,807,752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226462" w14:textId="77777777" w:rsidR="00CD1941" w:rsidRPr="00FF5E1A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FF5E1A">
              <w:rPr>
                <w:rFonts w:asciiTheme="minorEastAsia" w:eastAsiaTheme="minorEastAsia" w:hAnsiTheme="minorEastAsia"/>
                <w:b/>
                <w:bCs/>
                <w:sz w:val="20"/>
              </w:rPr>
              <w:t>2,086,807,752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D71D1C1" w14:textId="77777777" w:rsidR="00CD1941" w:rsidRPr="00FF5E1A" w:rsidRDefault="00CD1941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FF5E1A">
              <w:rPr>
                <w:rFonts w:asciiTheme="minorEastAsia" w:eastAsiaTheme="minorEastAsia" w:hAnsiTheme="minorEastAsia"/>
                <w:b/>
                <w:bCs/>
                <w:sz w:val="20"/>
              </w:rPr>
              <w:t>2,086,807,752</w:t>
            </w:r>
          </w:p>
        </w:tc>
      </w:tr>
      <w:tr w:rsidR="00CD1941" w14:paraId="782E37E6" w14:textId="77777777" w:rsidTr="004D35C8">
        <w:trPr>
          <w:trHeight w:val="976"/>
        </w:trPr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1E50A7" w14:textId="77777777" w:rsidR="00CD1941" w:rsidRDefault="00CD1941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2"/>
              </w:rPr>
              <w:t>中捷運股份有限公司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C08F72D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sz w:val="20"/>
              </w:rPr>
              <w:t>591,371,026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EFF5164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sz w:val="20"/>
              </w:rPr>
              <w:t>1,495,436,726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3E22D36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sz w:val="20"/>
              </w:rPr>
              <w:t>2,086,807,752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D602F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sz w:val="20"/>
              </w:rPr>
              <w:t>2,086,807,752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8FD6C0" w14:textId="77777777" w:rsidR="00CD1941" w:rsidRPr="006B327E" w:rsidRDefault="00CD1941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B327E">
              <w:rPr>
                <w:rFonts w:asciiTheme="minorEastAsia" w:eastAsiaTheme="minorEastAsia" w:hAnsiTheme="minorEastAsia"/>
                <w:sz w:val="20"/>
              </w:rPr>
              <w:t>2,086,807,752</w:t>
            </w:r>
          </w:p>
        </w:tc>
      </w:tr>
      <w:tr w:rsidR="00CD1941" w14:paraId="4BB8F261" w14:textId="77777777" w:rsidTr="004D35C8">
        <w:trPr>
          <w:trHeight w:val="976"/>
        </w:trPr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235C95" w14:textId="77777777" w:rsidR="00CD1941" w:rsidRDefault="00CD1941" w:rsidP="004D35C8">
            <w:pPr>
              <w:ind w:rightChars="10" w:right="24"/>
              <w:jc w:val="distribute"/>
              <w:rPr>
                <w:rFonts w:ascii="標楷體" w:eastAsia="標楷體" w:hAnsi="標楷體" w:cs="新細明體"/>
                <w:b/>
                <w:bCs/>
                <w:sz w:val="20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z w:val="20"/>
              </w:rPr>
              <w:t>中市政府農業局主管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A37482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2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4B9516E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2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475B742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2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4580F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2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B325AB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2"/>
              </w:rPr>
              <w:t>－</w:t>
            </w:r>
          </w:p>
        </w:tc>
      </w:tr>
      <w:tr w:rsidR="00CD1941" w14:paraId="08AD3CFA" w14:textId="77777777" w:rsidTr="004D35C8">
        <w:trPr>
          <w:trHeight w:val="976"/>
        </w:trPr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443D" w14:textId="77777777" w:rsidR="00CD1941" w:rsidRDefault="00CD1941" w:rsidP="004D35C8">
            <w:pPr>
              <w:ind w:leftChars="100" w:left="240" w:rightChars="10" w:right="24"/>
              <w:jc w:val="distribute"/>
              <w:rPr>
                <w:rFonts w:ascii="標楷體" w:eastAsia="標楷體" w:hAnsi="標楷體" w:cs="新細明體"/>
                <w:bCs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2"/>
              </w:rPr>
              <w:t>豐原農產品股份有限公司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419933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sz w:val="20"/>
                <w:szCs w:val="22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F9F067B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sz w:val="20"/>
                <w:szCs w:val="22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2C86510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sz w:val="20"/>
                <w:szCs w:val="22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027B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sz w:val="20"/>
                <w:szCs w:val="22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29E2990" w14:textId="77777777" w:rsidR="00CD1941" w:rsidRDefault="00CD1941" w:rsidP="004D35C8">
            <w:pPr>
              <w:ind w:rightChars="6" w:right="14"/>
              <w:jc w:val="right"/>
              <w:rPr>
                <w:rFonts w:ascii="新細明體" w:hAnsi="新細明體"/>
                <w:bCs/>
                <w:sz w:val="20"/>
                <w:szCs w:val="22"/>
              </w:rPr>
            </w:pPr>
            <w:r>
              <w:rPr>
                <w:rFonts w:ascii="新細明體" w:hAnsi="新細明體" w:hint="eastAsia"/>
                <w:sz w:val="20"/>
                <w:szCs w:val="22"/>
              </w:rPr>
              <w:t>－</w:t>
            </w:r>
          </w:p>
        </w:tc>
      </w:tr>
    </w:tbl>
    <w:p w14:paraId="7908F71F" w14:textId="77777777" w:rsidR="00CD1941" w:rsidRPr="00051E92" w:rsidRDefault="00CD1941" w:rsidP="00CD1941">
      <w:pPr>
        <w:snapToGrid w:val="0"/>
        <w:spacing w:line="20" w:lineRule="exact"/>
        <w:jc w:val="both"/>
        <w:rPr>
          <w:sz w:val="20"/>
        </w:rPr>
      </w:pPr>
    </w:p>
    <w:tbl>
      <w:tblPr>
        <w:tblW w:w="9939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4"/>
        <w:gridCol w:w="1648"/>
        <w:gridCol w:w="876"/>
        <w:gridCol w:w="6"/>
        <w:gridCol w:w="1651"/>
        <w:gridCol w:w="868"/>
        <w:gridCol w:w="1498"/>
        <w:gridCol w:w="868"/>
      </w:tblGrid>
      <w:tr w:rsidR="0055217E" w14:paraId="2B2E150A" w14:textId="77777777" w:rsidTr="004D35C8">
        <w:trPr>
          <w:cantSplit/>
          <w:trHeight w:val="522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071E4" w14:textId="77777777" w:rsidR="0055217E" w:rsidRDefault="0055217E" w:rsidP="004D35C8">
            <w:pPr>
              <w:pStyle w:val="a4"/>
              <w:spacing w:line="400" w:lineRule="exact"/>
              <w:jc w:val="center"/>
              <w:rPr>
                <w:rFonts w:hAnsi="標楷體"/>
                <w:b w:val="0"/>
                <w:color w:val="000000"/>
                <w:sz w:val="32"/>
              </w:rPr>
            </w:pPr>
            <w:r>
              <w:rPr>
                <w:rFonts w:hAnsi="標楷體" w:hint="eastAsia"/>
                <w:color w:val="000000"/>
                <w:sz w:val="36"/>
                <w:szCs w:val="36"/>
                <w:u w:val="single"/>
              </w:rPr>
              <w:t>拾柒、</w:t>
            </w:r>
            <w:proofErr w:type="gramStart"/>
            <w:r>
              <w:rPr>
                <w:rFonts w:hAnsi="標楷體" w:hint="eastAsia"/>
                <w:color w:val="000000"/>
                <w:sz w:val="36"/>
                <w:szCs w:val="36"/>
                <w:u w:val="single"/>
              </w:rPr>
              <w:t>臺</w:t>
            </w:r>
            <w:proofErr w:type="gramEnd"/>
            <w:r>
              <w:rPr>
                <w:rFonts w:hAnsi="標楷體" w:hint="eastAsia"/>
                <w:color w:val="000000"/>
                <w:sz w:val="36"/>
                <w:szCs w:val="36"/>
                <w:u w:val="single"/>
              </w:rPr>
              <w:t>中市營業基金盈虧審定後資產負債綜計表</w:t>
            </w:r>
            <w:r>
              <w:rPr>
                <w:rFonts w:hAnsi="標楷體" w:hint="eastAsia"/>
                <w:color w:val="000000"/>
                <w:sz w:val="32"/>
                <w:szCs w:val="32"/>
                <w:u w:val="single"/>
              </w:rPr>
              <w:t>（科目別）</w:t>
            </w:r>
          </w:p>
        </w:tc>
      </w:tr>
      <w:tr w:rsidR="0055217E" w14:paraId="543C4510" w14:textId="77777777" w:rsidTr="004D35C8">
        <w:trPr>
          <w:cantSplit/>
          <w:trHeight w:val="425"/>
        </w:trPr>
        <w:tc>
          <w:tcPr>
            <w:tcW w:w="75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9F8FA" w14:textId="77777777" w:rsidR="0055217E" w:rsidRDefault="0055217E" w:rsidP="004D35C8">
            <w:pPr>
              <w:ind w:leftChars="1050" w:left="252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中華民國11</w:t>
            </w:r>
            <w:r>
              <w:rPr>
                <w:rFonts w:ascii="標楷體" w:eastAsia="標楷體" w:hAnsi="標楷體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年12月31日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14838" w14:textId="77777777" w:rsidR="0055217E" w:rsidRDefault="0055217E" w:rsidP="004D35C8">
            <w:pPr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單位：新臺幣元</w:t>
            </w:r>
          </w:p>
        </w:tc>
      </w:tr>
      <w:tr w:rsidR="0055217E" w14:paraId="16B38DDF" w14:textId="77777777" w:rsidTr="004D35C8">
        <w:trPr>
          <w:cantSplit/>
          <w:trHeight w:val="340"/>
        </w:trPr>
        <w:tc>
          <w:tcPr>
            <w:tcW w:w="25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63E9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科目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71A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11</w:t>
            </w:r>
            <w:r>
              <w:rPr>
                <w:rFonts w:ascii="標楷體" w:eastAsia="標楷體" w:hAnsi="標楷體"/>
                <w:color w:val="000000"/>
                <w:sz w:val="20"/>
                <w:szCs w:val="22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年12月31日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78E5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2"/>
              </w:rPr>
              <w:t>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年12月31日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6CCAFA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比較增減</w:t>
            </w:r>
          </w:p>
        </w:tc>
      </w:tr>
      <w:tr w:rsidR="0055217E" w14:paraId="30C3602C" w14:textId="77777777" w:rsidTr="004D35C8">
        <w:trPr>
          <w:cantSplit/>
          <w:trHeight w:val="340"/>
        </w:trPr>
        <w:tc>
          <w:tcPr>
            <w:tcW w:w="25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E92" w14:textId="77777777" w:rsidR="0055217E" w:rsidRDefault="0055217E" w:rsidP="004D35C8">
            <w:pPr>
              <w:widowControl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803F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金額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ED59" w14:textId="77777777" w:rsidR="0055217E" w:rsidRDefault="0055217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％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231C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金額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B05A" w14:textId="77777777" w:rsidR="0055217E" w:rsidRDefault="0055217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5BF7" w14:textId="77777777" w:rsidR="0055217E" w:rsidRDefault="0055217E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金額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73E275" w14:textId="77777777" w:rsidR="0055217E" w:rsidRDefault="0055217E" w:rsidP="004D35C8">
            <w:pPr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％</w:t>
            </w:r>
          </w:p>
        </w:tc>
      </w:tr>
      <w:tr w:rsidR="0055217E" w14:paraId="240CB3C9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4D3E44" w14:textId="77777777" w:rsidR="0055217E" w:rsidRDefault="0055217E" w:rsidP="004D35C8">
            <w:pPr>
              <w:snapToGrid w:val="0"/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資產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5A9F1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1,339,874,247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59D1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100.00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7E7C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1,337,985,447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46DA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100.00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72C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1,888,800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528D8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0.14</w:t>
            </w:r>
          </w:p>
        </w:tc>
      </w:tr>
      <w:tr w:rsidR="0055217E" w14:paraId="5DE18CCE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59F8E5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流動資產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AE18A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1,231,112,336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364C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91.88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DF80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1,130,089,500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1781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84.46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7F54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101,022,836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8604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8.94</w:t>
            </w:r>
          </w:p>
        </w:tc>
      </w:tr>
      <w:tr w:rsidR="0055217E" w14:paraId="686098C2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E3A9F5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現金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BDDC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323,717,224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87AA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24.16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6449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637,601,600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137B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47.65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3DE9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- 313,884,376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F490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- 49.23</w:t>
            </w:r>
          </w:p>
        </w:tc>
      </w:tr>
      <w:tr w:rsidR="0055217E" w14:paraId="74F27319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D12BCF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流動金融資產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8A7C2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722,000,000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A3A8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53.89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48D7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384,000,000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3ACB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28.70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632A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338,000,000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F173C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88.02</w:t>
            </w:r>
          </w:p>
        </w:tc>
      </w:tr>
      <w:tr w:rsidR="0055217E" w14:paraId="543D39BA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368AEF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應收款項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7CA84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18,312,848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F664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1.37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B97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22,623,679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FC86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1.69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6EE2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- 4,310,831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B41E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- 19.05</w:t>
            </w:r>
          </w:p>
        </w:tc>
      </w:tr>
      <w:tr w:rsidR="0055217E" w14:paraId="2996072A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DC6E8F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本期所得稅資產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8A438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422,520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E961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0.03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10C0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522,981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8604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0.04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38DD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- 100,461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55547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- 19.21</w:t>
            </w:r>
          </w:p>
        </w:tc>
      </w:tr>
      <w:tr w:rsidR="0055217E" w14:paraId="31E0BA04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9D96FE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存貨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68C1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122,603,138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8B43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9.15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6200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33,456,862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7B76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2.50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1AC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89,146,276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C6CE2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266.45</w:t>
            </w:r>
          </w:p>
        </w:tc>
      </w:tr>
      <w:tr w:rsidR="0055217E" w14:paraId="1714FC04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4CF63C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預付款項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8F19E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44,056,606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1EFB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3.29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6F54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51,884,378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DB4C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3.88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C673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- 7,827,772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519D8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- 15.09</w:t>
            </w:r>
          </w:p>
        </w:tc>
      </w:tr>
      <w:tr w:rsidR="0055217E" w14:paraId="011582F1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14F33B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不動產、廠房及設備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C3E6B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84,203,901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7C55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6.28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B5F6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111,753,528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8758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8.35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14D8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- 27,549,627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370DB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- 24.65</w:t>
            </w:r>
          </w:p>
        </w:tc>
      </w:tr>
      <w:tr w:rsidR="0055217E" w14:paraId="535B48B3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4D1525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機械及設備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0EBC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38,180,113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1431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2.85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8724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45,416,486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5A17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3.39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FC2C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- 7,236,373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40D5E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- 15.93</w:t>
            </w:r>
          </w:p>
        </w:tc>
      </w:tr>
      <w:tr w:rsidR="0055217E" w14:paraId="5A5860AE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00DB02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交通及運輸設備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DECFB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13,388,863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3803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84A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27,683,705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F461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2.07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FE6B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- 14,294,842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240EC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- 51.64</w:t>
            </w:r>
          </w:p>
        </w:tc>
      </w:tr>
      <w:tr w:rsidR="0055217E" w14:paraId="2345ABAB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81D260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什項設備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70543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10,452,647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B8352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0.78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9A33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12,453,200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8AC82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0.93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EE48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- 2,000,553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A2A94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- 16.06</w:t>
            </w:r>
          </w:p>
        </w:tc>
      </w:tr>
      <w:tr w:rsidR="0055217E" w14:paraId="67CAC9C5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D7778B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租賃權益改良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11E0B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21,913,760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6C8C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1.64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1ADF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26,200,137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BF2F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1.96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A88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- 4,286,377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D2F34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- 16.36</w:t>
            </w:r>
          </w:p>
        </w:tc>
      </w:tr>
      <w:tr w:rsidR="0055217E" w14:paraId="502F4F78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AB7D94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購建中固定資產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D8FF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 w:hint="eastAsia"/>
                <w:sz w:val="20"/>
              </w:rPr>
              <w:t>268,518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A25C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 w:hint="eastAsia"/>
                <w:sz w:val="20"/>
              </w:rPr>
              <w:t>0.02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B5D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4AB7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283B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 w:hint="eastAsia"/>
                <w:sz w:val="20"/>
              </w:rPr>
              <w:t>268,518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B4DA8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</w:tr>
      <w:tr w:rsidR="0055217E" w14:paraId="5FFE786C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0888CF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753B5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21,473,780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2B07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1.60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2EC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13,230,822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8F2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0.99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5164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8,242,958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9562D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62.30</w:t>
            </w:r>
          </w:p>
        </w:tc>
      </w:tr>
      <w:tr w:rsidR="0055217E" w14:paraId="2117C5E5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5EB3A8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1F078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21,473,780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FA0A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1.60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3EB4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13,230,822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517B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0.99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BD86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8,242,958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E9596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62.30</w:t>
            </w:r>
          </w:p>
        </w:tc>
      </w:tr>
      <w:tr w:rsidR="0055217E" w14:paraId="0CF6AE5B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FB73D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其他資產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558D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3,084,230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E9E2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0.23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61AD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82,911,597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1117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6.20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8984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- 79,827,367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672B5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- 96.28</w:t>
            </w:r>
          </w:p>
        </w:tc>
      </w:tr>
      <w:tr w:rsidR="0055217E" w14:paraId="4E721DEC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8B954C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什項資產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B864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3,084,230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C6EB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0.23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089F2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82,911,597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8E17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6.20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EF9F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- 79,827,367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390B4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- 96.28</w:t>
            </w:r>
          </w:p>
        </w:tc>
      </w:tr>
      <w:tr w:rsidR="0055217E" w14:paraId="04DA15CD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F2C7FF" w14:textId="77777777" w:rsidR="0055217E" w:rsidRDefault="0055217E" w:rsidP="004D35C8">
            <w:pPr>
              <w:snapToGrid w:val="0"/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資產總額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EF2C4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1,339,874,247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23A7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100.00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9DA8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1,337,985,447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1F53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A10D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1,888,800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495F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0.14</w:t>
            </w:r>
          </w:p>
        </w:tc>
      </w:tr>
      <w:tr w:rsidR="0055217E" w14:paraId="192F5393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83109F" w14:textId="77777777" w:rsidR="0055217E" w:rsidRDefault="0055217E" w:rsidP="004D35C8">
            <w:pPr>
              <w:snapToGrid w:val="0"/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負債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21719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375,135,321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0634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28.00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EAE4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284,135,571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DF2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21.24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E3462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90,999,750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5C838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32.03</w:t>
            </w:r>
          </w:p>
        </w:tc>
      </w:tr>
      <w:tr w:rsidR="0055217E" w14:paraId="411E7D3F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A5ED58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流動負債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8F12A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184,207,371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4CC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13.75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15C0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171,546,477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3F5D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12.82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B4AF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12,660,894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D8BED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7.38</w:t>
            </w:r>
          </w:p>
        </w:tc>
      </w:tr>
      <w:tr w:rsidR="0055217E" w14:paraId="11EBA249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B7C1BD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應付款項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90400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168,537,927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557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12.58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9A42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142,358,575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B318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10.64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8CFB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26,179,352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5124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18.39</w:t>
            </w:r>
          </w:p>
        </w:tc>
      </w:tr>
      <w:tr w:rsidR="0055217E" w14:paraId="339A0007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BD9899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預收款項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93E36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15,669,444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944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1.17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219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29,187,902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46CE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2.18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1A5D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- 13,518,458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F4FCF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- 46.32</w:t>
            </w:r>
          </w:p>
        </w:tc>
      </w:tr>
      <w:tr w:rsidR="0055217E" w14:paraId="50522F1A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FFD407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其他負債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75CEF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190,927,950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1729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14.25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689D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112,589,094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2B56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8.41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50D8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78,338,856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54ABD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69.58</w:t>
            </w:r>
          </w:p>
        </w:tc>
      </w:tr>
      <w:tr w:rsidR="0055217E" w14:paraId="4A1A3BA7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E5CEE9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遞延負債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FB20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2,336,696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CF03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0.17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725C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2,910,391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0E99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0.22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DCC1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- 573,695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0AD1A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- 19.71</w:t>
            </w:r>
          </w:p>
        </w:tc>
      </w:tr>
      <w:tr w:rsidR="0055217E" w14:paraId="2BB280E6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6F47C9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21ED3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188,591,254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6594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14.08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BF42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109,678,703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148B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8.20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F6D3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78,912,551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1CF36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71.95</w:t>
            </w:r>
          </w:p>
        </w:tc>
      </w:tr>
      <w:tr w:rsidR="0055217E" w14:paraId="61B02F0D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07CE88" w14:textId="77777777" w:rsidR="0055217E" w:rsidRDefault="0055217E" w:rsidP="004D35C8">
            <w:pPr>
              <w:snapToGrid w:val="0"/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權益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8B334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964,738,926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BE4D2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72.00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6099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1,053,849,876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A62E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78.76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2417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- 89,110,950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564F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- 8.46</w:t>
            </w:r>
          </w:p>
        </w:tc>
      </w:tr>
      <w:tr w:rsidR="0055217E" w14:paraId="292F1084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09EA5A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70565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3,001,000,000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F53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223.98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436B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2,501,000,000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2C84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186.92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9B9B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500,000,000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3743C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19.99</w:t>
            </w:r>
          </w:p>
        </w:tc>
      </w:tr>
      <w:tr w:rsidR="0055217E" w14:paraId="30C08470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963DC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98A27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3,001,000,000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DD49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223.98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C6D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2,501,000,000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667C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186.92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8C556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500,000,000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7785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19.99</w:t>
            </w:r>
          </w:p>
        </w:tc>
      </w:tr>
      <w:tr w:rsidR="0055217E" w14:paraId="236E4EDC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A58691" w14:textId="77777777" w:rsidR="0055217E" w:rsidRDefault="0055217E" w:rsidP="004D35C8">
            <w:pPr>
              <w:snapToGrid w:val="0"/>
              <w:spacing w:line="200" w:lineRule="exact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保留盈餘(或累積虧損)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8464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</w:t>
            </w:r>
            <w:r>
              <w:rPr>
                <w:rFonts w:asciiTheme="minorEastAsia" w:eastAsiaTheme="minorEastAsia" w:hAnsiTheme="minorEastAsia"/>
                <w:sz w:val="20"/>
              </w:rPr>
              <w:t xml:space="preserve"> </w:t>
            </w:r>
            <w:r w:rsidRPr="00012951">
              <w:rPr>
                <w:rFonts w:asciiTheme="minorEastAsia" w:eastAsiaTheme="minorEastAsia" w:hAnsiTheme="minorEastAsia"/>
                <w:sz w:val="20"/>
              </w:rPr>
              <w:t>2,036,261,074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4D2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- 151.97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8E90C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</w:t>
            </w:r>
            <w:r>
              <w:rPr>
                <w:rFonts w:asciiTheme="minorEastAsia" w:eastAsiaTheme="minorEastAsia" w:hAnsiTheme="minorEastAsia"/>
                <w:sz w:val="20"/>
              </w:rPr>
              <w:t xml:space="preserve"> </w:t>
            </w:r>
            <w:r w:rsidRPr="00012951">
              <w:rPr>
                <w:rFonts w:asciiTheme="minorEastAsia" w:eastAsiaTheme="minorEastAsia" w:hAnsiTheme="minorEastAsia"/>
                <w:sz w:val="20"/>
              </w:rPr>
              <w:t>1,447,150,124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15252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- 108.16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FC8E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- 589,110,950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2B8A8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40.71</w:t>
            </w:r>
          </w:p>
        </w:tc>
      </w:tr>
      <w:tr w:rsidR="0055217E" w14:paraId="1B5B37DD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D42463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已指撥保留盈餘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84DB55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4,711,942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F1EE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0.35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414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4,485,934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25E4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0.34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835BF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226,008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82935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5.04</w:t>
            </w:r>
          </w:p>
        </w:tc>
      </w:tr>
      <w:tr w:rsidR="0055217E" w14:paraId="1B74FC0B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7AE929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未指撥保留盈餘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4F958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45,834,736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70D8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3.42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F5041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43,800,668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6C7C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3.27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9C739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2,034,068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3CB19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4.64</w:t>
            </w:r>
          </w:p>
        </w:tc>
      </w:tr>
      <w:tr w:rsidR="0055217E" w14:paraId="211B0DE6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F5E8D7" w14:textId="77777777" w:rsidR="0055217E" w:rsidRDefault="0055217E" w:rsidP="004D35C8">
            <w:pPr>
              <w:snapToGrid w:val="0"/>
              <w:spacing w:line="200" w:lineRule="exact"/>
              <w:ind w:rightChars="10" w:right="24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累積虧損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F27ED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</w:t>
            </w:r>
            <w:r>
              <w:rPr>
                <w:rFonts w:asciiTheme="minorEastAsia" w:eastAsiaTheme="minorEastAsia" w:hAnsiTheme="minorEastAsia"/>
                <w:sz w:val="20"/>
              </w:rPr>
              <w:t xml:space="preserve"> </w:t>
            </w:r>
            <w:r w:rsidRPr="00012951">
              <w:rPr>
                <w:rFonts w:asciiTheme="minorEastAsia" w:eastAsiaTheme="minorEastAsia" w:hAnsiTheme="minorEastAsia"/>
                <w:sz w:val="20"/>
              </w:rPr>
              <w:t>2,086,807,752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7AB08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- 155.75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937F7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</w:t>
            </w:r>
            <w:r>
              <w:rPr>
                <w:rFonts w:asciiTheme="minorEastAsia" w:eastAsiaTheme="minorEastAsia" w:hAnsiTheme="minorEastAsia"/>
                <w:sz w:val="20"/>
              </w:rPr>
              <w:t xml:space="preserve"> </w:t>
            </w:r>
            <w:r w:rsidRPr="00012951">
              <w:rPr>
                <w:rFonts w:asciiTheme="minorEastAsia" w:eastAsiaTheme="minorEastAsia" w:hAnsiTheme="minorEastAsia"/>
                <w:sz w:val="20"/>
              </w:rPr>
              <w:t>1,495,436,726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4B1FA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- 111.77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CD50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- 591,371,026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DD5BE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sz w:val="20"/>
              </w:rPr>
              <w:t>39.55</w:t>
            </w:r>
          </w:p>
        </w:tc>
      </w:tr>
      <w:tr w:rsidR="0055217E" w14:paraId="502C4C89" w14:textId="77777777" w:rsidTr="004D35C8">
        <w:trPr>
          <w:cantSplit/>
          <w:trHeight w:val="346"/>
        </w:trPr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02C1" w14:textId="77777777" w:rsidR="0055217E" w:rsidRDefault="0055217E" w:rsidP="004D35C8">
            <w:pPr>
              <w:snapToGrid w:val="0"/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負債及權益總額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638E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1,339,874,247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1653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100.00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62E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1,337,985,447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9E84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180D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1,888,800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38C5B" w14:textId="77777777" w:rsidR="0055217E" w:rsidRPr="00012951" w:rsidRDefault="0055217E" w:rsidP="004D35C8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012951">
              <w:rPr>
                <w:rFonts w:asciiTheme="minorEastAsia" w:eastAsiaTheme="minorEastAsia" w:hAnsiTheme="minorEastAsia"/>
                <w:b/>
                <w:bCs/>
                <w:sz w:val="20"/>
              </w:rPr>
              <w:t>0.14</w:t>
            </w:r>
          </w:p>
        </w:tc>
      </w:tr>
    </w:tbl>
    <w:p w14:paraId="4E80F691" w14:textId="64187E1E" w:rsidR="0055217E" w:rsidRDefault="0055217E" w:rsidP="0055217E">
      <w:pPr>
        <w:snapToGrid w:val="0"/>
        <w:spacing w:line="260" w:lineRule="exact"/>
        <w:rPr>
          <w:rFonts w:ascii="標楷體" w:eastAsia="標楷體"/>
          <w:color w:val="000000"/>
          <w:sz w:val="18"/>
        </w:rPr>
      </w:pPr>
      <w:proofErr w:type="gramStart"/>
      <w:r>
        <w:rPr>
          <w:rFonts w:ascii="標楷體" w:eastAsia="標楷體" w:hint="eastAsia"/>
          <w:color w:val="000000"/>
          <w:sz w:val="18"/>
        </w:rPr>
        <w:t>註</w:t>
      </w:r>
      <w:proofErr w:type="gramEnd"/>
      <w:r>
        <w:rPr>
          <w:rFonts w:ascii="標楷體" w:eastAsia="標楷體" w:hint="eastAsia"/>
          <w:color w:val="000000"/>
          <w:sz w:val="18"/>
        </w:rPr>
        <w:t>：1.豐原農產品股份有限公司1</w:t>
      </w:r>
      <w:r>
        <w:rPr>
          <w:rFonts w:ascii="標楷體" w:eastAsia="標楷體"/>
          <w:color w:val="000000"/>
          <w:sz w:val="18"/>
        </w:rPr>
        <w:t>10</w:t>
      </w:r>
      <w:r>
        <w:rPr>
          <w:rFonts w:ascii="標楷體" w:eastAsia="標楷體" w:hint="eastAsia"/>
          <w:color w:val="000000"/>
          <w:sz w:val="18"/>
        </w:rPr>
        <w:t>年</w:t>
      </w:r>
      <w:r w:rsidR="005345DA">
        <w:rPr>
          <w:rFonts w:ascii="標楷體" w:eastAsia="標楷體" w:hint="eastAsia"/>
          <w:color w:val="000000"/>
          <w:sz w:val="18"/>
        </w:rPr>
        <w:t>底</w:t>
      </w:r>
      <w:r>
        <w:rPr>
          <w:rFonts w:ascii="標楷體" w:eastAsia="標楷體" w:hint="eastAsia"/>
          <w:color w:val="000000"/>
          <w:sz w:val="18"/>
        </w:rPr>
        <w:t>預付款項為預付所得稅，辦理資產重分類</w:t>
      </w:r>
      <w:proofErr w:type="gramStart"/>
      <w:r>
        <w:rPr>
          <w:rFonts w:ascii="標楷體" w:eastAsia="標楷體" w:hint="eastAsia"/>
          <w:color w:val="000000"/>
          <w:sz w:val="18"/>
        </w:rPr>
        <w:t>改列本期</w:t>
      </w:r>
      <w:proofErr w:type="gramEnd"/>
      <w:r>
        <w:rPr>
          <w:rFonts w:ascii="標楷體" w:eastAsia="標楷體" w:hint="eastAsia"/>
          <w:color w:val="000000"/>
          <w:sz w:val="18"/>
        </w:rPr>
        <w:t>所得稅資產。</w:t>
      </w:r>
    </w:p>
    <w:p w14:paraId="447FE780" w14:textId="77777777" w:rsidR="0055217E" w:rsidRDefault="0055217E" w:rsidP="0055217E">
      <w:pPr>
        <w:snapToGrid w:val="0"/>
        <w:spacing w:line="260" w:lineRule="exact"/>
        <w:ind w:leftChars="151" w:left="362"/>
        <w:rPr>
          <w:rFonts w:ascii="標楷體" w:eastAsia="標楷體"/>
          <w:color w:val="000000"/>
          <w:sz w:val="18"/>
        </w:rPr>
      </w:pPr>
      <w:r>
        <w:rPr>
          <w:rFonts w:ascii="標楷體" w:eastAsia="標楷體" w:hint="eastAsia"/>
          <w:color w:val="000000"/>
          <w:sz w:val="18"/>
        </w:rPr>
        <w:t>2.信託代理與保證資產（負債），11</w:t>
      </w:r>
      <w:r>
        <w:rPr>
          <w:rFonts w:ascii="標楷體" w:eastAsia="標楷體"/>
          <w:color w:val="000000"/>
          <w:sz w:val="18"/>
        </w:rPr>
        <w:t>1</w:t>
      </w:r>
      <w:r>
        <w:rPr>
          <w:rFonts w:ascii="標楷體" w:eastAsia="標楷體" w:hint="eastAsia"/>
          <w:color w:val="000000"/>
          <w:sz w:val="18"/>
        </w:rPr>
        <w:t>年底及1</w:t>
      </w:r>
      <w:r>
        <w:rPr>
          <w:rFonts w:ascii="標楷體" w:eastAsia="標楷體"/>
          <w:color w:val="000000"/>
          <w:sz w:val="18"/>
        </w:rPr>
        <w:t>10</w:t>
      </w:r>
      <w:r>
        <w:rPr>
          <w:rFonts w:ascii="標楷體" w:eastAsia="標楷體" w:hint="eastAsia"/>
          <w:color w:val="000000"/>
          <w:sz w:val="18"/>
        </w:rPr>
        <w:t>年底各有5</w:t>
      </w:r>
      <w:r>
        <w:rPr>
          <w:rFonts w:ascii="標楷體" w:eastAsia="標楷體"/>
          <w:color w:val="000000"/>
          <w:sz w:val="18"/>
        </w:rPr>
        <w:t>6,327,622</w:t>
      </w:r>
      <w:r>
        <w:rPr>
          <w:rFonts w:ascii="標楷體" w:eastAsia="標楷體" w:hint="eastAsia"/>
          <w:color w:val="000000"/>
          <w:sz w:val="18"/>
        </w:rPr>
        <w:t>元及3</w:t>
      </w:r>
      <w:r>
        <w:rPr>
          <w:rFonts w:ascii="標楷體" w:eastAsia="標楷體"/>
          <w:color w:val="000000"/>
          <w:sz w:val="18"/>
        </w:rPr>
        <w:t>6,086,157</w:t>
      </w:r>
      <w:r>
        <w:rPr>
          <w:rFonts w:ascii="標楷體" w:eastAsia="標楷體" w:hint="eastAsia"/>
          <w:color w:val="000000"/>
          <w:sz w:val="18"/>
        </w:rPr>
        <w:t>元。</w:t>
      </w:r>
    </w:p>
    <w:p w14:paraId="3DF1CBE1" w14:textId="77777777" w:rsidR="0055217E" w:rsidRDefault="0055217E" w:rsidP="0055217E">
      <w:pPr>
        <w:widowControl/>
        <w:spacing w:line="20" w:lineRule="exact"/>
      </w:pPr>
    </w:p>
    <w:p w14:paraId="002749EA" w14:textId="77777777" w:rsidR="0055217E" w:rsidRPr="00EA72E9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p w14:paraId="7E4B3AF2" w14:textId="77777777" w:rsidR="0055217E" w:rsidRPr="00CD0808" w:rsidRDefault="0055217E" w:rsidP="0055217E">
      <w:pPr>
        <w:spacing w:line="20" w:lineRule="exact"/>
        <w:rPr>
          <w:rFonts w:ascii="新細明體" w:hAnsi="新細明體"/>
          <w:noProof/>
          <w:sz w:val="20"/>
        </w:rPr>
      </w:pPr>
    </w:p>
    <w:p w14:paraId="272144D0" w14:textId="77777777" w:rsidR="0055217E" w:rsidRPr="00E77A42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p w14:paraId="42599AD5" w14:textId="77777777" w:rsidR="0055217E" w:rsidRDefault="0055217E" w:rsidP="0055217E">
      <w:pPr>
        <w:widowControl/>
        <w:spacing w:line="20" w:lineRule="exact"/>
      </w:pPr>
    </w:p>
    <w:p w14:paraId="0295AADC" w14:textId="77777777" w:rsidR="0055217E" w:rsidRPr="00EA72E9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tbl>
      <w:tblPr>
        <w:tblW w:w="9925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2"/>
        <w:gridCol w:w="1416"/>
        <w:gridCol w:w="1418"/>
        <w:gridCol w:w="1417"/>
        <w:gridCol w:w="1490"/>
        <w:gridCol w:w="1489"/>
        <w:gridCol w:w="753"/>
      </w:tblGrid>
      <w:tr w:rsidR="0055217E" w:rsidRPr="009F71AD" w14:paraId="5D35F53D" w14:textId="77777777" w:rsidTr="004D35C8">
        <w:trPr>
          <w:cantSplit/>
          <w:trHeight w:val="567"/>
          <w:tblHeader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C8665B" w14:textId="77777777" w:rsidR="0055217E" w:rsidRPr="00C12F68" w:rsidRDefault="0055217E" w:rsidP="00F12DEA">
            <w:pPr>
              <w:tabs>
                <w:tab w:val="center" w:pos="5088"/>
                <w:tab w:val="right" w:pos="10440"/>
              </w:tabs>
              <w:snapToGrid w:val="0"/>
              <w:spacing w:line="420" w:lineRule="exact"/>
              <w:jc w:val="center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捌</w:t>
            </w: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、</w:t>
            </w:r>
            <w:proofErr w:type="gramStart"/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中市</w:t>
            </w: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非營業特種基金</w:t>
            </w: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收支餘</w:t>
            </w:r>
            <w:proofErr w:type="gramStart"/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絀</w:t>
            </w: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審定數簡表</w:t>
            </w:r>
            <w:proofErr w:type="gramEnd"/>
          </w:p>
          <w:p w14:paraId="1D0B7FE3" w14:textId="77777777" w:rsidR="0055217E" w:rsidRPr="009F71AD" w:rsidRDefault="0055217E" w:rsidP="00F12DEA">
            <w:pPr>
              <w:tabs>
                <w:tab w:val="center" w:pos="5088"/>
                <w:tab w:val="right" w:pos="10440"/>
              </w:tabs>
              <w:snapToGrid w:val="0"/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－作業基金</w:t>
            </w:r>
            <w:r w:rsidRPr="00DD68D4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  <w:u w:val="single"/>
              </w:rPr>
              <w:t>（科目別）</w:t>
            </w:r>
          </w:p>
        </w:tc>
      </w:tr>
      <w:tr w:rsidR="0055217E" w:rsidRPr="009F71AD" w14:paraId="018BC17B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</w:trPr>
        <w:tc>
          <w:tcPr>
            <w:tcW w:w="76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0E13D3" w14:textId="77777777" w:rsidR="0055217E" w:rsidRPr="009F71AD" w:rsidRDefault="0055217E" w:rsidP="004D35C8">
            <w:pPr>
              <w:ind w:leftChars="850" w:left="204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1B90B9" w14:textId="77777777" w:rsidR="0055217E" w:rsidRPr="009F71AD" w:rsidRDefault="0055217E" w:rsidP="004D35C8">
            <w:pPr>
              <w:spacing w:line="240" w:lineRule="exact"/>
              <w:ind w:left="28" w:right="28"/>
              <w:jc w:val="right"/>
              <w:rPr>
                <w:rFonts w:eastAsia="標楷體"/>
                <w:sz w:val="22"/>
                <w:szCs w:val="22"/>
              </w:rPr>
            </w:pPr>
            <w:r w:rsidRPr="0020452E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55217E" w:rsidRPr="009F71AD" w14:paraId="7AEF5D99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0"/>
        </w:trPr>
        <w:tc>
          <w:tcPr>
            <w:tcW w:w="1942" w:type="dxa"/>
            <w:vMerge w:val="restart"/>
            <w:tcBorders>
              <w:top w:val="single" w:sz="4" w:space="0" w:color="auto"/>
              <w:left w:val="nil"/>
            </w:tcBorders>
            <w:noWrap/>
            <w:vAlign w:val="center"/>
          </w:tcPr>
          <w:p w14:paraId="698A4EF8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A045E47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14A1BB76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1BA1667A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19E50A2C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42" w:type="dxa"/>
            <w:gridSpan w:val="2"/>
            <w:tcBorders>
              <w:right w:val="nil"/>
            </w:tcBorders>
            <w:noWrap/>
            <w:vAlign w:val="center"/>
          </w:tcPr>
          <w:p w14:paraId="02C40823" w14:textId="77777777" w:rsidR="0055217E" w:rsidRDefault="0055217E" w:rsidP="004D35C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Courier" w:cs="標楷體"/>
                <w:color w:val="000000"/>
                <w:spacing w:val="-12"/>
                <w:kern w:val="0"/>
                <w:sz w:val="20"/>
              </w:rPr>
            </w:pPr>
            <w:r w:rsidRPr="00C73AC0">
              <w:rPr>
                <w:rFonts w:ascii="標楷體" w:eastAsia="標楷體" w:hAnsi="Courier" w:cs="標楷體" w:hint="eastAsia"/>
                <w:color w:val="000000"/>
                <w:spacing w:val="-12"/>
                <w:kern w:val="0"/>
                <w:sz w:val="20"/>
              </w:rPr>
              <w:t>決算審定數與預算數</w:t>
            </w:r>
          </w:p>
          <w:p w14:paraId="3578EB80" w14:textId="77777777" w:rsidR="0055217E" w:rsidRPr="004715F6" w:rsidRDefault="0055217E" w:rsidP="004D35C8">
            <w:pPr>
              <w:spacing w:line="22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C73AC0">
              <w:rPr>
                <w:rFonts w:ascii="標楷體" w:eastAsia="標楷體" w:hAnsi="Courier" w:cs="標楷體" w:hint="eastAsia"/>
                <w:color w:val="000000"/>
                <w:spacing w:val="-12"/>
                <w:kern w:val="0"/>
                <w:sz w:val="20"/>
              </w:rPr>
              <w:t>比較增減</w:t>
            </w:r>
          </w:p>
        </w:tc>
      </w:tr>
      <w:tr w:rsidR="0055217E" w:rsidRPr="009F71AD" w14:paraId="61015DB5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0"/>
        </w:trPr>
        <w:tc>
          <w:tcPr>
            <w:tcW w:w="1942" w:type="dxa"/>
            <w:vMerge/>
            <w:tcBorders>
              <w:left w:val="nil"/>
            </w:tcBorders>
            <w:noWrap/>
            <w:vAlign w:val="center"/>
          </w:tcPr>
          <w:p w14:paraId="4BE6AE18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6" w:type="dxa"/>
            <w:vMerge/>
            <w:noWrap/>
            <w:vAlign w:val="center"/>
          </w:tcPr>
          <w:p w14:paraId="6BB19DC4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noWrap/>
            <w:vAlign w:val="center"/>
          </w:tcPr>
          <w:p w14:paraId="17FE5A3F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14:paraId="13D8E80C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90" w:type="dxa"/>
            <w:vMerge/>
            <w:noWrap/>
            <w:vAlign w:val="center"/>
          </w:tcPr>
          <w:p w14:paraId="034AE0F1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89" w:type="dxa"/>
            <w:noWrap/>
            <w:vAlign w:val="center"/>
          </w:tcPr>
          <w:p w14:paraId="6AA42316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53" w:type="dxa"/>
            <w:tcBorders>
              <w:right w:val="nil"/>
            </w:tcBorders>
            <w:noWrap/>
            <w:vAlign w:val="center"/>
          </w:tcPr>
          <w:p w14:paraId="35E30346" w14:textId="77777777" w:rsidR="0055217E" w:rsidRPr="004715F6" w:rsidRDefault="0055217E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％</w:t>
            </w:r>
          </w:p>
        </w:tc>
      </w:tr>
      <w:tr w:rsidR="0055217E" w:rsidRPr="00FD249A" w14:paraId="5466CBDE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left w:val="nil"/>
              <w:bottom w:val="nil"/>
            </w:tcBorders>
            <w:noWrap/>
            <w:vAlign w:val="center"/>
          </w:tcPr>
          <w:p w14:paraId="0C74DB53" w14:textId="77777777" w:rsidR="0055217E" w:rsidRPr="004715F6" w:rsidRDefault="0055217E" w:rsidP="004D35C8">
            <w:pPr>
              <w:ind w:right="57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kern w:val="0"/>
                <w:sz w:val="20"/>
              </w:rPr>
              <w:t>業務收入</w:t>
            </w:r>
          </w:p>
        </w:tc>
        <w:tc>
          <w:tcPr>
            <w:tcW w:w="1416" w:type="dxa"/>
            <w:tcBorders>
              <w:bottom w:val="nil"/>
            </w:tcBorders>
            <w:noWrap/>
            <w:vAlign w:val="center"/>
          </w:tcPr>
          <w:p w14:paraId="7A0EA83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21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084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901</w:t>
            </w:r>
            <w:r w:rsidRPr="00EA7196">
              <w:rPr>
                <w:rFonts w:ascii="新細明體" w:hAnsi="新細明體"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center"/>
          </w:tcPr>
          <w:p w14:paraId="1F580E24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592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730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184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10232B8F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A71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tcBorders>
              <w:bottom w:val="nil"/>
            </w:tcBorders>
            <w:noWrap/>
            <w:vAlign w:val="center"/>
          </w:tcPr>
          <w:p w14:paraId="304AD46F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592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730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184</w:t>
            </w:r>
          </w:p>
        </w:tc>
        <w:tc>
          <w:tcPr>
            <w:tcW w:w="1489" w:type="dxa"/>
            <w:tcBorders>
              <w:bottom w:val="nil"/>
            </w:tcBorders>
            <w:noWrap/>
            <w:vAlign w:val="center"/>
          </w:tcPr>
          <w:p w14:paraId="41C464BD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- 17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492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170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816</w:t>
            </w:r>
          </w:p>
        </w:tc>
        <w:tc>
          <w:tcPr>
            <w:tcW w:w="753" w:type="dxa"/>
            <w:tcBorders>
              <w:bottom w:val="nil"/>
              <w:right w:val="nil"/>
            </w:tcBorders>
            <w:noWrap/>
            <w:vAlign w:val="center"/>
          </w:tcPr>
          <w:p w14:paraId="26598C44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- 82</w:t>
            </w:r>
            <w:r w:rsidRPr="00EA7196">
              <w:rPr>
                <w:rFonts w:ascii="新細明體" w:hAnsi="新細明體"/>
                <w:noProof/>
                <w:sz w:val="20"/>
              </w:rPr>
              <w:t>.</w:t>
            </w:r>
            <w:r>
              <w:rPr>
                <w:rFonts w:ascii="新細明體" w:hAnsi="新細明體"/>
                <w:noProof/>
                <w:sz w:val="20"/>
              </w:rPr>
              <w:t>96</w:t>
            </w:r>
          </w:p>
        </w:tc>
      </w:tr>
      <w:tr w:rsidR="0055217E" w:rsidRPr="00FD249A" w14:paraId="6F6A79D0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6A7E236" w14:textId="77777777" w:rsidR="0055217E" w:rsidRPr="004715F6" w:rsidRDefault="0055217E" w:rsidP="004D35C8">
            <w:pPr>
              <w:ind w:right="57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kern w:val="0"/>
                <w:sz w:val="20"/>
              </w:rPr>
              <w:t>業務成本與費用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719DEDEF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12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299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140</w:t>
            </w:r>
            <w:r w:rsidRPr="00EA7196">
              <w:rPr>
                <w:rFonts w:ascii="新細明體" w:hAnsi="新細明體"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52BDCC21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872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468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564CF3D1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A71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61326CFE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872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468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668C44D5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- 8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426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671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200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E39832F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noProof/>
                <w:sz w:val="20"/>
              </w:rPr>
              <w:t>68.51</w:t>
            </w:r>
          </w:p>
        </w:tc>
      </w:tr>
      <w:tr w:rsidR="0055217E" w:rsidRPr="00FD249A" w14:paraId="00801A87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2D0154D" w14:textId="77777777" w:rsidR="0055217E" w:rsidRPr="004715F6" w:rsidRDefault="0055217E" w:rsidP="004D35C8">
            <w:pPr>
              <w:ind w:leftChars="80" w:left="192" w:rightChars="15" w:right="36"/>
              <w:jc w:val="distribute"/>
              <w:rPr>
                <w:rFonts w:ascii="標楷體" w:eastAsia="標楷體" w:hAnsi="標楷體"/>
                <w:b/>
                <w:spacing w:val="-10"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10"/>
                <w:kern w:val="0"/>
                <w:sz w:val="20"/>
              </w:rPr>
              <w:t>業務賸餘</w:t>
            </w:r>
            <w:r w:rsidRPr="004715F6">
              <w:rPr>
                <w:rFonts w:ascii="標楷體" w:eastAsia="標楷體" w:hAnsi="標楷體"/>
                <w:b/>
                <w:noProof/>
                <w:spacing w:val="-10"/>
                <w:kern w:val="0"/>
                <w:sz w:val="20"/>
              </w:rPr>
              <w:t>(</w:t>
            </w:r>
            <w:r w:rsidRPr="004715F6">
              <w:rPr>
                <w:rFonts w:ascii="標楷體" w:eastAsia="標楷體" w:hAnsi="標楷體" w:hint="eastAsia"/>
                <w:b/>
                <w:noProof/>
                <w:spacing w:val="-10"/>
                <w:kern w:val="0"/>
                <w:sz w:val="20"/>
              </w:rPr>
              <w:t>短絀</w:t>
            </w:r>
            <w:r w:rsidRPr="004715F6">
              <w:rPr>
                <w:rFonts w:ascii="標楷體" w:eastAsia="標楷體" w:hAnsi="標楷體"/>
                <w:b/>
                <w:noProof/>
                <w:spacing w:val="-10"/>
                <w:kern w:val="0"/>
                <w:sz w:val="20"/>
              </w:rPr>
              <w:t>)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63CE04CF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8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785</w:t>
            </w: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761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719B713B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- 279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738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7353E42F" w14:textId="77777777" w:rsidR="0055217E" w:rsidRPr="0028074E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8074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7465D3BC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- 279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738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616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0178CC7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- 9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065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499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616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2487368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E481C"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--</w:t>
            </w:r>
          </w:p>
        </w:tc>
      </w:tr>
      <w:tr w:rsidR="0055217E" w:rsidRPr="00FD249A" w14:paraId="262CF612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D865F6F" w14:textId="77777777" w:rsidR="0055217E" w:rsidRPr="004715F6" w:rsidRDefault="0055217E" w:rsidP="004D35C8">
            <w:pPr>
              <w:ind w:right="5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kern w:val="0"/>
                <w:sz w:val="20"/>
              </w:rPr>
              <w:t>業務外收入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3707F1DE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A7196">
              <w:rPr>
                <w:rFonts w:ascii="新細明體" w:hAnsi="新細明體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21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570</w:t>
            </w:r>
            <w:r w:rsidRPr="00EA7196">
              <w:rPr>
                <w:rFonts w:ascii="新細明體" w:hAnsi="新細明體"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46D69263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499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489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533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30BAB768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34,</w:t>
            </w:r>
            <w:r>
              <w:rPr>
                <w:rFonts w:ascii="新細明體" w:hAnsi="新細明體"/>
                <w:noProof/>
                <w:sz w:val="20"/>
              </w:rPr>
              <w:t>073,524</w:t>
            </w: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061AE9A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533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563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057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5182491D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411,</w:t>
            </w:r>
            <w:r>
              <w:rPr>
                <w:rFonts w:ascii="新細明體" w:hAnsi="新細明體"/>
                <w:noProof/>
                <w:sz w:val="20"/>
              </w:rPr>
              <w:t>993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057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E3BC623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338</w:t>
            </w:r>
            <w:r w:rsidRPr="00EA7196">
              <w:rPr>
                <w:rFonts w:ascii="新細明體" w:hAnsi="新細明體"/>
                <w:noProof/>
                <w:sz w:val="20"/>
              </w:rPr>
              <w:t>.</w:t>
            </w:r>
            <w:r>
              <w:rPr>
                <w:rFonts w:ascii="新細明體" w:hAnsi="新細明體"/>
                <w:noProof/>
                <w:sz w:val="20"/>
              </w:rPr>
              <w:t>89</w:t>
            </w:r>
          </w:p>
        </w:tc>
      </w:tr>
      <w:tr w:rsidR="0055217E" w:rsidRPr="00FD249A" w14:paraId="7AB88868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5E8E3B6" w14:textId="77777777" w:rsidR="0055217E" w:rsidRPr="004715F6" w:rsidRDefault="0055217E" w:rsidP="004D35C8">
            <w:pPr>
              <w:ind w:right="5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kern w:val="0"/>
                <w:sz w:val="20"/>
              </w:rPr>
              <w:t>業務外費用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7274886B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39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842</w:t>
            </w:r>
            <w:r w:rsidRPr="00EA7196">
              <w:rPr>
                <w:rFonts w:ascii="新細明體" w:hAnsi="新細明體"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7BA25FC3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97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949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391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1F40B573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A71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107DCF20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97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949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391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457FCA01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58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107</w:t>
            </w:r>
            <w:r w:rsidRPr="00EA7196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391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27557DD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145</w:t>
            </w:r>
            <w:r w:rsidRPr="00EA7196">
              <w:rPr>
                <w:rFonts w:ascii="新細明體" w:hAnsi="新細明體"/>
                <w:noProof/>
                <w:sz w:val="20"/>
              </w:rPr>
              <w:t>.</w:t>
            </w:r>
            <w:r>
              <w:rPr>
                <w:rFonts w:ascii="新細明體" w:hAnsi="新細明體"/>
                <w:noProof/>
                <w:sz w:val="20"/>
              </w:rPr>
              <w:t>84</w:t>
            </w:r>
          </w:p>
        </w:tc>
      </w:tr>
      <w:tr w:rsidR="0055217E" w:rsidRPr="00FD249A" w14:paraId="3D92AE9D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455F6CB" w14:textId="77777777" w:rsidR="0055217E" w:rsidRPr="004715F6" w:rsidRDefault="0055217E" w:rsidP="004D35C8">
            <w:pPr>
              <w:ind w:leftChars="80" w:left="192" w:rightChars="20" w:right="48"/>
              <w:jc w:val="distribute"/>
              <w:rPr>
                <w:rFonts w:ascii="標楷體" w:eastAsia="標楷體" w:hAnsi="標楷體"/>
                <w:b/>
                <w:spacing w:val="-20"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kern w:val="0"/>
                <w:sz w:val="20"/>
              </w:rPr>
              <w:t>業務外賸餘</w:t>
            </w:r>
            <w:r w:rsidRPr="004715F6">
              <w:rPr>
                <w:rFonts w:ascii="標楷體" w:eastAsia="標楷體" w:hAnsi="標楷體"/>
                <w:b/>
                <w:noProof/>
                <w:spacing w:val="-20"/>
                <w:kern w:val="0"/>
                <w:sz w:val="20"/>
              </w:rPr>
              <w:t>(</w:t>
            </w: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kern w:val="0"/>
                <w:sz w:val="20"/>
              </w:rPr>
              <w:t>短絀</w:t>
            </w:r>
            <w:r w:rsidRPr="004715F6">
              <w:rPr>
                <w:rFonts w:ascii="標楷體" w:eastAsia="標楷體" w:hAnsi="標楷體"/>
                <w:b/>
                <w:noProof/>
                <w:spacing w:val="-20"/>
                <w:kern w:val="0"/>
                <w:sz w:val="20"/>
              </w:rPr>
              <w:t>)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40E98AB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81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728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5A7B2E19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401,540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142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2A467F2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3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4,073,524</w:t>
            </w: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38349A3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435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613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666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550CE7A7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353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885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666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B1FC9EE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433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.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00</w:t>
            </w:r>
          </w:p>
        </w:tc>
      </w:tr>
      <w:tr w:rsidR="0055217E" w:rsidRPr="00FD249A" w14:paraId="0997CA18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F41A051" w14:textId="77777777" w:rsidR="0055217E" w:rsidRPr="004715F6" w:rsidRDefault="0055217E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本期賸餘</w:t>
            </w:r>
            <w:r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(</w:t>
            </w:r>
            <w:r w:rsidRPr="004715F6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短絀</w:t>
            </w:r>
            <w:r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)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53B010C0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8,867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489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247F80F9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121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801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526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A83A78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34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073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524</w:t>
            </w: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37BE9C11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155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875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050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26761098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- 8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711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613</w:t>
            </w:r>
            <w:r w:rsidRPr="00EA7196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noProof/>
                <w:sz w:val="20"/>
              </w:rPr>
              <w:t>950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A675796" w14:textId="77777777" w:rsidR="0055217E" w:rsidRPr="00EA7196" w:rsidRDefault="0055217E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</w:rPr>
              <w:t>- 98.24</w:t>
            </w:r>
          </w:p>
        </w:tc>
      </w:tr>
      <w:tr w:rsidR="00CD0808" w:rsidRPr="00FD249A" w14:paraId="0D1EE945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D06B420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5538F04A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0467175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1F7DB0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1C9B1EC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05F93DE0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09BC43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  <w:p w14:paraId="45C7629D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09161E4A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E279DB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406991F0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2D1073B0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6B32F60F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1D169676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0696EDD5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72ECA5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451B3F45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C14A275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0EA9262B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0A29F3ED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67F7656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62EB6D4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7CCCF551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DEC162A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715C6596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04F9BDA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091A9B18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5CBC913B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91C5E6A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605ED8D4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31B1326E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5E871A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465461C0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508EBB6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1247712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59CD6678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37E1005B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4DD7791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5E4CBBD2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0CE5309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4B95DCF3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A010F32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55B0B44C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7701BE38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18EB58CA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17BA0D56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579E487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E4E440F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571F0A67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71FBC3C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17854C8D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6FD66F59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107A9708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4A00BE62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1994A37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64F3131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79F753D5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EC2B280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2E46AB1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681DB1D2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563BAEC9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4AAD4BA1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753B4DEE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F29999F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694EF46B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8CB8566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vAlign w:val="center"/>
          </w:tcPr>
          <w:p w14:paraId="72C9792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363920D0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8AC9105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noWrap/>
            <w:vAlign w:val="center"/>
          </w:tcPr>
          <w:p w14:paraId="1F445545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noWrap/>
            <w:vAlign w:val="center"/>
          </w:tcPr>
          <w:p w14:paraId="1B87F37D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994B776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CD0808" w:rsidRPr="00FD249A" w14:paraId="5C03A1B9" w14:textId="77777777" w:rsidTr="00CD08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1942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6BD36BE3" w14:textId="77777777" w:rsidR="00CD0808" w:rsidRPr="004715F6" w:rsidRDefault="00CD0808" w:rsidP="004D35C8">
            <w:pPr>
              <w:ind w:rightChars="15" w:right="36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28DEC519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53C1DA3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E49A99D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AFCDD1B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1BB0C07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753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2FC963BA" w14:textId="77777777" w:rsidR="00CD0808" w:rsidRDefault="00CD0808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</w:tbl>
    <w:p w14:paraId="1F30C1D4" w14:textId="77777777" w:rsidR="0055217E" w:rsidRPr="009D57F6" w:rsidRDefault="0055217E" w:rsidP="0055217E">
      <w:pPr>
        <w:snapToGrid w:val="0"/>
        <w:spacing w:line="20" w:lineRule="exact"/>
        <w:rPr>
          <w:sz w:val="2"/>
          <w:szCs w:val="2"/>
        </w:rPr>
      </w:pPr>
    </w:p>
    <w:p w14:paraId="2C88A3F4" w14:textId="77777777" w:rsidR="0055217E" w:rsidRDefault="0055217E" w:rsidP="0055217E">
      <w:pPr>
        <w:snapToGrid w:val="0"/>
        <w:spacing w:line="20" w:lineRule="atLeast"/>
        <w:rPr>
          <w:sz w:val="2"/>
          <w:szCs w:val="2"/>
        </w:rPr>
      </w:pPr>
    </w:p>
    <w:tbl>
      <w:tblPr>
        <w:tblW w:w="9925" w:type="dxa"/>
        <w:tblInd w:w="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0"/>
        <w:gridCol w:w="1775"/>
        <w:gridCol w:w="1775"/>
        <w:gridCol w:w="203"/>
        <w:gridCol w:w="1572"/>
      </w:tblGrid>
      <w:tr w:rsidR="00CD0808" w14:paraId="40E20C37" w14:textId="77777777" w:rsidTr="00E86A56">
        <w:trPr>
          <w:cantSplit/>
          <w:trHeight w:hRule="exact" w:val="1113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BCAC5" w14:textId="2DB807EB" w:rsidR="00CD0808" w:rsidRPr="00C12F68" w:rsidRDefault="00CD0808" w:rsidP="00F12DEA">
            <w:pPr>
              <w:snapToGrid w:val="0"/>
              <w:spacing w:line="460" w:lineRule="exact"/>
              <w:ind w:left="113" w:right="113"/>
              <w:jc w:val="center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/>
                <w:b/>
                <w:spacing w:val="-8"/>
                <w:sz w:val="16"/>
                <w:szCs w:val="16"/>
              </w:rPr>
              <w:lastRenderedPageBreak/>
              <w:br w:type="page"/>
            </w:r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玖</w:t>
            </w:r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、</w:t>
            </w:r>
            <w:proofErr w:type="gramStart"/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中市非營業特種基金收支餘</w:t>
            </w:r>
            <w:proofErr w:type="gramStart"/>
            <w:r w:rsidRPr="00C12F68"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絀審定數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sz w:val="36"/>
                <w:szCs w:val="36"/>
                <w:u w:val="single"/>
              </w:rPr>
              <w:t>簡</w:t>
            </w: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表</w:t>
            </w:r>
            <w:proofErr w:type="gramEnd"/>
          </w:p>
          <w:p w14:paraId="4B3EBCE9" w14:textId="77777777" w:rsidR="00CD0808" w:rsidRPr="0020452E" w:rsidRDefault="00CD0808" w:rsidP="00F12DEA">
            <w:pPr>
              <w:snapToGrid w:val="0"/>
              <w:spacing w:line="460" w:lineRule="exact"/>
              <w:ind w:left="113" w:right="113"/>
              <w:jc w:val="center"/>
              <w:rPr>
                <w:rFonts w:ascii="標楷體" w:eastAsia="標楷體" w:hAnsi="標楷體"/>
                <w:position w:val="-20"/>
                <w:sz w:val="20"/>
              </w:rPr>
            </w:pPr>
            <w:r w:rsidRPr="00C12F68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－作業基金</w:t>
            </w:r>
            <w:r w:rsidRPr="00DD68D4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  <w:u w:val="single"/>
              </w:rPr>
              <w:t>（基金別）</w:t>
            </w:r>
          </w:p>
        </w:tc>
      </w:tr>
      <w:tr w:rsidR="00CD0808" w:rsidRPr="00FD249A" w14:paraId="61AE9276" w14:textId="77777777" w:rsidTr="000F7990">
        <w:trPr>
          <w:cantSplit/>
          <w:trHeight w:val="454"/>
        </w:trPr>
        <w:tc>
          <w:tcPr>
            <w:tcW w:w="83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B5E17" w14:textId="77777777" w:rsidR="00CD0808" w:rsidRPr="00FD249A" w:rsidRDefault="00CD0808" w:rsidP="00F12DEA">
            <w:pPr>
              <w:adjustRightInd w:val="0"/>
              <w:snapToGrid w:val="0"/>
              <w:ind w:leftChars="700" w:left="168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57677" w14:textId="77777777" w:rsidR="00CD0808" w:rsidRPr="00FD249A" w:rsidRDefault="00CD0808" w:rsidP="00E86A56">
            <w:pPr>
              <w:ind w:left="-242" w:right="16"/>
              <w:jc w:val="right"/>
              <w:rPr>
                <w:rFonts w:eastAsia="標楷體"/>
                <w:spacing w:val="-6"/>
                <w:sz w:val="22"/>
                <w:szCs w:val="22"/>
              </w:rPr>
            </w:pPr>
            <w:r w:rsidRPr="0020452E">
              <w:rPr>
                <w:rFonts w:ascii="標楷體" w:eastAsia="標楷體" w:hAnsi="標楷體" w:hint="eastAsia"/>
                <w:position w:val="-20"/>
                <w:sz w:val="20"/>
              </w:rPr>
              <w:t>單位：新臺幣元</w:t>
            </w:r>
          </w:p>
        </w:tc>
      </w:tr>
      <w:tr w:rsidR="00CD0808" w:rsidRPr="00FD249A" w14:paraId="4E45A613" w14:textId="77777777" w:rsidTr="00077B90">
        <w:trPr>
          <w:cantSplit/>
          <w:trHeight w:val="283"/>
        </w:trPr>
        <w:tc>
          <w:tcPr>
            <w:tcW w:w="4600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135B3E7" w14:textId="77777777" w:rsidR="00CD0808" w:rsidRPr="004715F6" w:rsidRDefault="00CD0808" w:rsidP="00E86A56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4436223" w14:textId="77777777" w:rsidR="00CD0808" w:rsidRPr="004715F6" w:rsidRDefault="00CD0808" w:rsidP="00E86A56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總收入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8189B8E" w14:textId="77777777" w:rsidR="00CD0808" w:rsidRPr="004715F6" w:rsidRDefault="00CD0808" w:rsidP="00E86A56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4715F6">
              <w:rPr>
                <w:rFonts w:eastAsia="標楷體" w:hint="eastAsia"/>
                <w:sz w:val="20"/>
              </w:rPr>
              <w:t>總支出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145675" w14:textId="77777777" w:rsidR="00CD0808" w:rsidRPr="004715F6" w:rsidRDefault="00CD0808" w:rsidP="00E86A56">
            <w:pPr>
              <w:ind w:leftChars="10" w:left="24" w:rightChars="10" w:right="24"/>
              <w:jc w:val="distribute"/>
              <w:rPr>
                <w:rFonts w:eastAsia="標楷體"/>
                <w:spacing w:val="-6"/>
                <w:sz w:val="20"/>
              </w:rPr>
            </w:pPr>
            <w:r w:rsidRPr="004715F6">
              <w:rPr>
                <w:rFonts w:eastAsia="標楷體" w:hint="eastAsia"/>
                <w:spacing w:val="-6"/>
                <w:sz w:val="20"/>
              </w:rPr>
              <w:t>餘</w:t>
            </w:r>
            <w:proofErr w:type="gramStart"/>
            <w:r w:rsidRPr="004715F6">
              <w:rPr>
                <w:rFonts w:eastAsia="標楷體" w:hint="eastAsia"/>
                <w:spacing w:val="-6"/>
                <w:sz w:val="20"/>
              </w:rPr>
              <w:t>絀</w:t>
            </w:r>
            <w:proofErr w:type="gramEnd"/>
          </w:p>
        </w:tc>
      </w:tr>
      <w:tr w:rsidR="00CD0808" w:rsidRPr="00FD249A" w14:paraId="68A658DF" w14:textId="77777777" w:rsidTr="00077B90">
        <w:trPr>
          <w:cantSplit/>
          <w:trHeight w:val="253"/>
        </w:trPr>
        <w:tc>
          <w:tcPr>
            <w:tcW w:w="4600" w:type="dxa"/>
            <w:vMerge/>
            <w:tcBorders>
              <w:left w:val="nil"/>
            </w:tcBorders>
            <w:vAlign w:val="center"/>
          </w:tcPr>
          <w:p w14:paraId="610107B5" w14:textId="77777777" w:rsidR="00CD0808" w:rsidRPr="004715F6" w:rsidRDefault="00CD0808" w:rsidP="00E86A56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775" w:type="dxa"/>
            <w:vMerge/>
            <w:tcBorders>
              <w:left w:val="nil"/>
            </w:tcBorders>
            <w:vAlign w:val="center"/>
          </w:tcPr>
          <w:p w14:paraId="7F919EAA" w14:textId="77777777" w:rsidR="00CD0808" w:rsidRPr="004715F6" w:rsidRDefault="00CD0808" w:rsidP="00E86A56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775" w:type="dxa"/>
            <w:vMerge/>
            <w:tcBorders>
              <w:left w:val="nil"/>
            </w:tcBorders>
            <w:vAlign w:val="center"/>
          </w:tcPr>
          <w:p w14:paraId="1080DFE3" w14:textId="77777777" w:rsidR="00CD0808" w:rsidRPr="004715F6" w:rsidRDefault="00CD0808" w:rsidP="00E86A56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775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3B19D252" w14:textId="77777777" w:rsidR="00CD0808" w:rsidRPr="004715F6" w:rsidRDefault="00CD0808" w:rsidP="00E86A56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</w:tr>
      <w:tr w:rsidR="00CD0808" w:rsidRPr="00FD249A" w14:paraId="05BC29D9" w14:textId="77777777" w:rsidTr="00077B90">
        <w:trPr>
          <w:cantSplit/>
          <w:trHeight w:val="624"/>
        </w:trPr>
        <w:tc>
          <w:tcPr>
            <w:tcW w:w="4600" w:type="dxa"/>
            <w:tcBorders>
              <w:left w:val="nil"/>
              <w:bottom w:val="nil"/>
            </w:tcBorders>
            <w:vAlign w:val="center"/>
          </w:tcPr>
          <w:p w14:paraId="50AC4EFC" w14:textId="77777777" w:rsidR="00CD0808" w:rsidRPr="004715F6" w:rsidRDefault="00CD0808" w:rsidP="00E86A56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7D5EE991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4,126,293,241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3D335F9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3,970,418,191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6E68D00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155,875,050</w:t>
            </w:r>
          </w:p>
        </w:tc>
      </w:tr>
      <w:tr w:rsidR="00CD0808" w:rsidRPr="00EB064D" w14:paraId="0F553511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1E9E0C3A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</w:t>
            </w:r>
            <w:r w:rsidRPr="004715F6">
              <w:rPr>
                <w:rFonts w:ascii="標楷體" w:eastAsia="標楷體" w:hAnsi="標楷體" w:hint="eastAsia"/>
                <w:b/>
                <w:noProof/>
                <w:sz w:val="20"/>
              </w:rPr>
              <w:t>人事處</w:t>
            </w: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3047CEDC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177,893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DD793D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38,808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24F17E9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139,085</w:t>
            </w:r>
          </w:p>
        </w:tc>
      </w:tr>
      <w:tr w:rsidR="00CD0808" w:rsidRPr="00EB064D" w14:paraId="679C6FDB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52E18479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30A3F1BF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177,893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1C7DF36C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38,808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6F0313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139,085</w:t>
            </w:r>
          </w:p>
        </w:tc>
      </w:tr>
      <w:tr w:rsidR="00CD0808" w:rsidRPr="00EB064D" w14:paraId="62D6EA55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777C07D6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臺中市政府交通局主管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6C45906E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1,805,275,447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3C2B72F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870,716,901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FFA5D38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934,558,546</w:t>
            </w:r>
          </w:p>
        </w:tc>
      </w:tr>
      <w:tr w:rsidR="00CD0808" w:rsidRPr="00EB064D" w14:paraId="36DB80B0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69E8B989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022A3E0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1,793,260,559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6BF57973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862,049,962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3413001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931,210,597</w:t>
            </w:r>
          </w:p>
        </w:tc>
      </w:tr>
      <w:tr w:rsidR="00CD0808" w:rsidRPr="00EB064D" w14:paraId="7C22848F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1DE4B01D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臺中市軌道建設發展基金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694509A5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noProof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12,014,888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188FF93A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noProof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8,666,939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58EA5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noProof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3,347,949</w:t>
            </w:r>
          </w:p>
        </w:tc>
      </w:tr>
      <w:tr w:rsidR="00CD0808" w:rsidRPr="00EB064D" w14:paraId="2672852F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53445F4E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</w:t>
            </w:r>
            <w:r w:rsidRPr="004715F6">
              <w:rPr>
                <w:rFonts w:ascii="標楷體" w:eastAsia="標楷體" w:hAnsi="標楷體" w:hint="eastAsia"/>
                <w:b/>
                <w:noProof/>
                <w:sz w:val="20"/>
              </w:rPr>
              <w:t>建設局</w:t>
            </w: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010908D5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803,865,379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52A49085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756,003,372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E49208D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47,862,007</w:t>
            </w:r>
          </w:p>
        </w:tc>
      </w:tr>
      <w:tr w:rsidR="00CD0808" w:rsidRPr="00EB064D" w14:paraId="7F90F222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126C2C40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5AEA545D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803,865,379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6AB347B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756,003,372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AD2AF03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47,862,007</w:t>
            </w:r>
          </w:p>
        </w:tc>
      </w:tr>
      <w:tr w:rsidR="00CD0808" w:rsidRPr="00EB064D" w14:paraId="3497F770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76A5FFDA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臺中市政府都市發展局主管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595557FD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677,457,525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3A1D6040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474,344,023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4023AD7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203,113,502</w:t>
            </w:r>
          </w:p>
        </w:tc>
      </w:tr>
      <w:tr w:rsidR="00CD0808" w:rsidRPr="00EB064D" w14:paraId="2BCFB59F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44FC5968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1FFEBCD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490,540,898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0A9EE6E3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342,866,553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D0C4C17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147,674,345</w:t>
            </w:r>
          </w:p>
        </w:tc>
      </w:tr>
      <w:tr w:rsidR="00CD0808" w:rsidRPr="00EB064D" w14:paraId="39B43972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5A774F21" w14:textId="77777777" w:rsidR="00CD0808" w:rsidRPr="002F7CAC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</w:t>
            </w:r>
            <w:r w:rsidRPr="002F7CAC">
              <w:rPr>
                <w:rFonts w:ascii="標楷體" w:eastAsia="標楷體" w:hAnsi="標楷體" w:hint="eastAsia"/>
                <w:noProof/>
                <w:sz w:val="20"/>
              </w:rPr>
              <w:t>中市住宅基金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E2391EF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186,916,627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5A25BB6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131,477,470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0A51F72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55,439,157</w:t>
            </w:r>
          </w:p>
        </w:tc>
      </w:tr>
      <w:tr w:rsidR="00CD0808" w:rsidRPr="00EB064D" w14:paraId="6D9D4E45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520CACDE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臺中市政府衛生局主管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B50B46A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204,932,500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72261255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178,966,272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9A4030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25,966,228</w:t>
            </w:r>
          </w:p>
        </w:tc>
      </w:tr>
      <w:tr w:rsidR="00CD0808" w:rsidRPr="00EB064D" w14:paraId="6317DE65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46D0AF4B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EE19E65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204,932,500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08673D7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178,966,272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16CF35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25,966,228</w:t>
            </w:r>
          </w:p>
        </w:tc>
      </w:tr>
      <w:tr w:rsidR="00CD0808" w:rsidRPr="00EB064D" w14:paraId="5D1F32D2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25BBC719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臺中市政府地政局主管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FD1D96F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506,821,399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08F388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1,454,766,875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177D47B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- 947,945,476</w:t>
            </w:r>
          </w:p>
        </w:tc>
      </w:tr>
      <w:tr w:rsidR="00CD0808" w:rsidRPr="00EB064D" w14:paraId="17989027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10ED8EB7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0488AF97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114,198,881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0AC4F4AC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291,715,529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EB2288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- 177,516,648</w:t>
            </w:r>
          </w:p>
        </w:tc>
      </w:tr>
      <w:tr w:rsidR="00CD0808" w:rsidRPr="00EB064D" w14:paraId="77E09EB0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52DEEC5A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D1E1DC6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323,069,523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1769100C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1,089,395,394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994B0A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- 766,325,871</w:t>
            </w:r>
          </w:p>
        </w:tc>
      </w:tr>
      <w:tr w:rsidR="00CD0808" w:rsidRPr="00EB064D" w14:paraId="0E3A645B" w14:textId="77777777" w:rsidTr="00077B90">
        <w:trPr>
          <w:cantSplit/>
          <w:trHeight w:val="607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7F34C0E4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5D8EDE1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69,552,995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0E2A9EBE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73,655,952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41895E0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- 4,102,957</w:t>
            </w:r>
          </w:p>
        </w:tc>
      </w:tr>
      <w:tr w:rsidR="00CD0808" w:rsidRPr="00EB064D" w14:paraId="46AD8796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nil"/>
            </w:tcBorders>
            <w:vAlign w:val="center"/>
          </w:tcPr>
          <w:p w14:paraId="7128B073" w14:textId="77777777" w:rsidR="00CD0808" w:rsidRPr="004715F6" w:rsidRDefault="00CD0808" w:rsidP="00E86A5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715F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臺中市政府經濟發展局主管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4106313A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127,763,098</w:t>
            </w:r>
          </w:p>
        </w:tc>
        <w:tc>
          <w:tcPr>
            <w:tcW w:w="1775" w:type="dxa"/>
            <w:tcBorders>
              <w:top w:val="nil"/>
              <w:bottom w:val="nil"/>
            </w:tcBorders>
            <w:vAlign w:val="center"/>
          </w:tcPr>
          <w:p w14:paraId="259B44E1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235,581,940</w:t>
            </w:r>
          </w:p>
        </w:tc>
        <w:tc>
          <w:tcPr>
            <w:tcW w:w="17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0AE382A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b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b/>
                <w:snapToGrid w:val="0"/>
                <w:spacing w:val="-2"/>
                <w:kern w:val="0"/>
                <w:sz w:val="20"/>
              </w:rPr>
              <w:t>- 107,818,842</w:t>
            </w:r>
          </w:p>
        </w:tc>
      </w:tr>
      <w:tr w:rsidR="00CD0808" w:rsidRPr="00EB064D" w14:paraId="2BC1B80D" w14:textId="77777777" w:rsidTr="00077B90">
        <w:trPr>
          <w:cantSplit/>
          <w:trHeight w:val="624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A3767A7" w14:textId="77777777" w:rsidR="00CD0808" w:rsidRPr="004715F6" w:rsidRDefault="00CD0808" w:rsidP="00E86A56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715F6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1775" w:type="dxa"/>
            <w:tcBorders>
              <w:top w:val="nil"/>
              <w:bottom w:val="single" w:sz="4" w:space="0" w:color="auto"/>
            </w:tcBorders>
            <w:vAlign w:val="center"/>
          </w:tcPr>
          <w:p w14:paraId="0A902333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127,763,098</w:t>
            </w:r>
          </w:p>
        </w:tc>
        <w:tc>
          <w:tcPr>
            <w:tcW w:w="1775" w:type="dxa"/>
            <w:tcBorders>
              <w:top w:val="nil"/>
              <w:bottom w:val="single" w:sz="4" w:space="0" w:color="auto"/>
            </w:tcBorders>
            <w:vAlign w:val="center"/>
          </w:tcPr>
          <w:p w14:paraId="56A3117A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235,581,940</w:t>
            </w:r>
          </w:p>
        </w:tc>
        <w:tc>
          <w:tcPr>
            <w:tcW w:w="177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8E246C4" w14:textId="77777777" w:rsidR="00CD0808" w:rsidRPr="00F555D5" w:rsidRDefault="00CD0808" w:rsidP="00E86A5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EastAsia" w:eastAsiaTheme="majorEastAsia" w:hAnsiTheme="majorEastAsia"/>
                <w:snapToGrid w:val="0"/>
                <w:spacing w:val="-2"/>
                <w:kern w:val="0"/>
                <w:sz w:val="20"/>
              </w:rPr>
            </w:pPr>
            <w:r w:rsidRPr="00F555D5">
              <w:rPr>
                <w:rFonts w:asciiTheme="majorEastAsia" w:eastAsiaTheme="majorEastAsia" w:hAnsiTheme="majorEastAsia" w:hint="eastAsia"/>
                <w:snapToGrid w:val="0"/>
                <w:spacing w:val="-2"/>
                <w:kern w:val="0"/>
                <w:sz w:val="20"/>
              </w:rPr>
              <w:t>- 107,818,842</w:t>
            </w:r>
          </w:p>
        </w:tc>
      </w:tr>
    </w:tbl>
    <w:p w14:paraId="41BEA550" w14:textId="77777777" w:rsidR="00CD0808" w:rsidRPr="00607ACD" w:rsidRDefault="00CD0808" w:rsidP="00CD0808">
      <w:pPr>
        <w:snapToGrid w:val="0"/>
        <w:spacing w:line="20" w:lineRule="exact"/>
        <w:jc w:val="both"/>
        <w:rPr>
          <w:sz w:val="20"/>
        </w:rPr>
      </w:pPr>
    </w:p>
    <w:p w14:paraId="4587C7B4" w14:textId="77777777" w:rsidR="0055217E" w:rsidRPr="00E77A42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p w14:paraId="05050E33" w14:textId="77777777" w:rsidR="0055217E" w:rsidRDefault="0055217E" w:rsidP="0055217E">
      <w:pPr>
        <w:widowControl/>
        <w:spacing w:line="20" w:lineRule="exact"/>
      </w:pPr>
    </w:p>
    <w:p w14:paraId="2DFE6AC8" w14:textId="77777777" w:rsidR="0055217E" w:rsidRPr="00EA72E9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p w14:paraId="6FA92BA9" w14:textId="77777777" w:rsidR="0055217E" w:rsidRPr="00E77A42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p w14:paraId="47FCD334" w14:textId="77777777" w:rsidR="0055217E" w:rsidRDefault="0055217E" w:rsidP="0055217E">
      <w:pPr>
        <w:widowControl/>
        <w:spacing w:line="20" w:lineRule="exact"/>
      </w:pPr>
    </w:p>
    <w:p w14:paraId="493F3F71" w14:textId="77777777" w:rsidR="0055217E" w:rsidRPr="00EA72E9" w:rsidRDefault="0055217E" w:rsidP="0055217E">
      <w:pPr>
        <w:snapToGrid w:val="0"/>
        <w:spacing w:line="20" w:lineRule="exact"/>
        <w:ind w:right="539"/>
        <w:rPr>
          <w:sz w:val="2"/>
          <w:szCs w:val="2"/>
        </w:rPr>
      </w:pPr>
    </w:p>
    <w:p w14:paraId="774911A0" w14:textId="77777777" w:rsidR="0055217E" w:rsidRPr="00607ACD" w:rsidRDefault="0055217E" w:rsidP="0055217E">
      <w:pPr>
        <w:snapToGrid w:val="0"/>
        <w:spacing w:line="20" w:lineRule="exact"/>
        <w:jc w:val="both"/>
        <w:rPr>
          <w:sz w:val="20"/>
        </w:rPr>
      </w:pPr>
    </w:p>
    <w:p w14:paraId="5B37F87A" w14:textId="0CA50F2F" w:rsidR="007A7FB6" w:rsidRPr="007A7FB6" w:rsidRDefault="007A7FB6" w:rsidP="007A7FB6">
      <w:pPr>
        <w:widowControl/>
        <w:tabs>
          <w:tab w:val="center" w:pos="4920"/>
        </w:tabs>
        <w:overflowPunct w:val="0"/>
        <w:snapToGrid w:val="0"/>
        <w:jc w:val="right"/>
        <w:rPr>
          <w:rFonts w:ascii="標楷體" w:eastAsia="標楷體"/>
          <w:b/>
          <w:sz w:val="36"/>
          <w:szCs w:val="22"/>
          <w:u w:val="single"/>
        </w:rPr>
      </w:pPr>
      <w:bookmarkStart w:id="1" w:name="_Hlk136530223"/>
      <w:r w:rsidRPr="007A7FB6">
        <w:rPr>
          <w:rFonts w:ascii="標楷體" w:eastAsia="標楷體" w:hint="eastAsia"/>
          <w:b/>
          <w:sz w:val="36"/>
          <w:szCs w:val="22"/>
          <w:u w:val="single"/>
        </w:rPr>
        <w:lastRenderedPageBreak/>
        <w:t>貳拾、</w:t>
      </w:r>
      <w:proofErr w:type="gramStart"/>
      <w:r w:rsidRPr="007A7FB6">
        <w:rPr>
          <w:rFonts w:ascii="標楷體" w:eastAsia="標楷體" w:hint="eastAsia"/>
          <w:b/>
          <w:sz w:val="36"/>
          <w:szCs w:val="22"/>
          <w:u w:val="single"/>
        </w:rPr>
        <w:t>臺</w:t>
      </w:r>
      <w:proofErr w:type="gramEnd"/>
      <w:r w:rsidRPr="007A7FB6">
        <w:rPr>
          <w:rFonts w:ascii="標楷體" w:eastAsia="標楷體" w:hint="eastAsia"/>
          <w:b/>
          <w:sz w:val="36"/>
          <w:szCs w:val="22"/>
          <w:u w:val="single"/>
        </w:rPr>
        <w:t>中市非營業特種基金餘</w:t>
      </w:r>
      <w:proofErr w:type="gramStart"/>
      <w:r w:rsidRPr="007A7FB6">
        <w:rPr>
          <w:rFonts w:ascii="標楷體" w:eastAsia="標楷體" w:hint="eastAsia"/>
          <w:b/>
          <w:sz w:val="36"/>
          <w:szCs w:val="22"/>
          <w:u w:val="single"/>
        </w:rPr>
        <w:t>絀</w:t>
      </w:r>
      <w:bookmarkEnd w:id="1"/>
      <w:proofErr w:type="gramEnd"/>
    </w:p>
    <w:p w14:paraId="0D4446AD" w14:textId="77777777" w:rsidR="007A7FB6" w:rsidRPr="007A7FB6" w:rsidRDefault="007A7FB6" w:rsidP="007A7FB6">
      <w:pPr>
        <w:widowControl/>
        <w:tabs>
          <w:tab w:val="right" w:pos="9912"/>
        </w:tabs>
        <w:overflowPunct w:val="0"/>
        <w:jc w:val="both"/>
        <w:rPr>
          <w:rFonts w:ascii="標楷體" w:eastAsia="標楷體"/>
        </w:rPr>
      </w:pPr>
      <w:r w:rsidRPr="007A7FB6">
        <w:rPr>
          <w:rFonts w:ascii="標楷體" w:eastAsia="標楷體" w:hint="eastAsia"/>
          <w:b/>
          <w:szCs w:val="24"/>
        </w:rPr>
        <w:t>賸餘分配</w:t>
      </w:r>
      <w:r w:rsidRPr="007A7FB6">
        <w:rPr>
          <w:rFonts w:ascii="標楷體" w:eastAsia="標楷體"/>
        </w:rPr>
        <w:tab/>
      </w:r>
      <w:r w:rsidRPr="007A7FB6">
        <w:rPr>
          <w:rFonts w:ascii="標楷體" w:eastAsia="標楷體" w:hint="eastAsia"/>
        </w:rPr>
        <w:t>中華民國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2"/>
        <w:gridCol w:w="2060"/>
        <w:gridCol w:w="2060"/>
        <w:gridCol w:w="2061"/>
      </w:tblGrid>
      <w:tr w:rsidR="007A7FB6" w:rsidRPr="007A7FB6" w14:paraId="6BCF8E56" w14:textId="77777777" w:rsidTr="004D35C8">
        <w:trPr>
          <w:cantSplit/>
          <w:trHeight w:hRule="exact" w:val="567"/>
        </w:trPr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812F9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8FCE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本期賸餘</w:t>
            </w: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B843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前期未分配賸餘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C7CA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7A7FB6" w:rsidRPr="007A7FB6" w14:paraId="04984841" w14:textId="77777777" w:rsidTr="004D35C8">
        <w:trPr>
          <w:cantSplit/>
          <w:trHeight w:val="661"/>
        </w:trPr>
        <w:tc>
          <w:tcPr>
            <w:tcW w:w="3742" w:type="dxa"/>
            <w:tcBorders>
              <w:top w:val="single" w:sz="4" w:space="0" w:color="auto"/>
              <w:bottom w:val="nil"/>
            </w:tcBorders>
            <w:vAlign w:val="center"/>
          </w:tcPr>
          <w:p w14:paraId="1494601F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7A7FB6">
              <w:rPr>
                <w:rFonts w:ascii="標楷體" w:eastAsia="標楷體" w:hAnsi="標楷體"/>
                <w:b/>
                <w:sz w:val="20"/>
              </w:rPr>
              <w:t>合計</w:t>
            </w:r>
          </w:p>
        </w:tc>
        <w:tc>
          <w:tcPr>
            <w:tcW w:w="2060" w:type="dxa"/>
            <w:tcBorders>
              <w:top w:val="single" w:sz="4" w:space="0" w:color="auto"/>
              <w:bottom w:val="nil"/>
            </w:tcBorders>
            <w:vAlign w:val="center"/>
          </w:tcPr>
          <w:p w14:paraId="1B3847E0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1,225,275,329</w:t>
            </w:r>
          </w:p>
        </w:tc>
        <w:tc>
          <w:tcPr>
            <w:tcW w:w="2060" w:type="dxa"/>
            <w:tcBorders>
              <w:top w:val="single" w:sz="4" w:space="0" w:color="auto"/>
              <w:bottom w:val="nil"/>
            </w:tcBorders>
            <w:vAlign w:val="center"/>
          </w:tcPr>
          <w:p w14:paraId="592A223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20,628,902,734</w:t>
            </w:r>
          </w:p>
        </w:tc>
        <w:tc>
          <w:tcPr>
            <w:tcW w:w="2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F302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21,854,178,063</w:t>
            </w:r>
          </w:p>
        </w:tc>
      </w:tr>
      <w:tr w:rsidR="007A7FB6" w:rsidRPr="007A7FB6" w14:paraId="52483E73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1189C89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中市政府人事處主管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083A131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139,085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36FAC1E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16,141,756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ED9A60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16,280,841</w:t>
            </w:r>
          </w:p>
        </w:tc>
      </w:tr>
      <w:tr w:rsidR="007A7FB6" w:rsidRPr="007A7FB6" w14:paraId="27C27AC7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389098FF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中市政府公教人員住宅及福利委員會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1E4A329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139,085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1F83E7C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16,141,756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5EBE9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16,280,841</w:t>
            </w:r>
          </w:p>
        </w:tc>
      </w:tr>
      <w:tr w:rsidR="007A7FB6" w:rsidRPr="007A7FB6" w14:paraId="32EA001E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AECE88D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中市政府交通局主管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1DA2554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934,558,546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77AE0F3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5,332,699,856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8A479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6,267,258,402</w:t>
            </w:r>
          </w:p>
        </w:tc>
      </w:tr>
      <w:tr w:rsidR="007A7FB6" w:rsidRPr="007A7FB6" w14:paraId="07F74964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56134DA6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中市公有停車場基金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3D96AF7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931,210,597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58D68A7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5,332,699,856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8A4148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6,263,910,453</w:t>
            </w:r>
          </w:p>
        </w:tc>
      </w:tr>
      <w:tr w:rsidR="007A7FB6" w:rsidRPr="007A7FB6" w14:paraId="6A0DAA99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34C739D3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中市軌道建設發展基金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5A022BD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3,347,949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2058CF4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15313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3,347,949</w:t>
            </w:r>
          </w:p>
        </w:tc>
      </w:tr>
      <w:tr w:rsidR="007A7FB6" w:rsidRPr="007A7FB6" w14:paraId="5AA0D0FC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2956A273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中市政府建設局主管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7BA2DAB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47,862,007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31AD562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300,784,964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CEEE8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348,646,971</w:t>
            </w:r>
          </w:p>
        </w:tc>
      </w:tr>
      <w:tr w:rsidR="007A7FB6" w:rsidRPr="007A7FB6" w14:paraId="0775155B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67E32A1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中市管線工程統一挖補作業基金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1269379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47,862,007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69863AF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300,784,964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9064B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348,646,971</w:t>
            </w:r>
          </w:p>
        </w:tc>
      </w:tr>
      <w:tr w:rsidR="007A7FB6" w:rsidRPr="007A7FB6" w14:paraId="7B482F4B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31C0F91C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中市政府都市發展局主管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532171B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203,113,502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4514BC2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4,968,436,923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82AD8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5,171,550,425</w:t>
            </w:r>
          </w:p>
        </w:tc>
      </w:tr>
      <w:tr w:rsidR="007A7FB6" w:rsidRPr="007A7FB6" w14:paraId="4B47A0C2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1B4B37E0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中市都市更新及都市發展建設基金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2FAB47F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147,674,345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58F3D1E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4,418,776,254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C84D3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4,566,450,599</w:t>
            </w:r>
          </w:p>
        </w:tc>
      </w:tr>
      <w:tr w:rsidR="007A7FB6" w:rsidRPr="007A7FB6" w14:paraId="4698CEB1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15EF0187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中市住宅基金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0D1A63B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55,439,157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4870753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549,660,669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4DA3F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605,099,826</w:t>
            </w:r>
          </w:p>
        </w:tc>
      </w:tr>
      <w:tr w:rsidR="007A7FB6" w:rsidRPr="007A7FB6" w14:paraId="6305D5A8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F3E3577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中市政府衛生局主管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4095F5E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26,091,958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5407EA3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245,612,133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B0785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271,704,091</w:t>
            </w:r>
          </w:p>
        </w:tc>
      </w:tr>
      <w:tr w:rsidR="007A7FB6" w:rsidRPr="007A7FB6" w14:paraId="58CC0ACA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71E27A60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中市醫療作業基金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187DA7B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26,091,958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2798E90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245,612,133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30BCE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271,704,091</w:t>
            </w:r>
          </w:p>
        </w:tc>
      </w:tr>
      <w:tr w:rsidR="007A7FB6" w:rsidRPr="007A7FB6" w14:paraId="204E6AEA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26C6C08D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中市政府地政局主管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31D59A8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13,510,231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6A969E9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7,137,739,389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4FB7E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7,151,249,620</w:t>
            </w:r>
          </w:p>
        </w:tc>
      </w:tr>
      <w:tr w:rsidR="007A7FB6" w:rsidRPr="007A7FB6" w14:paraId="4660352D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7B68589D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</w:t>
            </w:r>
            <w:proofErr w:type="gramStart"/>
            <w:r w:rsidRPr="007A7FB6">
              <w:rPr>
                <w:rFonts w:ascii="標楷體" w:eastAsia="標楷體" w:hAnsi="標楷體"/>
                <w:sz w:val="20"/>
              </w:rPr>
              <w:t>市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地重劃基金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6D1C756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10,027,575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77D189C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2,027,750,335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9F4D2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2,037,777,910</w:t>
            </w:r>
          </w:p>
        </w:tc>
      </w:tr>
      <w:tr w:rsidR="007A7FB6" w:rsidRPr="007A7FB6" w14:paraId="71BF1739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73E4CEEB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中市實施平均地權基金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2BE309D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3FFCD89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4,851,133,946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0EEDA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4,851,133,946</w:t>
            </w:r>
          </w:p>
        </w:tc>
      </w:tr>
      <w:tr w:rsidR="007A7FB6" w:rsidRPr="007A7FB6" w14:paraId="2FE8C150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4AEAC876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中市區段徵收作業基金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2C19404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3,482,656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5FC4468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258,855,108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D27540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262,337,764</w:t>
            </w:r>
          </w:p>
        </w:tc>
      </w:tr>
      <w:tr w:rsidR="007A7FB6" w:rsidRPr="007A7FB6" w14:paraId="1062D435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0F4CE239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中市政府經濟發展局主管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138F551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14:paraId="7CC0FA0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2,627,487,713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45874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2,627,487,713</w:t>
            </w:r>
          </w:p>
        </w:tc>
      </w:tr>
      <w:tr w:rsidR="007A7FB6" w:rsidRPr="007A7FB6" w14:paraId="200F1446" w14:textId="77777777" w:rsidTr="004D35C8">
        <w:trPr>
          <w:cantSplit/>
          <w:trHeight w:val="658"/>
        </w:trPr>
        <w:tc>
          <w:tcPr>
            <w:tcW w:w="3742" w:type="dxa"/>
            <w:tcBorders>
              <w:top w:val="nil"/>
              <w:bottom w:val="single" w:sz="4" w:space="0" w:color="auto"/>
            </w:tcBorders>
            <w:vAlign w:val="center"/>
          </w:tcPr>
          <w:p w14:paraId="3A73B7F1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中市工業區開發管理基金</w:t>
            </w: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center"/>
          </w:tcPr>
          <w:p w14:paraId="0464655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center"/>
          </w:tcPr>
          <w:p w14:paraId="1A910E8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2,627,487,713</w:t>
            </w:r>
          </w:p>
        </w:tc>
        <w:tc>
          <w:tcPr>
            <w:tcW w:w="206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386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2,627,487,713</w:t>
            </w:r>
          </w:p>
        </w:tc>
      </w:tr>
    </w:tbl>
    <w:p w14:paraId="7D898C21" w14:textId="77777777" w:rsidR="007A7FB6" w:rsidRPr="007A7FB6" w:rsidRDefault="007A7FB6" w:rsidP="007A7FB6">
      <w:pPr>
        <w:widowControl/>
        <w:tabs>
          <w:tab w:val="center" w:pos="4920"/>
        </w:tabs>
        <w:overflowPunct w:val="0"/>
        <w:snapToGrid w:val="0"/>
        <w:jc w:val="both"/>
        <w:rPr>
          <w:rFonts w:ascii="標楷體" w:eastAsia="標楷體"/>
          <w:bCs/>
          <w:sz w:val="28"/>
        </w:rPr>
      </w:pPr>
      <w:r w:rsidRPr="007A7FB6">
        <w:rPr>
          <w:rFonts w:ascii="標楷體" w:eastAsia="標楷體" w:hint="eastAsia"/>
          <w:b/>
          <w:sz w:val="36"/>
          <w:szCs w:val="22"/>
          <w:u w:val="single"/>
        </w:rPr>
        <w:lastRenderedPageBreak/>
        <w:t>撥補審定數額綜計表－作業基金</w:t>
      </w:r>
      <w:r w:rsidRPr="007A7FB6">
        <w:rPr>
          <w:rFonts w:ascii="標楷體" w:eastAsia="標楷體" w:hint="eastAsia"/>
          <w:b/>
          <w:sz w:val="32"/>
          <w:szCs w:val="22"/>
          <w:u w:val="single"/>
        </w:rPr>
        <w:t>（基金別）</w:t>
      </w:r>
    </w:p>
    <w:p w14:paraId="20D1D1DD" w14:textId="77777777" w:rsidR="007A7FB6" w:rsidRPr="007A7FB6" w:rsidRDefault="007A7FB6" w:rsidP="007A7FB6">
      <w:pPr>
        <w:widowControl/>
        <w:tabs>
          <w:tab w:val="right" w:pos="9912"/>
        </w:tabs>
        <w:overflowPunct w:val="0"/>
        <w:jc w:val="both"/>
        <w:rPr>
          <w:rFonts w:ascii="標楷體" w:eastAsia="標楷體"/>
          <w:sz w:val="20"/>
        </w:rPr>
      </w:pPr>
      <w:proofErr w:type="gramStart"/>
      <w:r w:rsidRPr="007A7FB6">
        <w:rPr>
          <w:rFonts w:ascii="標楷體" w:eastAsia="標楷體"/>
        </w:rPr>
        <w:t>111</w:t>
      </w:r>
      <w:proofErr w:type="gramEnd"/>
      <w:r w:rsidRPr="007A7FB6">
        <w:rPr>
          <w:rFonts w:ascii="標楷體" w:eastAsia="標楷體" w:hint="eastAsia"/>
        </w:rPr>
        <w:t>年度</w:t>
      </w:r>
      <w:r w:rsidRPr="007A7FB6">
        <w:rPr>
          <w:rFonts w:ascii="標楷體" w:eastAsia="標楷體"/>
        </w:rPr>
        <w:tab/>
      </w:r>
      <w:r w:rsidRPr="007A7FB6">
        <w:rPr>
          <w:rFonts w:ascii="標楷體" w:eastAsia="標楷體" w:hint="eastAsia"/>
          <w:sz w:val="20"/>
        </w:rPr>
        <w:t>單位：新臺幣</w:t>
      </w:r>
      <w:r w:rsidRPr="007A7FB6">
        <w:rPr>
          <w:rFonts w:ascii="標楷體" w:eastAsia="標楷體"/>
          <w:sz w:val="20"/>
        </w:rPr>
        <w:t>元</w:t>
      </w:r>
    </w:p>
    <w:tbl>
      <w:tblPr>
        <w:tblW w:w="992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985"/>
        <w:gridCol w:w="1985"/>
        <w:gridCol w:w="1985"/>
      </w:tblGrid>
      <w:tr w:rsidR="007A7FB6" w:rsidRPr="007A7FB6" w14:paraId="1245C29A" w14:textId="77777777" w:rsidTr="004D35C8">
        <w:trPr>
          <w:cantSplit/>
          <w:trHeight w:hRule="exact" w:val="567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D923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填補累積短</w:t>
            </w:r>
            <w:proofErr w:type="gramStart"/>
            <w:r w:rsidRPr="007A7FB6">
              <w:rPr>
                <w:rFonts w:ascii="標楷體"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E2FD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賸餘撥充基金數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E47E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7A7FB6">
              <w:rPr>
                <w:rFonts w:ascii="標楷體" w:eastAsia="標楷體" w:hint="eastAsia"/>
                <w:sz w:val="20"/>
              </w:rPr>
              <w:t>解繳公庫</w:t>
            </w:r>
            <w:proofErr w:type="gramEnd"/>
            <w:r w:rsidRPr="007A7FB6">
              <w:rPr>
                <w:rFonts w:ascii="標楷體" w:eastAsia="標楷體" w:hint="eastAsia"/>
                <w:sz w:val="20"/>
              </w:rPr>
              <w:t>淨額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94C9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A2C9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未分配賸餘</w:t>
            </w:r>
          </w:p>
        </w:tc>
      </w:tr>
      <w:tr w:rsidR="007A7FB6" w:rsidRPr="007A7FB6" w14:paraId="37AC7E4A" w14:textId="77777777" w:rsidTr="004D35C8">
        <w:trPr>
          <w:cantSplit/>
          <w:trHeight w:val="661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19474FA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1,078,074,169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5FC7C55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822,013,526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0DEA3DE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2,008,408,000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6E55693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3,908,495,695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5DB303F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17,945,682,368</w:t>
            </w:r>
          </w:p>
        </w:tc>
      </w:tr>
      <w:tr w:rsidR="007A7FB6" w:rsidRPr="007A7FB6" w14:paraId="6C767699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F75A90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FE1A08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DD8E73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52ADFF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8DF601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16,280,841</w:t>
            </w:r>
          </w:p>
        </w:tc>
      </w:tr>
      <w:tr w:rsidR="007A7FB6" w:rsidRPr="007A7FB6" w14:paraId="63EAFDA7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7B0AB6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FACE7A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73F21C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C0050F9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32F2D5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16,280,841</w:t>
            </w:r>
          </w:p>
        </w:tc>
      </w:tr>
      <w:tr w:rsidR="007A7FB6" w:rsidRPr="007A7FB6" w14:paraId="68386DD0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911DF7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DB68C0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F25EFE8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D71868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7439F0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6,267,258,402</w:t>
            </w:r>
          </w:p>
        </w:tc>
      </w:tr>
      <w:tr w:rsidR="007A7FB6" w:rsidRPr="007A7FB6" w14:paraId="41747819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7D9AD1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4D20DB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966095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A80335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33EF61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6,263,910,453</w:t>
            </w:r>
          </w:p>
        </w:tc>
      </w:tr>
      <w:tr w:rsidR="007A7FB6" w:rsidRPr="007A7FB6" w14:paraId="011FFB0B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C302E7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F72C3A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0C98BC8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F04398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01F703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3,347,949</w:t>
            </w:r>
          </w:p>
        </w:tc>
      </w:tr>
      <w:tr w:rsidR="007A7FB6" w:rsidRPr="007A7FB6" w14:paraId="1F5C3A76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2EE968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612C35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8DBD7C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4F2204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7CDDB2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348,646,971</w:t>
            </w:r>
          </w:p>
        </w:tc>
      </w:tr>
      <w:tr w:rsidR="007A7FB6" w:rsidRPr="007A7FB6" w14:paraId="32C3E439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03B808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5BFB08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5E54A2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85A525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C16D3B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348,646,971</w:t>
            </w:r>
          </w:p>
        </w:tc>
      </w:tr>
      <w:tr w:rsidR="007A7FB6" w:rsidRPr="007A7FB6" w14:paraId="40B332C9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0173E0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6B2FB1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822,013,526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B5780D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6F5952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822,013,526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66736E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4,349,536,899</w:t>
            </w:r>
          </w:p>
        </w:tc>
      </w:tr>
      <w:tr w:rsidR="007A7FB6" w:rsidRPr="007A7FB6" w14:paraId="7D0613BE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5B0193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FC3544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822,013,526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384FBB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FB95FB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822,013,526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59AC1B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3,744,437,073</w:t>
            </w:r>
          </w:p>
        </w:tc>
      </w:tr>
      <w:tr w:rsidR="007A7FB6" w:rsidRPr="007A7FB6" w14:paraId="5D3CF150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D305BC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33ECA5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AE684F0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886D0B8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701DB0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605,099,826</w:t>
            </w:r>
          </w:p>
        </w:tc>
      </w:tr>
      <w:tr w:rsidR="007A7FB6" w:rsidRPr="007A7FB6" w14:paraId="32159E4A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6026C5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125,730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60437F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AE445E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8,408,000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25A0E06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8,533,730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3D8DFF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263,170,361</w:t>
            </w:r>
          </w:p>
        </w:tc>
      </w:tr>
      <w:tr w:rsidR="007A7FB6" w:rsidRPr="007A7FB6" w14:paraId="21DB1A06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2664B43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125,730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961FCAB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F26EFD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8,408,000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3CC9D3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8,533,730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BB74B9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263,170,361</w:t>
            </w:r>
          </w:p>
        </w:tc>
      </w:tr>
      <w:tr w:rsidR="007A7FB6" w:rsidRPr="007A7FB6" w14:paraId="4B7FE1E3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D8226ED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970,129,597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51C4EA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A014C2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2,000,000,000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ED27F6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2,970,129,597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C6F78F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4,181,120,023</w:t>
            </w:r>
          </w:p>
        </w:tc>
      </w:tr>
      <w:tr w:rsidR="007A7FB6" w:rsidRPr="007A7FB6" w14:paraId="25421CF6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409929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193,469,777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E4A600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65217C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667DCA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193,469,777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989C47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1,844,308,133</w:t>
            </w:r>
          </w:p>
        </w:tc>
      </w:tr>
      <w:tr w:rsidR="007A7FB6" w:rsidRPr="007A7FB6" w14:paraId="492F8CD2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45DD12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766,325,871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E2D7918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18B62E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2,000,000,000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B5E72A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2,766,325,871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160C9E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2,084,808,075</w:t>
            </w:r>
          </w:p>
        </w:tc>
      </w:tr>
      <w:tr w:rsidR="007A7FB6" w:rsidRPr="007A7FB6" w14:paraId="3AD64806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03A3A91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10,333,949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4E5A43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8D8CBA2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008EBE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10,333,949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14EE5E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252,003,815</w:t>
            </w:r>
          </w:p>
        </w:tc>
      </w:tr>
      <w:tr w:rsidR="007A7FB6" w:rsidRPr="007A7FB6" w14:paraId="670C1BC9" w14:textId="77777777" w:rsidTr="004D35C8">
        <w:trPr>
          <w:cantSplit/>
          <w:trHeight w:val="661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995F31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107,818,842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89C465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E43A19E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39C09B5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107,818,842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42D4064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b/>
                <w:noProof/>
                <w:sz w:val="20"/>
              </w:rPr>
              <w:t>2,519,668,871</w:t>
            </w:r>
          </w:p>
        </w:tc>
      </w:tr>
      <w:tr w:rsidR="007A7FB6" w:rsidRPr="007A7FB6" w14:paraId="656F6E1A" w14:textId="77777777" w:rsidTr="004D35C8">
        <w:trPr>
          <w:cantSplit/>
          <w:trHeight w:val="658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5692D798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107,818,842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5A65B96F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0B87C1A7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721CCD7A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107,818,842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5603A8CC" w14:textId="77777777" w:rsidR="007A7FB6" w:rsidRPr="007A7FB6" w:rsidRDefault="007A7FB6" w:rsidP="007A7FB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A7FB6">
              <w:rPr>
                <w:rFonts w:ascii="新細明體" w:hAnsi="新細明體"/>
                <w:noProof/>
                <w:sz w:val="20"/>
              </w:rPr>
              <w:t>2,519,668,871</w:t>
            </w:r>
          </w:p>
        </w:tc>
      </w:tr>
    </w:tbl>
    <w:p w14:paraId="7EDFCD08" w14:textId="77777777" w:rsidR="007A7FB6" w:rsidRPr="007A7FB6" w:rsidRDefault="007A7FB6" w:rsidP="007A7FB6">
      <w:pPr>
        <w:widowControl/>
        <w:tabs>
          <w:tab w:val="center" w:pos="4920"/>
        </w:tabs>
        <w:overflowPunct w:val="0"/>
        <w:snapToGrid w:val="0"/>
        <w:jc w:val="right"/>
        <w:rPr>
          <w:rFonts w:ascii="標楷體" w:eastAsia="標楷體"/>
          <w:b/>
          <w:sz w:val="32"/>
          <w:u w:val="single"/>
        </w:rPr>
      </w:pPr>
      <w:r w:rsidRPr="007A7FB6">
        <w:rPr>
          <w:rFonts w:ascii="標楷體" w:eastAsia="標楷體" w:hint="eastAsia"/>
          <w:b/>
          <w:sz w:val="36"/>
          <w:szCs w:val="22"/>
          <w:u w:val="single"/>
        </w:rPr>
        <w:lastRenderedPageBreak/>
        <w:t>貳拾、</w:t>
      </w:r>
      <w:proofErr w:type="gramStart"/>
      <w:r w:rsidRPr="007A7FB6">
        <w:rPr>
          <w:rFonts w:ascii="標楷體" w:eastAsia="標楷體" w:hint="eastAsia"/>
          <w:b/>
          <w:sz w:val="36"/>
          <w:szCs w:val="22"/>
          <w:u w:val="single"/>
        </w:rPr>
        <w:t>臺</w:t>
      </w:r>
      <w:proofErr w:type="gramEnd"/>
      <w:r w:rsidRPr="007A7FB6">
        <w:rPr>
          <w:rFonts w:ascii="標楷體" w:eastAsia="標楷體" w:hint="eastAsia"/>
          <w:b/>
          <w:sz w:val="36"/>
          <w:szCs w:val="22"/>
          <w:u w:val="single"/>
        </w:rPr>
        <w:t>中市非營業特種基金餘</w:t>
      </w:r>
      <w:proofErr w:type="gramStart"/>
      <w:r w:rsidRPr="007A7FB6">
        <w:rPr>
          <w:rFonts w:ascii="標楷體" w:eastAsia="標楷體" w:hint="eastAsia"/>
          <w:b/>
          <w:sz w:val="36"/>
          <w:szCs w:val="22"/>
          <w:u w:val="single"/>
        </w:rPr>
        <w:t>絀</w:t>
      </w:r>
      <w:proofErr w:type="gramEnd"/>
    </w:p>
    <w:p w14:paraId="6AC9BA31" w14:textId="77777777" w:rsidR="007A7FB6" w:rsidRPr="007A7FB6" w:rsidRDefault="007A7FB6" w:rsidP="007A7FB6">
      <w:pPr>
        <w:widowControl/>
        <w:tabs>
          <w:tab w:val="right" w:pos="9912"/>
        </w:tabs>
        <w:overflowPunct w:val="0"/>
        <w:jc w:val="both"/>
        <w:rPr>
          <w:rFonts w:ascii="標楷體" w:eastAsia="標楷體"/>
        </w:rPr>
      </w:pPr>
      <w:r w:rsidRPr="007A7FB6">
        <w:rPr>
          <w:rFonts w:ascii="標楷體" w:eastAsia="標楷體" w:hint="eastAsia"/>
          <w:b/>
          <w:szCs w:val="24"/>
        </w:rPr>
        <w:t>短</w:t>
      </w:r>
      <w:proofErr w:type="gramStart"/>
      <w:r w:rsidRPr="007A7FB6">
        <w:rPr>
          <w:rFonts w:ascii="標楷體" w:eastAsia="標楷體" w:hint="eastAsia"/>
          <w:b/>
          <w:szCs w:val="24"/>
        </w:rPr>
        <w:t>絀</w:t>
      </w:r>
      <w:proofErr w:type="gramEnd"/>
      <w:r w:rsidRPr="007A7FB6">
        <w:rPr>
          <w:rFonts w:ascii="標楷體" w:eastAsia="標楷體" w:hint="eastAsia"/>
          <w:b/>
          <w:szCs w:val="24"/>
        </w:rPr>
        <w:t>填補</w:t>
      </w:r>
      <w:r w:rsidRPr="007A7FB6">
        <w:rPr>
          <w:rFonts w:ascii="標楷體" w:eastAsia="標楷體"/>
        </w:rPr>
        <w:tab/>
      </w:r>
      <w:r w:rsidRPr="007A7FB6">
        <w:rPr>
          <w:rFonts w:ascii="標楷體" w:eastAsia="標楷體" w:hint="eastAsia"/>
        </w:rPr>
        <w:t>中華民國</w:t>
      </w:r>
    </w:p>
    <w:tbl>
      <w:tblPr>
        <w:tblW w:w="9925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2"/>
        <w:gridCol w:w="2061"/>
        <w:gridCol w:w="2061"/>
        <w:gridCol w:w="2061"/>
      </w:tblGrid>
      <w:tr w:rsidR="007A7FB6" w:rsidRPr="007A7FB6" w14:paraId="20833BEA" w14:textId="77777777" w:rsidTr="004D35C8">
        <w:trPr>
          <w:cantSplit/>
          <w:trHeight w:hRule="exact" w:val="567"/>
        </w:trPr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E79B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FE41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本期短</w:t>
            </w:r>
            <w:proofErr w:type="gramStart"/>
            <w:r w:rsidRPr="007A7FB6">
              <w:rPr>
                <w:rFonts w:ascii="標楷體"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A806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前期待填補之短</w:t>
            </w:r>
            <w:proofErr w:type="gramStart"/>
            <w:r w:rsidRPr="007A7FB6">
              <w:rPr>
                <w:rFonts w:ascii="標楷體"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905" w14:textId="77777777" w:rsidR="007A7FB6" w:rsidRPr="007A7FB6" w:rsidRDefault="007A7FB6" w:rsidP="007A7FB6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7A7FB6" w:rsidRPr="007A7FB6" w14:paraId="2B8A9966" w14:textId="77777777" w:rsidTr="004D35C8">
        <w:trPr>
          <w:cantSplit/>
          <w:trHeight w:val="661"/>
        </w:trPr>
        <w:tc>
          <w:tcPr>
            <w:tcW w:w="3742" w:type="dxa"/>
            <w:tcBorders>
              <w:top w:val="single" w:sz="4" w:space="0" w:color="auto"/>
              <w:bottom w:val="nil"/>
            </w:tcBorders>
            <w:vAlign w:val="center"/>
          </w:tcPr>
          <w:p w14:paraId="659E46AA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7A7FB6">
              <w:rPr>
                <w:rFonts w:ascii="標楷體" w:eastAsia="標楷體" w:hAnsi="標楷體"/>
                <w:b/>
                <w:sz w:val="20"/>
              </w:rPr>
              <w:t>合計</w:t>
            </w:r>
          </w:p>
        </w:tc>
        <w:tc>
          <w:tcPr>
            <w:tcW w:w="2061" w:type="dxa"/>
            <w:tcBorders>
              <w:top w:val="single" w:sz="4" w:space="0" w:color="auto"/>
              <w:bottom w:val="nil"/>
            </w:tcBorders>
            <w:vAlign w:val="center"/>
          </w:tcPr>
          <w:p w14:paraId="0409CC9E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1,069,400,279</w:t>
            </w:r>
          </w:p>
        </w:tc>
        <w:tc>
          <w:tcPr>
            <w:tcW w:w="2061" w:type="dxa"/>
            <w:tcBorders>
              <w:top w:val="single" w:sz="4" w:space="0" w:color="auto"/>
              <w:bottom w:val="nil"/>
            </w:tcBorders>
            <w:vAlign w:val="center"/>
          </w:tcPr>
          <w:p w14:paraId="06FB693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150,127,370</w:t>
            </w:r>
          </w:p>
        </w:tc>
        <w:tc>
          <w:tcPr>
            <w:tcW w:w="2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150ED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1,219,527,649</w:t>
            </w:r>
          </w:p>
        </w:tc>
      </w:tr>
      <w:tr w:rsidR="007A7FB6" w:rsidRPr="007A7FB6" w14:paraId="693D3D13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7F2B96EC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中市政府人事處主管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4649D6C4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9C100E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4DA199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6DDC6A32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D5D0194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中市政府公教人員住宅及福利委員會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24127863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73A13DE9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D10C95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63A39FAC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3BE2F79A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中市政府交通局主管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0D41971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284E9737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0BD97E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39FCAA8C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17316EB7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中市公有停車場基金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5E71252A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35ABAF6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75A30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5C878477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2D2796A0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中市軌道建設發展基金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62CA42D4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04729C88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EBB4E5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730265C0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55F1A9D0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中市政府建設局主管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330C6F93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7F211A2A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F5AD34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21DEAD79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3E0669FD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中市管線工程統一挖補作業基金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71CF6D7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4D36471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52CF12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4720BAF3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76B1BCD1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中市政府都市發展局主管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BA5912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39BEE02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AB4270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26701E00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4DB0C435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中市都市更新及都市發展建設基金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1640D7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4665F48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63F9B9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1A2ECBB4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363BC024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中市住宅基金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2D46EC43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4E28F3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9E339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311EDA8F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10497EAD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中市政府衛生局主管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6E8D74D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125,730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43C8F6B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AE69D5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125,730</w:t>
            </w:r>
          </w:p>
        </w:tc>
      </w:tr>
      <w:tr w:rsidR="007A7FB6" w:rsidRPr="007A7FB6" w14:paraId="598F4B8D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07B3730C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中市醫療作業基金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0A5157B3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125,730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6D9E1450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7E3A4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125,730</w:t>
            </w:r>
          </w:p>
        </w:tc>
      </w:tr>
      <w:tr w:rsidR="007A7FB6" w:rsidRPr="007A7FB6" w14:paraId="03C55F57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952472C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中市政府地政局主管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48152D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961,455,707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4054564D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150,127,370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7FB165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1,111,583,077</w:t>
            </w:r>
          </w:p>
        </w:tc>
      </w:tr>
      <w:tr w:rsidR="007A7FB6" w:rsidRPr="007A7FB6" w14:paraId="18F0A46D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45E73298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</w:t>
            </w:r>
            <w:proofErr w:type="gramStart"/>
            <w:r w:rsidRPr="007A7FB6">
              <w:rPr>
                <w:rFonts w:ascii="標楷體" w:eastAsia="標楷體" w:hAnsi="標楷體"/>
                <w:sz w:val="20"/>
              </w:rPr>
              <w:t>市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地重劃基金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518CCE94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187,544,223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21DDEA0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141,527,887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687F83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329,072,110</w:t>
            </w:r>
          </w:p>
        </w:tc>
      </w:tr>
      <w:tr w:rsidR="007A7FB6" w:rsidRPr="007A7FB6" w14:paraId="6530515B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62E0A949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中市實施平均地權基金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5FCB3E7E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766,325,871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32953F9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873606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766,325,871</w:t>
            </w:r>
          </w:p>
        </w:tc>
      </w:tr>
      <w:tr w:rsidR="007A7FB6" w:rsidRPr="007A7FB6" w14:paraId="71156050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09ADED59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中市區段徵收作業基金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70772846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7,585,613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2651076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8,599,483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96E67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16,185,096</w:t>
            </w:r>
          </w:p>
        </w:tc>
      </w:tr>
      <w:tr w:rsidR="007A7FB6" w:rsidRPr="007A7FB6" w14:paraId="4A2BE835" w14:textId="77777777" w:rsidTr="004D35C8">
        <w:trPr>
          <w:cantSplit/>
          <w:trHeight w:val="661"/>
        </w:trPr>
        <w:tc>
          <w:tcPr>
            <w:tcW w:w="3742" w:type="dxa"/>
            <w:tcBorders>
              <w:top w:val="nil"/>
              <w:bottom w:val="nil"/>
            </w:tcBorders>
            <w:vAlign w:val="center"/>
          </w:tcPr>
          <w:p w14:paraId="5C1CD685" w14:textId="77777777" w:rsidR="007A7FB6" w:rsidRPr="007A7FB6" w:rsidRDefault="007A7FB6" w:rsidP="007A7FB6">
            <w:pPr>
              <w:widowControl/>
              <w:overflowPunct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b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b/>
                <w:sz w:val="20"/>
              </w:rPr>
              <w:t>中市政府經濟發展局主管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595E9717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107,818,842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center"/>
          </w:tcPr>
          <w:p w14:paraId="1CD720FA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18E593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107,818,842</w:t>
            </w:r>
          </w:p>
        </w:tc>
      </w:tr>
      <w:tr w:rsidR="007A7FB6" w:rsidRPr="007A7FB6" w14:paraId="6199C20A" w14:textId="77777777" w:rsidTr="004D35C8">
        <w:trPr>
          <w:cantSplit/>
          <w:trHeight w:val="658"/>
        </w:trPr>
        <w:tc>
          <w:tcPr>
            <w:tcW w:w="3742" w:type="dxa"/>
            <w:tcBorders>
              <w:top w:val="nil"/>
              <w:bottom w:val="single" w:sz="4" w:space="0" w:color="auto"/>
            </w:tcBorders>
            <w:vAlign w:val="center"/>
          </w:tcPr>
          <w:p w14:paraId="11780EC0" w14:textId="77777777" w:rsidR="007A7FB6" w:rsidRPr="007A7FB6" w:rsidRDefault="007A7FB6" w:rsidP="007A7FB6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proofErr w:type="gramStart"/>
            <w:r w:rsidRPr="007A7FB6"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 w:rsidRPr="007A7FB6">
              <w:rPr>
                <w:rFonts w:ascii="標楷體" w:eastAsia="標楷體" w:hAnsi="標楷體"/>
                <w:sz w:val="20"/>
              </w:rPr>
              <w:t>中市工業區開發管理基金</w:t>
            </w:r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center"/>
          </w:tcPr>
          <w:p w14:paraId="45DA98E4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107,818,842</w:t>
            </w:r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center"/>
          </w:tcPr>
          <w:p w14:paraId="6E28450E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06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2F50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hAnsi="新細明體"/>
                <w:b/>
                <w:sz w:val="20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107,818,842</w:t>
            </w:r>
          </w:p>
        </w:tc>
      </w:tr>
    </w:tbl>
    <w:p w14:paraId="62B5D964" w14:textId="77777777" w:rsidR="007A7FB6" w:rsidRPr="007A7FB6" w:rsidRDefault="007A7FB6" w:rsidP="007A7FB6">
      <w:pPr>
        <w:widowControl/>
        <w:tabs>
          <w:tab w:val="center" w:pos="4920"/>
        </w:tabs>
        <w:overflowPunct w:val="0"/>
        <w:snapToGrid w:val="0"/>
        <w:jc w:val="both"/>
        <w:rPr>
          <w:rFonts w:ascii="標楷體" w:eastAsia="標楷體"/>
          <w:bCs/>
          <w:sz w:val="28"/>
        </w:rPr>
      </w:pPr>
      <w:r w:rsidRPr="007A7FB6">
        <w:rPr>
          <w:rFonts w:ascii="標楷體" w:eastAsia="標楷體" w:hint="eastAsia"/>
          <w:b/>
          <w:sz w:val="36"/>
          <w:szCs w:val="22"/>
          <w:u w:val="single"/>
        </w:rPr>
        <w:lastRenderedPageBreak/>
        <w:t>撥補審定數額綜計表－作業基金</w:t>
      </w:r>
      <w:r w:rsidRPr="007A7FB6">
        <w:rPr>
          <w:rFonts w:ascii="標楷體" w:eastAsia="標楷體" w:hint="eastAsia"/>
          <w:b/>
          <w:sz w:val="32"/>
          <w:szCs w:val="22"/>
          <w:u w:val="single"/>
        </w:rPr>
        <w:t>（基金別）</w:t>
      </w:r>
      <w:r w:rsidRPr="007A7FB6">
        <w:rPr>
          <w:rFonts w:ascii="標楷體" w:eastAsia="標楷體" w:hint="eastAsia"/>
          <w:bCs/>
          <w:sz w:val="28"/>
          <w:szCs w:val="28"/>
        </w:rPr>
        <w:t>（續）</w:t>
      </w:r>
    </w:p>
    <w:p w14:paraId="7561B069" w14:textId="77777777" w:rsidR="007A7FB6" w:rsidRPr="007A7FB6" w:rsidRDefault="007A7FB6" w:rsidP="007A7FB6">
      <w:pPr>
        <w:widowControl/>
        <w:tabs>
          <w:tab w:val="right" w:pos="9912"/>
        </w:tabs>
        <w:overflowPunct w:val="0"/>
        <w:jc w:val="both"/>
        <w:rPr>
          <w:rFonts w:ascii="標楷體" w:eastAsia="標楷體"/>
        </w:rPr>
      </w:pPr>
      <w:proofErr w:type="gramStart"/>
      <w:r w:rsidRPr="007A7FB6">
        <w:rPr>
          <w:rFonts w:ascii="標楷體" w:eastAsia="標楷體"/>
        </w:rPr>
        <w:t>111</w:t>
      </w:r>
      <w:proofErr w:type="gramEnd"/>
      <w:r w:rsidRPr="007A7FB6">
        <w:rPr>
          <w:rFonts w:ascii="標楷體" w:eastAsia="標楷體" w:hint="eastAsia"/>
        </w:rPr>
        <w:t>年度</w:t>
      </w:r>
      <w:r w:rsidRPr="007A7FB6">
        <w:rPr>
          <w:rFonts w:ascii="標楷體" w:eastAsia="標楷體"/>
        </w:rPr>
        <w:tab/>
      </w:r>
      <w:r w:rsidRPr="007A7FB6">
        <w:rPr>
          <w:rFonts w:ascii="標楷體" w:eastAsia="標楷體" w:hint="eastAsia"/>
          <w:sz w:val="20"/>
          <w:szCs w:val="16"/>
        </w:rPr>
        <w:t>單位：新臺幣</w:t>
      </w:r>
      <w:r w:rsidRPr="007A7FB6">
        <w:rPr>
          <w:rFonts w:ascii="標楷體" w:eastAsia="標楷體"/>
          <w:sz w:val="20"/>
          <w:szCs w:val="16"/>
        </w:rPr>
        <w:t>元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07"/>
        <w:gridCol w:w="3308"/>
        <w:gridCol w:w="3308"/>
      </w:tblGrid>
      <w:tr w:rsidR="007A7FB6" w:rsidRPr="007A7FB6" w14:paraId="13CA3DA3" w14:textId="77777777" w:rsidTr="004D35C8">
        <w:trPr>
          <w:cantSplit/>
          <w:trHeight w:hRule="exact" w:val="567"/>
        </w:trPr>
        <w:tc>
          <w:tcPr>
            <w:tcW w:w="3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993E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撥用賸餘</w:t>
            </w: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A4FB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19A2" w14:textId="77777777" w:rsidR="007A7FB6" w:rsidRPr="007A7FB6" w:rsidRDefault="007A7FB6" w:rsidP="007A7FB6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7A7FB6">
              <w:rPr>
                <w:rFonts w:ascii="標楷體" w:eastAsia="標楷體" w:hint="eastAsia"/>
                <w:sz w:val="20"/>
              </w:rPr>
              <w:t>待填補之短</w:t>
            </w:r>
            <w:proofErr w:type="gramStart"/>
            <w:r w:rsidRPr="007A7FB6">
              <w:rPr>
                <w:rFonts w:ascii="標楷體" w:eastAsia="標楷體" w:hint="eastAsia"/>
                <w:sz w:val="20"/>
              </w:rPr>
              <w:t>絀</w:t>
            </w:r>
            <w:proofErr w:type="gramEnd"/>
          </w:p>
        </w:tc>
      </w:tr>
      <w:tr w:rsidR="007A7FB6" w:rsidRPr="007A7FB6" w14:paraId="0C89D886" w14:textId="77777777" w:rsidTr="004D35C8">
        <w:trPr>
          <w:cantSplit/>
          <w:trHeight w:val="661"/>
        </w:trPr>
        <w:tc>
          <w:tcPr>
            <w:tcW w:w="3307" w:type="dxa"/>
            <w:tcBorders>
              <w:top w:val="single" w:sz="4" w:space="0" w:color="auto"/>
              <w:bottom w:val="nil"/>
            </w:tcBorders>
            <w:vAlign w:val="center"/>
          </w:tcPr>
          <w:p w14:paraId="50AB4B57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1,078,074,169</w:t>
            </w:r>
          </w:p>
        </w:tc>
        <w:tc>
          <w:tcPr>
            <w:tcW w:w="3308" w:type="dxa"/>
            <w:tcBorders>
              <w:top w:val="single" w:sz="4" w:space="0" w:color="auto"/>
              <w:bottom w:val="nil"/>
            </w:tcBorders>
            <w:vAlign w:val="center"/>
          </w:tcPr>
          <w:p w14:paraId="56761A20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1,078,074,169</w:t>
            </w:r>
          </w:p>
        </w:tc>
        <w:tc>
          <w:tcPr>
            <w:tcW w:w="3308" w:type="dxa"/>
            <w:tcBorders>
              <w:top w:val="single" w:sz="4" w:space="0" w:color="auto"/>
              <w:bottom w:val="nil"/>
            </w:tcBorders>
            <w:vAlign w:val="center"/>
          </w:tcPr>
          <w:p w14:paraId="0BD52F72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141,453,480</w:t>
            </w:r>
          </w:p>
        </w:tc>
      </w:tr>
      <w:tr w:rsidR="007A7FB6" w:rsidRPr="007A7FB6" w14:paraId="7893B43B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1F443152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1624E9D0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212A8DEE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567C73CD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5576344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2C0FAA3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05C0D71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04A1CC58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7F7371C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0AE21973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1EF6FF03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086255BC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4E28EC90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13082AAE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B5A0AEF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01B31724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3F7FB7C8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21BA4D1F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032D7376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1D1B14B8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4E8B6612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54D78E89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6C83F356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09EE2AF7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32F68EA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7CBF5F6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26A7AEE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696601AC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10F3050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5615637E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0D96B337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23F2B39B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095B0246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0372E24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696006D3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011E2725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30E10AD1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4468AEA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7F01BF8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19C22CC7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7CD05C6D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125,730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6076C552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125,730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477CCC9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46B70C1E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493C994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125,730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4D1CBA2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125,730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6F7DC337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0F4B1792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7758AD8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970,129,597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200694C0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970,129,597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78548EA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141,453,480</w:t>
            </w:r>
          </w:p>
        </w:tc>
      </w:tr>
      <w:tr w:rsidR="007A7FB6" w:rsidRPr="007A7FB6" w14:paraId="1269011C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4ED3F85B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193,469,777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34EB9D5E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193,469,777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4E00DE9D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135,602,333</w:t>
            </w:r>
          </w:p>
        </w:tc>
      </w:tr>
      <w:tr w:rsidR="007A7FB6" w:rsidRPr="007A7FB6" w14:paraId="37764429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615C3B01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766,325,871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2A50792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766,325,871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6C453E5C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7A7FB6" w:rsidRPr="007A7FB6" w14:paraId="566C9945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4F21B2BC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10,333,949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5AD2A7F8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10,333,949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5E82AE7B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5,851,147</w:t>
            </w:r>
          </w:p>
        </w:tc>
      </w:tr>
      <w:tr w:rsidR="007A7FB6" w:rsidRPr="007A7FB6" w14:paraId="37DBDAD4" w14:textId="77777777" w:rsidTr="004D35C8">
        <w:trPr>
          <w:cantSplit/>
          <w:trHeight w:val="661"/>
        </w:trPr>
        <w:tc>
          <w:tcPr>
            <w:tcW w:w="3307" w:type="dxa"/>
            <w:tcBorders>
              <w:top w:val="nil"/>
              <w:bottom w:val="nil"/>
            </w:tcBorders>
            <w:vAlign w:val="center"/>
          </w:tcPr>
          <w:p w14:paraId="1F40DE2F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107,818,842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16987D0E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107,818,842</w:t>
            </w:r>
          </w:p>
        </w:tc>
        <w:tc>
          <w:tcPr>
            <w:tcW w:w="3308" w:type="dxa"/>
            <w:tcBorders>
              <w:top w:val="nil"/>
              <w:bottom w:val="nil"/>
            </w:tcBorders>
            <w:vAlign w:val="center"/>
          </w:tcPr>
          <w:p w14:paraId="73023C9A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7A7FB6" w:rsidRPr="007A7FB6" w14:paraId="0329DC9A" w14:textId="77777777" w:rsidTr="004D35C8">
        <w:trPr>
          <w:cantSplit/>
          <w:trHeight w:val="658"/>
        </w:trPr>
        <w:tc>
          <w:tcPr>
            <w:tcW w:w="3307" w:type="dxa"/>
            <w:tcBorders>
              <w:top w:val="nil"/>
              <w:bottom w:val="single" w:sz="4" w:space="0" w:color="auto"/>
            </w:tcBorders>
            <w:vAlign w:val="center"/>
          </w:tcPr>
          <w:p w14:paraId="0866CCAA" w14:textId="77777777" w:rsidR="007A7FB6" w:rsidRPr="007A7FB6" w:rsidRDefault="007A7FB6" w:rsidP="007A7FB6">
            <w:pPr>
              <w:widowControl/>
              <w:overflowPunct w:val="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107,818,842</w:t>
            </w:r>
          </w:p>
        </w:tc>
        <w:tc>
          <w:tcPr>
            <w:tcW w:w="3308" w:type="dxa"/>
            <w:tcBorders>
              <w:top w:val="nil"/>
              <w:bottom w:val="single" w:sz="4" w:space="0" w:color="auto"/>
            </w:tcBorders>
            <w:vAlign w:val="center"/>
          </w:tcPr>
          <w:p w14:paraId="6AC63A78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107,818,842</w:t>
            </w:r>
          </w:p>
        </w:tc>
        <w:tc>
          <w:tcPr>
            <w:tcW w:w="3308" w:type="dxa"/>
            <w:tcBorders>
              <w:top w:val="nil"/>
              <w:bottom w:val="single" w:sz="4" w:space="0" w:color="auto"/>
            </w:tcBorders>
            <w:vAlign w:val="center"/>
          </w:tcPr>
          <w:p w14:paraId="51BE0DF2" w14:textId="77777777" w:rsidR="007A7FB6" w:rsidRPr="007A7FB6" w:rsidRDefault="007A7FB6" w:rsidP="007A7FB6">
            <w:pPr>
              <w:widowControl/>
              <w:overflowPunct w:val="0"/>
              <w:ind w:firstLineChars="200" w:firstLine="400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A7FB6">
              <w:rPr>
                <w:rFonts w:ascii="新細明體" w:eastAsia="標楷體" w:hAnsi="新細明體"/>
                <w:sz w:val="20"/>
              </w:rPr>
              <w:t>－</w:t>
            </w:r>
          </w:p>
        </w:tc>
      </w:tr>
    </w:tbl>
    <w:p w14:paraId="7800B1B2" w14:textId="77777777" w:rsidR="007A7FB6" w:rsidRPr="007A7FB6" w:rsidRDefault="007A7FB6" w:rsidP="007A7FB6">
      <w:pPr>
        <w:widowControl/>
        <w:tabs>
          <w:tab w:val="center" w:pos="4920"/>
        </w:tabs>
        <w:overflowPunct w:val="0"/>
        <w:snapToGrid w:val="0"/>
        <w:spacing w:line="2" w:lineRule="atLeast"/>
        <w:jc w:val="both"/>
        <w:rPr>
          <w:rFonts w:asciiTheme="minorHAnsi" w:eastAsia="標楷體" w:hAnsiTheme="minorHAnsi" w:cstheme="minorHAnsi"/>
          <w:sz w:val="2"/>
          <w:szCs w:val="2"/>
        </w:rPr>
      </w:pPr>
    </w:p>
    <w:p w14:paraId="399A9859" w14:textId="77777777" w:rsidR="007A7FB6" w:rsidRPr="007A7FB6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7AD36505" w14:textId="77777777" w:rsidR="007A7FB6" w:rsidRPr="007A7FB6" w:rsidRDefault="007A7FB6" w:rsidP="007A7FB6">
      <w:pPr>
        <w:snapToGrid w:val="0"/>
        <w:spacing w:line="20" w:lineRule="atLeast"/>
        <w:jc w:val="center"/>
        <w:rPr>
          <w:sz w:val="2"/>
          <w:szCs w:val="2"/>
        </w:rPr>
      </w:pPr>
    </w:p>
    <w:tbl>
      <w:tblPr>
        <w:tblW w:w="97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512"/>
        <w:gridCol w:w="775"/>
        <w:gridCol w:w="1470"/>
        <w:gridCol w:w="756"/>
        <w:gridCol w:w="1417"/>
        <w:gridCol w:w="748"/>
      </w:tblGrid>
      <w:tr w:rsidR="00A8521F" w14:paraId="2B3F16B9" w14:textId="77777777" w:rsidTr="00B45375">
        <w:trPr>
          <w:cantSplit/>
          <w:trHeight w:val="170"/>
        </w:trPr>
        <w:tc>
          <w:tcPr>
            <w:tcW w:w="979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6F97ED7" w14:textId="77777777" w:rsidR="00A8521F" w:rsidRDefault="00A8521F" w:rsidP="00254FAF">
            <w:pPr>
              <w:jc w:val="center"/>
              <w:rPr>
                <w:rFonts w:ascii="標楷體" w:eastAsia="標楷體" w:hAnsi="標楷體"/>
                <w:b/>
                <w:spacing w:val="6"/>
                <w:sz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貳拾壹</w:t>
            </w:r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、</w:t>
            </w:r>
            <w:proofErr w:type="gramStart"/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臺</w:t>
            </w:r>
            <w:proofErr w:type="gramEnd"/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中市非營業特種基金餘</w:t>
            </w:r>
            <w:proofErr w:type="gramStart"/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絀</w:t>
            </w:r>
            <w:proofErr w:type="gramEnd"/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審定後</w:t>
            </w:r>
            <w:proofErr w:type="gramStart"/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平衡綜</w:t>
            </w:r>
            <w:proofErr w:type="gramEnd"/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計表</w:t>
            </w:r>
          </w:p>
          <w:p w14:paraId="3C83E6EE" w14:textId="77777777" w:rsidR="00A8521F" w:rsidRPr="00B245CE" w:rsidRDefault="00A8521F" w:rsidP="00254FAF">
            <w:pPr>
              <w:jc w:val="center"/>
              <w:rPr>
                <w:rFonts w:ascii="標楷體" w:eastAsia="標楷體" w:hAnsi="標楷體"/>
                <w:spacing w:val="6"/>
                <w:sz w:val="36"/>
                <w:szCs w:val="36"/>
              </w:rPr>
            </w:pPr>
            <w:r w:rsidRPr="00B245CE"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－作業基金</w:t>
            </w:r>
            <w:r w:rsidRPr="00C6141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  <w:u w:val="single"/>
              </w:rPr>
              <w:t>（科目別）</w:t>
            </w:r>
          </w:p>
        </w:tc>
      </w:tr>
      <w:tr w:rsidR="00A8521F" w14:paraId="6D8A2BE1" w14:textId="77777777" w:rsidTr="00B45375">
        <w:trPr>
          <w:trHeight w:hRule="exact" w:val="397"/>
        </w:trPr>
        <w:tc>
          <w:tcPr>
            <w:tcW w:w="9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77E04" w14:textId="77777777" w:rsidR="00A8521F" w:rsidRPr="00AC5403" w:rsidRDefault="00A8521F" w:rsidP="00254FAF">
            <w:pPr>
              <w:spacing w:line="240" w:lineRule="exact"/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  <w:r w:rsidRPr="00AC5403">
              <w:rPr>
                <w:rFonts w:ascii="標楷體" w:eastAsia="標楷體" w:hAnsi="標楷體" w:hint="eastAsia"/>
                <w:color w:val="000000"/>
                <w:szCs w:val="24"/>
              </w:rPr>
              <w:t>中華民國1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11</w:t>
            </w:r>
            <w:r w:rsidRPr="00AC5403">
              <w:rPr>
                <w:rFonts w:ascii="標楷體" w:eastAsia="標楷體" w:hAnsi="標楷體" w:hint="eastAsia"/>
                <w:color w:val="000000"/>
                <w:szCs w:val="24"/>
              </w:rPr>
              <w:t>年12月31日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          </w:t>
            </w:r>
            <w:r w:rsidRPr="00B766F3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8521F" w14:paraId="28315B22" w14:textId="77777777" w:rsidTr="00B45375">
        <w:trPr>
          <w:cantSplit/>
          <w:trHeight w:hRule="exact" w:val="567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3B11" w14:textId="77777777" w:rsidR="00A8521F" w:rsidRPr="009D0596" w:rsidRDefault="00A8521F" w:rsidP="00254FAF">
            <w:pPr>
              <w:ind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r w:rsidRPr="009D0596">
              <w:rPr>
                <w:rFonts w:ascii="標楷體" w:eastAsia="標楷體" w:hAnsi="標楷體" w:hint="eastAsia"/>
                <w:sz w:val="20"/>
                <w:szCs w:val="22"/>
              </w:rPr>
              <w:t>科目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0DD67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r w:rsidRPr="002B3FC9">
              <w:rPr>
                <w:rFonts w:ascii="標楷體" w:eastAsia="標楷體" w:hAnsi="標楷體" w:hint="eastAsia"/>
                <w:sz w:val="20"/>
                <w:szCs w:val="22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11</w:t>
            </w:r>
            <w:r w:rsidRPr="002B3FC9">
              <w:rPr>
                <w:rFonts w:ascii="標楷體" w:eastAsia="標楷體" w:hAnsi="標楷體" w:hint="eastAsia"/>
                <w:sz w:val="20"/>
                <w:szCs w:val="22"/>
              </w:rPr>
              <w:t>年12月31日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ABDA3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r w:rsidRPr="002B3FC9">
              <w:rPr>
                <w:rFonts w:ascii="標楷體" w:eastAsia="標楷體" w:hAnsi="標楷體" w:hint="eastAsia"/>
                <w:sz w:val="20"/>
                <w:szCs w:val="22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10</w:t>
            </w:r>
            <w:r w:rsidRPr="002B3FC9">
              <w:rPr>
                <w:rFonts w:ascii="標楷體" w:eastAsia="標楷體" w:hAnsi="標楷體" w:hint="eastAsia"/>
                <w:sz w:val="20"/>
                <w:szCs w:val="22"/>
              </w:rPr>
              <w:t>年12月31日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EA14EB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r w:rsidRPr="002B3FC9">
              <w:rPr>
                <w:rFonts w:ascii="標楷體" w:eastAsia="標楷體" w:hAnsi="標楷體" w:hint="eastAsia"/>
                <w:sz w:val="20"/>
                <w:szCs w:val="22"/>
              </w:rPr>
              <w:t>比較增減</w:t>
            </w:r>
          </w:p>
        </w:tc>
      </w:tr>
      <w:tr w:rsidR="00A8521F" w14:paraId="0D54FCFD" w14:textId="77777777" w:rsidTr="00B45375">
        <w:trPr>
          <w:cantSplit/>
          <w:trHeight w:hRule="exact" w:val="567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E013" w14:textId="77777777" w:rsidR="00A8521F" w:rsidRPr="009D0596" w:rsidRDefault="00A8521F" w:rsidP="00254FAF">
            <w:pPr>
              <w:widowControl/>
              <w:ind w:leftChars="10" w:left="24" w:rightChars="10" w:right="24"/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FFA2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eastAsia="標楷體"/>
                <w:sz w:val="20"/>
                <w:szCs w:val="22"/>
              </w:rPr>
            </w:pPr>
            <w:r w:rsidRPr="002B3FC9">
              <w:rPr>
                <w:rFonts w:eastAsia="標楷體" w:hint="eastAsia"/>
                <w:sz w:val="20"/>
                <w:szCs w:val="22"/>
              </w:rPr>
              <w:t>金額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D5AC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eastAsia="標楷體"/>
                <w:sz w:val="20"/>
                <w:szCs w:val="22"/>
              </w:rPr>
            </w:pPr>
            <w:r w:rsidRPr="002B3FC9">
              <w:rPr>
                <w:rFonts w:eastAsia="標楷體" w:hint="eastAsia"/>
                <w:sz w:val="20"/>
                <w:szCs w:val="22"/>
              </w:rPr>
              <w:t>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1003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eastAsia="標楷體"/>
                <w:sz w:val="20"/>
                <w:szCs w:val="22"/>
              </w:rPr>
            </w:pPr>
            <w:r w:rsidRPr="002B3FC9">
              <w:rPr>
                <w:rFonts w:eastAsia="標楷體" w:hint="eastAsia"/>
                <w:sz w:val="20"/>
                <w:szCs w:val="22"/>
              </w:rPr>
              <w:t>金額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058D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eastAsia="標楷體"/>
                <w:sz w:val="20"/>
                <w:szCs w:val="22"/>
              </w:rPr>
            </w:pPr>
            <w:r w:rsidRPr="002B3FC9">
              <w:rPr>
                <w:rFonts w:eastAsia="標楷體" w:hint="eastAsia"/>
                <w:sz w:val="20"/>
                <w:szCs w:val="22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D07B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eastAsia="標楷體"/>
                <w:sz w:val="20"/>
                <w:szCs w:val="22"/>
              </w:rPr>
            </w:pPr>
            <w:r w:rsidRPr="002B3FC9">
              <w:rPr>
                <w:rFonts w:eastAsia="標楷體" w:hint="eastAsia"/>
                <w:sz w:val="20"/>
                <w:szCs w:val="22"/>
              </w:rPr>
              <w:t>金額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B0EBDB" w14:textId="77777777" w:rsidR="00A8521F" w:rsidRPr="002B3FC9" w:rsidRDefault="00A8521F" w:rsidP="00254FAF">
            <w:pPr>
              <w:ind w:leftChars="10" w:left="24" w:rightChars="10" w:right="24"/>
              <w:jc w:val="distribute"/>
              <w:rPr>
                <w:rFonts w:eastAsia="標楷體"/>
                <w:sz w:val="20"/>
                <w:szCs w:val="22"/>
              </w:rPr>
            </w:pPr>
            <w:r w:rsidRPr="002B3FC9">
              <w:rPr>
                <w:rFonts w:eastAsia="標楷體" w:hint="eastAsia"/>
                <w:sz w:val="20"/>
                <w:szCs w:val="22"/>
              </w:rPr>
              <w:t>％</w:t>
            </w:r>
          </w:p>
        </w:tc>
      </w:tr>
      <w:tr w:rsidR="00A8521F" w14:paraId="7FCDBC42" w14:textId="77777777" w:rsidTr="00B45375">
        <w:trPr>
          <w:cantSplit/>
          <w:trHeight w:val="697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7A33E1" w14:textId="77777777" w:rsidR="00A8521F" w:rsidRPr="000803C0" w:rsidRDefault="00A8521F" w:rsidP="00254FAF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  <w:sz w:val="22"/>
              </w:rPr>
            </w:pPr>
            <w:r w:rsidRPr="000803C0">
              <w:rPr>
                <w:rFonts w:ascii="標楷體" w:eastAsia="標楷體" w:hAnsi="標楷體" w:hint="eastAsia"/>
                <w:b/>
                <w:noProof/>
                <w:spacing w:val="-6"/>
                <w:kern w:val="0"/>
                <w:sz w:val="22"/>
              </w:rPr>
              <w:t>資產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FA88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124,160,934,535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C0B4D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A3EEC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100,479,688,828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CB530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F908F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23,681,245,707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29988A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23.57</w:t>
            </w:r>
          </w:p>
        </w:tc>
      </w:tr>
      <w:tr w:rsidR="00A8521F" w14:paraId="27A9B2C0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BC3B7F" w14:textId="77777777" w:rsidR="00A8521F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734678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33301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51,638,486,016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88C39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41.59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83EE5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36,211,197,342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1CF5F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36.04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7D34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15,427,288,674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48F9F3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42.60</w:t>
            </w:r>
          </w:p>
        </w:tc>
      </w:tr>
      <w:tr w:rsidR="00A8521F" w14:paraId="7A8F3379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3B3090" w14:textId="77777777" w:rsidR="00A8521F" w:rsidRPr="00401745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24"/>
                <w:kern w:val="0"/>
                <w:sz w:val="22"/>
              </w:rPr>
            </w:pPr>
            <w:r w:rsidRPr="000803C0">
              <w:rPr>
                <w:rFonts w:ascii="標楷體" w:eastAsia="標楷體" w:hAnsi="標楷體" w:hint="eastAsia"/>
                <w:noProof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2E2B8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47,170,808,108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0A7F4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37.99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7FFD4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45,440,514,503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E26BC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45.22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0AF0C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1,730,293,605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C83467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3.81</w:t>
            </w:r>
          </w:p>
        </w:tc>
      </w:tr>
      <w:tr w:rsidR="00A8521F" w14:paraId="018A8628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B6A410" w14:textId="77777777" w:rsidR="00A8521F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734678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0E470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24,147,544,572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8625E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19.45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2AD80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17,647,532,810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70349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17.56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5BDB2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6,500,011,762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4B15A7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36.83</w:t>
            </w:r>
          </w:p>
        </w:tc>
      </w:tr>
      <w:tr w:rsidR="00A8521F" w14:paraId="333B8B56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4961E2" w14:textId="77777777" w:rsidR="00A8521F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734678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CDB2B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102,650,343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CB2D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4CEC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68,333,085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6CFD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FC68B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34,317,258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3083C2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50.22</w:t>
            </w:r>
          </w:p>
        </w:tc>
      </w:tr>
      <w:tr w:rsidR="00A8521F" w14:paraId="18611895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5D1E6A" w14:textId="77777777" w:rsidR="00A8521F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734678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7684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1,101,445,496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36DAA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0.89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2BFB7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1,112,111,088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1A8B9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1.11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2817F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- 10,665,592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8EB921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- 0.96</w:t>
            </w:r>
          </w:p>
        </w:tc>
      </w:tr>
      <w:tr w:rsidR="00A8521F" w14:paraId="3C7BB7AA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F8CDB1" w14:textId="77777777" w:rsidR="00A8521F" w:rsidRPr="009C0E44" w:rsidRDefault="00A8521F" w:rsidP="00254FAF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spacing w:val="-6"/>
                <w:kern w:val="0"/>
                <w:sz w:val="22"/>
              </w:rPr>
            </w:pPr>
            <w:r w:rsidRPr="00B074E3">
              <w:rPr>
                <w:rFonts w:ascii="標楷體" w:eastAsia="標楷體" w:hAnsi="標楷體" w:hint="eastAsia"/>
                <w:b/>
                <w:noProof/>
                <w:spacing w:val="-6"/>
                <w:kern w:val="0"/>
                <w:sz w:val="22"/>
              </w:rPr>
              <w:t>資產總額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7D6AA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124,160,934,535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33004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5F7C0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100,479,688,828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E429D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4DEA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23,681,245,707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FCB6C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23.57</w:t>
            </w:r>
          </w:p>
        </w:tc>
      </w:tr>
      <w:tr w:rsidR="00A8521F" w14:paraId="6BEBDA4C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41CEE5" w14:textId="77777777" w:rsidR="00A8521F" w:rsidRPr="009C0E44" w:rsidRDefault="00A8521F" w:rsidP="00254FAF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負債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B14BE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98,114,028,381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75FB7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79.02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FCD23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73,242,759,983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DB9DD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72.89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040C1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24,871,268,398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31147C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33.96</w:t>
            </w:r>
          </w:p>
        </w:tc>
      </w:tr>
      <w:tr w:rsidR="00A8521F" w14:paraId="2F2563EC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227C2F" w14:textId="77777777" w:rsidR="00A8521F" w:rsidRPr="000803C0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noProof/>
                <w:kern w:val="0"/>
                <w:sz w:val="22"/>
              </w:rPr>
              <w:t>流動負債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30A8B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55,455,076,842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8267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44.66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7ED35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46,337,228,024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3E584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46.12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8DBEF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9,117,848,818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AA37A4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19.68</w:t>
            </w:r>
          </w:p>
        </w:tc>
      </w:tr>
      <w:tr w:rsidR="00A8521F" w14:paraId="3118DBD9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772A4D" w14:textId="77777777" w:rsidR="00A8521F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noProof/>
                <w:kern w:val="0"/>
                <w:sz w:val="22"/>
              </w:rPr>
              <w:t>長期負債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EB67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14,598,445,000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A1186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11.76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F20E9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18,648,445,000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E85AE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18.56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B216D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- 4,050,000,000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0E3BCD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- 21.72</w:t>
            </w:r>
          </w:p>
        </w:tc>
      </w:tr>
      <w:tr w:rsidR="00A8521F" w14:paraId="6FE0F396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B6EC66" w14:textId="77777777" w:rsidR="00A8521F" w:rsidRDefault="00A8521F" w:rsidP="00254FAF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其他負債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7D35C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28,060,506,539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41CC8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22.60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0EC84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8,257,086,959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E4A4F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8.22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5A80B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19,803,419,580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DC84D6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239.84</w:t>
            </w:r>
          </w:p>
        </w:tc>
      </w:tr>
      <w:tr w:rsidR="00A8521F" w14:paraId="0D6F5917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EDA646" w14:textId="77777777" w:rsidR="00A8521F" w:rsidRPr="009C0E44" w:rsidRDefault="00A8521F" w:rsidP="00254FAF">
            <w:pPr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淨值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8ABE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26,046,906,154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78784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20.98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6D3C0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27,236,928,845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6762B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27.11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02E8F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- 1,190,022,691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A6DCBF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- 4.37</w:t>
            </w:r>
          </w:p>
        </w:tc>
      </w:tr>
      <w:tr w:rsidR="00A8521F" w14:paraId="14B1752D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B988B2" w14:textId="77777777" w:rsidR="00A8521F" w:rsidRDefault="00A8521F" w:rsidP="00254FAF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noProof/>
                <w:kern w:val="0"/>
                <w:sz w:val="22"/>
              </w:rPr>
              <w:t>基金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DD71F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6,703,419,014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2C4E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5.40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7FF6B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5,257,053,427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AC99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5.23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045D2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1,446,365,587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0353C5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27.51</w:t>
            </w:r>
          </w:p>
        </w:tc>
      </w:tr>
      <w:tr w:rsidR="00A8521F" w14:paraId="722FD93C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8F332" w14:textId="77777777" w:rsidR="00A8521F" w:rsidRDefault="00A8521F" w:rsidP="00254FAF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noProof/>
                <w:kern w:val="0"/>
                <w:sz w:val="22"/>
              </w:rPr>
              <w:t>公積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6B9AD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1,539,258,252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E0D1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1.24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8429B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1,501,100,054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010B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1.49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D5515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38,158,198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85C6FE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2.54</w:t>
            </w:r>
          </w:p>
        </w:tc>
      </w:tr>
      <w:tr w:rsidR="00A8521F" w14:paraId="2A155DC9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ADC045" w14:textId="77777777" w:rsidR="00A8521F" w:rsidRDefault="00A8521F" w:rsidP="00254FAF">
            <w:pPr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累積餘絀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5D915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17,804,228,888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5AF15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14.34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A71CD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20,478,775,364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C8FA7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3213F0">
              <w:rPr>
                <w:rFonts w:ascii="新細明體" w:hAnsi="新細明體"/>
                <w:noProof/>
                <w:sz w:val="20"/>
              </w:rPr>
              <w:t>20.38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FCCC3" w14:textId="77777777" w:rsidR="00A8521F" w:rsidRPr="00B2395F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- 2,674,546,476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5F3F89" w14:textId="77777777" w:rsidR="00A8521F" w:rsidRPr="00DF73E1" w:rsidRDefault="00A8521F" w:rsidP="00254F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17775">
              <w:rPr>
                <w:rFonts w:ascii="新細明體" w:hAnsi="新細明體"/>
                <w:noProof/>
                <w:sz w:val="20"/>
              </w:rPr>
              <w:t>- 13.06</w:t>
            </w:r>
          </w:p>
        </w:tc>
      </w:tr>
      <w:tr w:rsidR="00A8521F" w14:paraId="12C476CF" w14:textId="77777777" w:rsidTr="00B45375">
        <w:trPr>
          <w:cantSplit/>
          <w:trHeight w:val="697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BAE5" w14:textId="77777777" w:rsidR="00A8521F" w:rsidRPr="00E97061" w:rsidRDefault="00A8521F" w:rsidP="00254FAF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spacing w:val="-6"/>
                <w:kern w:val="0"/>
                <w:sz w:val="22"/>
              </w:rPr>
            </w:pPr>
            <w:r w:rsidRPr="00544B94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負債及淨值總額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92A0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124,160,934,535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6C6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C20A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100,479,688,828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DA11" w14:textId="77777777" w:rsidR="00A8521F" w:rsidRPr="003213F0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213F0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8F40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23,681,245,707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B45242" w14:textId="77777777" w:rsidR="00A8521F" w:rsidRPr="00217775" w:rsidRDefault="00A8521F" w:rsidP="00254FAF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217775">
              <w:rPr>
                <w:rFonts w:ascii="新細明體" w:hAnsi="新細明體"/>
                <w:b/>
                <w:bCs/>
                <w:noProof/>
                <w:sz w:val="20"/>
              </w:rPr>
              <w:t>23.57</w:t>
            </w:r>
          </w:p>
        </w:tc>
      </w:tr>
      <w:tr w:rsidR="00A8521F" w:rsidRPr="00A63AF7" w14:paraId="4BE797CA" w14:textId="77777777" w:rsidTr="00B45375">
        <w:trPr>
          <w:cantSplit/>
          <w:trHeight w:hRule="exact" w:val="283"/>
        </w:trPr>
        <w:tc>
          <w:tcPr>
            <w:tcW w:w="9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EABF5" w14:textId="77777777" w:rsidR="00A8521F" w:rsidRPr="00A63AF7" w:rsidRDefault="00A8521F" w:rsidP="00254FAF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</w:rPr>
            </w:pPr>
            <w:proofErr w:type="gramStart"/>
            <w:r w:rsidRPr="00A63AF7">
              <w:rPr>
                <w:rFonts w:ascii="標楷體" w:eastAsia="標楷體" w:hAnsi="標楷體" w:hint="eastAsia"/>
                <w:sz w:val="18"/>
              </w:rPr>
              <w:t>註</w:t>
            </w:r>
            <w:proofErr w:type="gramEnd"/>
            <w:r w:rsidRPr="00A63AF7">
              <w:rPr>
                <w:rFonts w:ascii="標楷體" w:eastAsia="標楷體" w:hAnsi="標楷體" w:hint="eastAsia"/>
                <w:sz w:val="18"/>
              </w:rPr>
              <w:t>：信託代理與保證資產</w:t>
            </w:r>
            <w:r>
              <w:rPr>
                <w:rFonts w:ascii="標楷體" w:eastAsia="標楷體" w:hAnsi="標楷體" w:hint="eastAsia"/>
                <w:sz w:val="18"/>
              </w:rPr>
              <w:t>（</w:t>
            </w:r>
            <w:r w:rsidRPr="00A63AF7">
              <w:rPr>
                <w:rFonts w:ascii="標楷體" w:eastAsia="標楷體" w:hAnsi="標楷體" w:hint="eastAsia"/>
                <w:sz w:val="18"/>
              </w:rPr>
              <w:t>負債</w:t>
            </w:r>
            <w:r>
              <w:rPr>
                <w:rFonts w:ascii="標楷體" w:eastAsia="標楷體" w:hAnsi="標楷體" w:hint="eastAsia"/>
                <w:sz w:val="18"/>
              </w:rPr>
              <w:t>）</w:t>
            </w:r>
            <w:r w:rsidRPr="00A63AF7">
              <w:rPr>
                <w:rFonts w:ascii="標楷體" w:eastAsia="標楷體" w:hAnsi="標楷體" w:hint="eastAsia"/>
                <w:sz w:val="18"/>
              </w:rPr>
              <w:t>，1</w:t>
            </w:r>
            <w:r>
              <w:rPr>
                <w:rFonts w:ascii="標楷體" w:eastAsia="標楷體" w:hAnsi="標楷體" w:hint="eastAsia"/>
                <w:sz w:val="18"/>
              </w:rPr>
              <w:t>11</w:t>
            </w:r>
            <w:r w:rsidRPr="00A63AF7">
              <w:rPr>
                <w:rFonts w:ascii="標楷體" w:eastAsia="標楷體" w:hAnsi="標楷體" w:hint="eastAsia"/>
                <w:sz w:val="18"/>
              </w:rPr>
              <w:t>年底及1</w:t>
            </w:r>
            <w:r>
              <w:rPr>
                <w:rFonts w:ascii="標楷體" w:eastAsia="標楷體" w:hAnsi="標楷體" w:hint="eastAsia"/>
                <w:sz w:val="18"/>
              </w:rPr>
              <w:t>10</w:t>
            </w:r>
            <w:r w:rsidRPr="00A63AF7">
              <w:rPr>
                <w:rFonts w:ascii="標楷體" w:eastAsia="標楷體" w:hAnsi="標楷體" w:hint="eastAsia"/>
                <w:sz w:val="18"/>
              </w:rPr>
              <w:t>年底各有</w:t>
            </w:r>
            <w:r>
              <w:rPr>
                <w:rFonts w:ascii="標楷體" w:eastAsia="標楷體" w:hAnsi="標楷體" w:hint="eastAsia"/>
                <w:sz w:val="18"/>
              </w:rPr>
              <w:t>768</w:t>
            </w:r>
            <w:r w:rsidRPr="00A63AF7">
              <w:rPr>
                <w:rFonts w:ascii="標楷體" w:eastAsia="標楷體" w:hAnsi="標楷體" w:hint="eastAsia"/>
                <w:sz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</w:rPr>
              <w:t>415</w:t>
            </w:r>
            <w:r w:rsidRPr="00A63AF7">
              <w:rPr>
                <w:rFonts w:ascii="標楷體" w:eastAsia="標楷體" w:hAnsi="標楷體" w:hint="eastAsia"/>
                <w:sz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</w:rPr>
              <w:t>268</w:t>
            </w:r>
            <w:r w:rsidRPr="00A63AF7">
              <w:rPr>
                <w:rFonts w:ascii="標楷體" w:eastAsia="標楷體" w:hAnsi="標楷體" w:hint="eastAsia"/>
                <w:sz w:val="18"/>
              </w:rPr>
              <w:t>元及</w:t>
            </w:r>
            <w:r>
              <w:rPr>
                <w:rFonts w:ascii="標楷體" w:eastAsia="標楷體" w:hAnsi="標楷體" w:hint="eastAsia"/>
                <w:sz w:val="18"/>
              </w:rPr>
              <w:t>1,287</w:t>
            </w:r>
            <w:r w:rsidRPr="00A63AF7">
              <w:rPr>
                <w:rFonts w:ascii="標楷體" w:eastAsia="標楷體" w:hAnsi="標楷體" w:hint="eastAsia"/>
                <w:sz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</w:rPr>
              <w:t>443</w:t>
            </w:r>
            <w:r w:rsidRPr="00A63AF7">
              <w:rPr>
                <w:rFonts w:ascii="標楷體" w:eastAsia="標楷體" w:hAnsi="標楷體" w:hint="eastAsia"/>
                <w:sz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</w:rPr>
              <w:t>085</w:t>
            </w:r>
            <w:r w:rsidRPr="00A63AF7">
              <w:rPr>
                <w:rFonts w:ascii="標楷體" w:eastAsia="標楷體" w:hAnsi="標楷體" w:hint="eastAsia"/>
                <w:sz w:val="18"/>
              </w:rPr>
              <w:t>元。</w:t>
            </w:r>
          </w:p>
        </w:tc>
      </w:tr>
    </w:tbl>
    <w:p w14:paraId="007F4617" w14:textId="77777777" w:rsidR="007A7FB6" w:rsidRPr="007A7FB6" w:rsidRDefault="007A7FB6" w:rsidP="007A7FB6">
      <w:pPr>
        <w:snapToGrid w:val="0"/>
        <w:spacing w:line="20" w:lineRule="exact"/>
        <w:ind w:firstLine="400"/>
        <w:jc w:val="both"/>
        <w:rPr>
          <w:sz w:val="20"/>
        </w:rPr>
      </w:pPr>
    </w:p>
    <w:p w14:paraId="2DB086DF" w14:textId="77777777" w:rsidR="007A7FB6" w:rsidRPr="007A7FB6" w:rsidRDefault="007A7FB6" w:rsidP="007A7FB6">
      <w:pPr>
        <w:snapToGrid w:val="0"/>
        <w:spacing w:line="20" w:lineRule="exact"/>
        <w:ind w:firstLine="400"/>
        <w:jc w:val="both"/>
        <w:rPr>
          <w:sz w:val="20"/>
        </w:rPr>
      </w:pPr>
    </w:p>
    <w:tbl>
      <w:tblPr>
        <w:tblW w:w="9953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3"/>
        <w:gridCol w:w="1626"/>
        <w:gridCol w:w="1627"/>
        <w:gridCol w:w="1063"/>
        <w:gridCol w:w="1404"/>
        <w:gridCol w:w="150"/>
        <w:gridCol w:w="1638"/>
        <w:gridCol w:w="644"/>
        <w:gridCol w:w="28"/>
      </w:tblGrid>
      <w:tr w:rsidR="007A7FB6" w14:paraId="6A0EE207" w14:textId="77777777" w:rsidTr="004D35C8">
        <w:trPr>
          <w:gridAfter w:val="1"/>
          <w:wAfter w:w="28" w:type="dxa"/>
          <w:cantSplit/>
          <w:trHeight w:val="907"/>
          <w:tblHeader/>
        </w:trPr>
        <w:tc>
          <w:tcPr>
            <w:tcW w:w="9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CDA614" w14:textId="77777777" w:rsidR="007A7FB6" w:rsidRPr="00C06E2B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line="440" w:lineRule="exact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C06E2B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貳拾貳、</w:t>
            </w:r>
            <w:proofErr w:type="gramStart"/>
            <w:r w:rsidRPr="00C06E2B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06E2B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中市非營業特種基金來源用途及餘</w:t>
            </w:r>
            <w:proofErr w:type="gramStart"/>
            <w:r w:rsidRPr="00C06E2B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3A6905C3" w14:textId="77777777" w:rsidR="007A7FB6" w:rsidRPr="00A446FE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line="440" w:lineRule="exact"/>
              <w:jc w:val="center"/>
              <w:rPr>
                <w:rFonts w:ascii="標楷體" w:eastAsia="標楷體" w:hAnsi="標楷體"/>
                <w:spacing w:val="-20"/>
              </w:rPr>
            </w:pPr>
            <w:r w:rsidRPr="00233945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－特別收入基金</w:t>
            </w:r>
            <w:r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（</w:t>
            </w:r>
            <w:r w:rsidRPr="00BB79CB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科目別</w:t>
            </w:r>
            <w:r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）</w:t>
            </w:r>
          </w:p>
        </w:tc>
      </w:tr>
      <w:tr w:rsidR="007A7FB6" w:rsidRPr="0069342C" w14:paraId="1232B98A" w14:textId="77777777" w:rsidTr="004D35C8">
        <w:trPr>
          <w:gridAfter w:val="1"/>
          <w:wAfter w:w="28" w:type="dxa"/>
          <w:cantSplit/>
          <w:trHeight w:val="454"/>
        </w:trPr>
        <w:tc>
          <w:tcPr>
            <w:tcW w:w="749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8021EBA" w14:textId="77777777" w:rsidR="007A7FB6" w:rsidRPr="0069342C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before="40" w:after="40"/>
              <w:ind w:leftChars="1000" w:left="2400"/>
              <w:jc w:val="center"/>
              <w:rPr>
                <w:rFonts w:ascii="標楷體" w:eastAsia="標楷體" w:hAnsi="標楷體"/>
              </w:rPr>
            </w:pPr>
            <w:r w:rsidRPr="0069342C">
              <w:rPr>
                <w:rFonts w:ascii="標楷體" w:eastAsia="標楷體" w:hAnsi="標楷體" w:hint="eastAsia"/>
                <w:szCs w:val="36"/>
              </w:rPr>
              <w:t>中華民國</w:t>
            </w:r>
            <w:proofErr w:type="gramStart"/>
            <w:r w:rsidRPr="0069342C">
              <w:rPr>
                <w:rFonts w:ascii="標楷體" w:eastAsia="標楷體" w:hAnsi="標楷體"/>
                <w:szCs w:val="36"/>
              </w:rPr>
              <w:t>1</w:t>
            </w:r>
            <w:r>
              <w:rPr>
                <w:rFonts w:ascii="標楷體" w:eastAsia="標楷體" w:hAnsi="標楷體" w:hint="eastAsia"/>
                <w:szCs w:val="36"/>
              </w:rPr>
              <w:t>1</w:t>
            </w:r>
            <w:r>
              <w:rPr>
                <w:rFonts w:ascii="標楷體" w:eastAsia="標楷體" w:hAnsi="標楷體"/>
                <w:szCs w:val="36"/>
              </w:rPr>
              <w:t>1</w:t>
            </w:r>
            <w:proofErr w:type="gramEnd"/>
            <w:r w:rsidRPr="0069342C">
              <w:rPr>
                <w:rFonts w:ascii="標楷體" w:eastAsia="標楷體" w:hAnsi="標楷體" w:hint="eastAsia"/>
                <w:szCs w:val="36"/>
              </w:rPr>
              <w:t>年度</w:t>
            </w:r>
          </w:p>
        </w:tc>
        <w:tc>
          <w:tcPr>
            <w:tcW w:w="243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61ACE5" w14:textId="77777777" w:rsidR="007A7FB6" w:rsidRPr="0069342C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before="20" w:after="20"/>
              <w:jc w:val="right"/>
              <w:rPr>
                <w:rFonts w:ascii="標楷體" w:eastAsia="標楷體" w:hAnsi="標楷體"/>
                <w:sz w:val="20"/>
              </w:rPr>
            </w:pPr>
            <w:r w:rsidRPr="0069342C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A7FB6" w:rsidRPr="0069342C" w14:paraId="2ED6E8EE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0"/>
        </w:trPr>
        <w:tc>
          <w:tcPr>
            <w:tcW w:w="1773" w:type="dxa"/>
            <w:vMerge w:val="restart"/>
            <w:tcBorders>
              <w:left w:val="nil"/>
              <w:bottom w:val="nil"/>
            </w:tcBorders>
            <w:noWrap/>
            <w:vAlign w:val="center"/>
          </w:tcPr>
          <w:p w14:paraId="3F04AFA3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26" w:type="dxa"/>
            <w:vMerge w:val="restart"/>
            <w:noWrap/>
            <w:vAlign w:val="center"/>
          </w:tcPr>
          <w:p w14:paraId="31D2C526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627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14:paraId="7DE220D6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63" w:type="dxa"/>
            <w:vMerge w:val="restart"/>
            <w:tcBorders>
              <w:bottom w:val="nil"/>
            </w:tcBorders>
            <w:noWrap/>
            <w:vAlign w:val="center"/>
          </w:tcPr>
          <w:p w14:paraId="6712B05E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554" w:type="dxa"/>
            <w:gridSpan w:val="2"/>
            <w:vMerge w:val="restart"/>
            <w:noWrap/>
            <w:vAlign w:val="center"/>
          </w:tcPr>
          <w:p w14:paraId="53050573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10" w:type="dxa"/>
            <w:gridSpan w:val="3"/>
            <w:tcBorders>
              <w:bottom w:val="nil"/>
              <w:right w:val="nil"/>
            </w:tcBorders>
            <w:noWrap/>
            <w:vAlign w:val="center"/>
          </w:tcPr>
          <w:p w14:paraId="02AEFDEC" w14:textId="77777777" w:rsidR="007A7FB6" w:rsidRPr="009D0596" w:rsidRDefault="007A7FB6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0596">
              <w:rPr>
                <w:rFonts w:ascii="標楷體" w:eastAsia="標楷體" w:hAnsi="標楷體" w:hint="eastAsia"/>
                <w:spacing w:val="-10"/>
                <w:sz w:val="20"/>
              </w:rPr>
              <w:t>決算審定數與預算數</w:t>
            </w:r>
          </w:p>
          <w:p w14:paraId="0E5004DA" w14:textId="77777777" w:rsidR="007A7FB6" w:rsidRPr="009D0596" w:rsidRDefault="007A7FB6" w:rsidP="004D35C8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A7FB6" w:rsidRPr="0069342C" w14:paraId="7E455BF1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7"/>
        </w:trPr>
        <w:tc>
          <w:tcPr>
            <w:tcW w:w="1773" w:type="dxa"/>
            <w:vMerge/>
            <w:tcBorders>
              <w:top w:val="nil"/>
              <w:left w:val="nil"/>
            </w:tcBorders>
            <w:noWrap/>
            <w:vAlign w:val="center"/>
          </w:tcPr>
          <w:p w14:paraId="05B2B2C1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26" w:type="dxa"/>
            <w:vMerge/>
            <w:noWrap/>
            <w:vAlign w:val="center"/>
          </w:tcPr>
          <w:p w14:paraId="338043BF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27" w:type="dxa"/>
            <w:vMerge/>
            <w:noWrap/>
            <w:vAlign w:val="center"/>
          </w:tcPr>
          <w:p w14:paraId="5AB3C19D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  <w:noWrap/>
            <w:vAlign w:val="center"/>
          </w:tcPr>
          <w:p w14:paraId="3D178BF6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4" w:type="dxa"/>
            <w:gridSpan w:val="2"/>
            <w:vMerge/>
            <w:noWrap/>
            <w:vAlign w:val="center"/>
          </w:tcPr>
          <w:p w14:paraId="4B6133BC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8" w:type="dxa"/>
            <w:noWrap/>
            <w:vAlign w:val="center"/>
          </w:tcPr>
          <w:p w14:paraId="6B0A8531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0DA49719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7A7FB6" w:rsidRPr="000A6E73" w14:paraId="4F5E605E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left w:val="nil"/>
              <w:bottom w:val="nil"/>
            </w:tcBorders>
            <w:noWrap/>
            <w:vAlign w:val="center"/>
          </w:tcPr>
          <w:p w14:paraId="45E51FCA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0A6E73">
              <w:rPr>
                <w:rFonts w:ascii="標楷體" w:eastAsia="標楷體" w:hAnsi="標楷體" w:hint="eastAsia"/>
                <w:noProof/>
                <w:kern w:val="0"/>
                <w:sz w:val="20"/>
              </w:rPr>
              <w:t>基金來源</w:t>
            </w: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02017050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57,778,854,000</w:t>
            </w: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0C3E5E12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64,764,833,028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4FAB8413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1,510,227</w:t>
            </w: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1F6ABD5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64,766,343,255</w:t>
            </w: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6F2AB3E3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6,987,489,255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43FD6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12.09</w:t>
            </w:r>
          </w:p>
        </w:tc>
      </w:tr>
      <w:tr w:rsidR="007A7FB6" w:rsidRPr="000A6E73" w14:paraId="7090636C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2A3D634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0A6E73">
              <w:rPr>
                <w:rFonts w:ascii="標楷體" w:eastAsia="標楷體" w:hAnsi="標楷體" w:hint="eastAsia"/>
                <w:noProof/>
                <w:kern w:val="0"/>
                <w:sz w:val="20"/>
              </w:rPr>
              <w:t>基金用途</w:t>
            </w: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125D83DA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59,098,830,000</w:t>
            </w: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2897F885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63,292,944,225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6925D43D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- 2,995,000</w:t>
            </w: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B4C24C3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63,289,949,225</w:t>
            </w: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632B4FAA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4,191,119,225</w:t>
            </w: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F9C0C4B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noProof/>
                <w:sz w:val="20"/>
              </w:rPr>
              <w:t>7.09</w:t>
            </w:r>
          </w:p>
        </w:tc>
      </w:tr>
      <w:tr w:rsidR="007A7FB6" w:rsidRPr="000A6E73" w14:paraId="26471C94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E431FB1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spacing w:val="-16"/>
                <w:kern w:val="0"/>
                <w:sz w:val="20"/>
              </w:rPr>
            </w:pPr>
            <w:r w:rsidRPr="000A6E73">
              <w:rPr>
                <w:rFonts w:ascii="標楷體" w:eastAsia="標楷體" w:hAnsi="標楷體" w:hint="eastAsia"/>
                <w:b/>
                <w:noProof/>
                <w:spacing w:val="-16"/>
                <w:kern w:val="0"/>
                <w:sz w:val="20"/>
              </w:rPr>
              <w:t>本期賸餘</w:t>
            </w:r>
            <w:r w:rsidRPr="000A6E73">
              <w:rPr>
                <w:rFonts w:ascii="標楷體" w:eastAsia="標楷體" w:hAnsi="標楷體"/>
                <w:b/>
                <w:noProof/>
                <w:spacing w:val="-16"/>
                <w:kern w:val="0"/>
                <w:sz w:val="20"/>
              </w:rPr>
              <w:t>(</w:t>
            </w:r>
            <w:r w:rsidRPr="000A6E73">
              <w:rPr>
                <w:rFonts w:ascii="標楷體" w:eastAsia="標楷體" w:hAnsi="標楷體" w:hint="eastAsia"/>
                <w:b/>
                <w:noProof/>
                <w:spacing w:val="-16"/>
                <w:kern w:val="0"/>
                <w:sz w:val="20"/>
              </w:rPr>
              <w:t>短絀</w:t>
            </w:r>
            <w:r w:rsidRPr="000A6E73">
              <w:rPr>
                <w:rFonts w:ascii="標楷體" w:eastAsia="標楷體" w:hAnsi="標楷體"/>
                <w:b/>
                <w:noProof/>
                <w:spacing w:val="-16"/>
                <w:kern w:val="0"/>
                <w:sz w:val="20"/>
              </w:rPr>
              <w:t>)</w:t>
            </w: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2023B413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- 1,319,976,000</w:t>
            </w: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14C0109A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1,471,888,803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2749934D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4,505,227</w:t>
            </w: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CA4C305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1,476,394,030</w:t>
            </w: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67DA6CA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2,796,370,030</w:t>
            </w: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188558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</w:tr>
      <w:tr w:rsidR="007A7FB6" w:rsidRPr="000A6E73" w14:paraId="2C4F4A29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1201423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0A6E73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期初基金餘額</w:t>
            </w: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16B1494D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10,840,681,000</w:t>
            </w: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2A55C67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12,583,301,876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37ACC07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9607642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12,583,301,876</w:t>
            </w: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04A5CACD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1,742,620,876</w:t>
            </w: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761C1A8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16.07</w:t>
            </w:r>
          </w:p>
        </w:tc>
      </w:tr>
      <w:tr w:rsidR="007A7FB6" w:rsidRPr="000A6E73" w14:paraId="2D0A2E5D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8DCD198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0A6E73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期末基金餘額</w:t>
            </w: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4A61B818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9,520,705,000</w:t>
            </w: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21E03E92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14,055,190,679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32CD3650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4,505,227</w:t>
            </w: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5A97BA6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14,059,695,906</w:t>
            </w: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51F947F3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4,538,990,906</w:t>
            </w: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34A1B6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31C59">
              <w:rPr>
                <w:rFonts w:ascii="新細明體" w:hAnsi="新細明體" w:hint="eastAsia"/>
                <w:b/>
                <w:noProof/>
                <w:sz w:val="20"/>
              </w:rPr>
              <w:t>47.67</w:t>
            </w:r>
          </w:p>
        </w:tc>
      </w:tr>
      <w:tr w:rsidR="007A7FB6" w:rsidRPr="000A6E73" w14:paraId="3AB98E97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AA1677E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1D0C5871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7DA9B0B4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71ECD86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637FBA8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4CBE3412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7E080CA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A7FB6" w:rsidRPr="000A6E73" w14:paraId="64C7FB0F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34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B9FFC16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4396D1E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0BFF52C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5D17572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3789D6F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253C92BA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FD5B686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A7FB6" w:rsidRPr="000A6E73" w14:paraId="631AB52C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91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6F75A1E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3A4931C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250762F5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276C054E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61452EE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04BE6D40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871DC3C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A7FB6" w:rsidRPr="000A6E73" w14:paraId="234ABE6C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91"/>
        </w:trPr>
        <w:tc>
          <w:tcPr>
            <w:tcW w:w="1773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2A54EDA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noWrap/>
            <w:vAlign w:val="center"/>
          </w:tcPr>
          <w:p w14:paraId="6ACEA9F4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noWrap/>
            <w:vAlign w:val="center"/>
          </w:tcPr>
          <w:p w14:paraId="155AEEA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vAlign w:val="center"/>
          </w:tcPr>
          <w:p w14:paraId="5C823DA1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B8335D7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3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43B51F3E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67C78D3" w14:textId="77777777" w:rsidR="007A7FB6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  <w:p w14:paraId="4033EE53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A7FB6" w:rsidRPr="000A6E73" w14:paraId="33BAF96A" w14:textId="77777777" w:rsidTr="004D35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191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0577E7AA" w14:textId="77777777" w:rsidR="007A7FB6" w:rsidRPr="000A6E73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3FF2199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4DB8D74D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47289451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ACEBE1D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064CE" w14:textId="77777777" w:rsidR="007A7FB6" w:rsidRPr="00931C59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5081FDB" w14:textId="77777777" w:rsidR="007A7FB6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</w:tbl>
    <w:p w14:paraId="26FF1DB8" w14:textId="77777777" w:rsidR="007A7FB6" w:rsidRDefault="007A7FB6" w:rsidP="007A7FB6">
      <w:pPr>
        <w:snapToGrid w:val="0"/>
        <w:spacing w:afterLines="100" w:after="360" w:line="240" w:lineRule="exact"/>
        <w:rPr>
          <w:rFonts w:ascii="標楷體" w:eastAsia="標楷體" w:hAnsi="標楷體"/>
          <w:sz w:val="18"/>
        </w:rPr>
      </w:pPr>
      <w:proofErr w:type="gramStart"/>
      <w:r w:rsidRPr="00C43A94">
        <w:rPr>
          <w:rFonts w:ascii="標楷體" w:eastAsia="標楷體" w:hAnsi="標楷體" w:hint="eastAsia"/>
          <w:sz w:val="18"/>
        </w:rPr>
        <w:t>註</w:t>
      </w:r>
      <w:proofErr w:type="gramEnd"/>
      <w:r w:rsidRPr="00C43A94">
        <w:rPr>
          <w:rFonts w:ascii="標楷體" w:eastAsia="標楷體" w:hAnsi="標楷體" w:hint="eastAsia"/>
          <w:sz w:val="18"/>
        </w:rPr>
        <w:t>：本表</w:t>
      </w:r>
      <w:r>
        <w:rPr>
          <w:rFonts w:ascii="標楷體" w:eastAsia="標楷體" w:hAnsi="標楷體" w:hint="eastAsia"/>
          <w:sz w:val="18"/>
        </w:rPr>
        <w:t>基金用途</w:t>
      </w:r>
      <w:r w:rsidRPr="00C43A94">
        <w:rPr>
          <w:rFonts w:ascii="標楷體" w:eastAsia="標楷體" w:hAnsi="標楷體" w:hint="eastAsia"/>
          <w:sz w:val="18"/>
        </w:rPr>
        <w:t>決算審定數，</w:t>
      </w:r>
      <w:r w:rsidRPr="00195873">
        <w:rPr>
          <w:rFonts w:ascii="標楷體" w:eastAsia="標楷體" w:hAnsi="標楷體" w:hint="eastAsia"/>
          <w:sz w:val="18"/>
        </w:rPr>
        <w:t>包含</w:t>
      </w:r>
      <w:proofErr w:type="gramStart"/>
      <w:r w:rsidRPr="00195873">
        <w:rPr>
          <w:rFonts w:ascii="標楷體" w:eastAsia="標楷體" w:hAnsi="標楷體" w:hint="eastAsia"/>
          <w:sz w:val="18"/>
        </w:rPr>
        <w:t>1</w:t>
      </w:r>
      <w:r>
        <w:rPr>
          <w:rFonts w:ascii="標楷體" w:eastAsia="標楷體" w:hAnsi="標楷體" w:hint="eastAsia"/>
          <w:sz w:val="18"/>
        </w:rPr>
        <w:t>1</w:t>
      </w:r>
      <w:r>
        <w:rPr>
          <w:rFonts w:ascii="標楷體" w:eastAsia="標楷體" w:hAnsi="標楷體"/>
          <w:sz w:val="18"/>
        </w:rPr>
        <w:t>1</w:t>
      </w:r>
      <w:proofErr w:type="gramEnd"/>
      <w:r w:rsidRPr="00195873">
        <w:rPr>
          <w:rFonts w:ascii="標楷體" w:eastAsia="標楷體" w:hAnsi="標楷體" w:hint="eastAsia"/>
          <w:sz w:val="18"/>
        </w:rPr>
        <w:t>年度預算數、報准先行辦理數及以前年度保留數等之執行數。</w:t>
      </w:r>
    </w:p>
    <w:p w14:paraId="2423D6E4" w14:textId="77777777" w:rsidR="007A7FB6" w:rsidRPr="00B36C90" w:rsidRDefault="007A7FB6" w:rsidP="007A7FB6">
      <w:pPr>
        <w:spacing w:line="20" w:lineRule="exact"/>
        <w:rPr>
          <w:rFonts w:ascii="新細明體" w:hAnsi="新細明體"/>
          <w:noProof/>
          <w:sz w:val="20"/>
        </w:rPr>
      </w:pPr>
    </w:p>
    <w:p w14:paraId="0DF7A167" w14:textId="77777777" w:rsidR="007A7FB6" w:rsidRPr="00051E92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6640B32C" w14:textId="77777777" w:rsidR="007A7FB6" w:rsidRDefault="007A7FB6" w:rsidP="007A7FB6">
      <w:pPr>
        <w:snapToGrid w:val="0"/>
        <w:spacing w:line="20" w:lineRule="exact"/>
        <w:jc w:val="both"/>
        <w:rPr>
          <w:rFonts w:ascii="標楷體" w:eastAsia="標楷體" w:hAnsi="標楷體"/>
          <w:sz w:val="18"/>
        </w:rPr>
      </w:pPr>
    </w:p>
    <w:tbl>
      <w:tblPr>
        <w:tblW w:w="992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2"/>
        <w:gridCol w:w="1341"/>
        <w:gridCol w:w="1342"/>
        <w:gridCol w:w="1276"/>
        <w:gridCol w:w="1276"/>
        <w:gridCol w:w="850"/>
        <w:gridCol w:w="1278"/>
      </w:tblGrid>
      <w:tr w:rsidR="007A7FB6" w14:paraId="673E1DBF" w14:textId="77777777" w:rsidTr="004D35C8">
        <w:trPr>
          <w:cantSplit/>
          <w:trHeight w:val="1077"/>
          <w:tblHeader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B267CCB" w14:textId="77777777" w:rsidR="007A7FB6" w:rsidRPr="00F13C10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line="520" w:lineRule="exact"/>
              <w:jc w:val="center"/>
              <w:rPr>
                <w:rFonts w:ascii="標楷體" w:eastAsia="標楷體" w:hAnsi="標楷體"/>
                <w:b/>
                <w:spacing w:val="-4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貳拾參</w:t>
            </w:r>
            <w:r w:rsidRPr="00F13C10"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中市</w:t>
            </w:r>
            <w:r w:rsidRPr="00F13C10"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非營業特種基金來源用途及餘</w:t>
            </w:r>
            <w:proofErr w:type="gramStart"/>
            <w:r w:rsidRPr="00F13C10"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絀審定數</w:t>
            </w:r>
            <w:r>
              <w:rPr>
                <w:rFonts w:ascii="標楷體" w:eastAsia="標楷體" w:hAnsi="標楷體" w:hint="eastAsia"/>
                <w:b/>
                <w:spacing w:val="-4"/>
                <w:sz w:val="36"/>
                <w:szCs w:val="36"/>
                <w:u w:val="single"/>
              </w:rPr>
              <w:t>簡表</w:t>
            </w:r>
            <w:proofErr w:type="gramEnd"/>
          </w:p>
          <w:p w14:paraId="6E8E6178" w14:textId="77777777" w:rsidR="007A7FB6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line="520" w:lineRule="exact"/>
              <w:jc w:val="center"/>
              <w:rPr>
                <w:rFonts w:ascii="標楷體" w:eastAsia="標楷體" w:hAnsi="標楷體"/>
                <w:spacing w:val="20"/>
                <w:szCs w:val="36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－特別收入基金</w:t>
            </w:r>
            <w:r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（基金</w:t>
            </w:r>
            <w:r w:rsidRPr="00BB79CB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別</w:t>
            </w:r>
            <w:r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）</w:t>
            </w:r>
          </w:p>
        </w:tc>
      </w:tr>
      <w:tr w:rsidR="007A7FB6" w14:paraId="0CD7722C" w14:textId="77777777" w:rsidTr="004D35C8">
        <w:trPr>
          <w:cantSplit/>
          <w:trHeight w:val="567"/>
          <w:tblHeader/>
        </w:trPr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80A9E" w14:textId="77777777" w:rsidR="007A7FB6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before="20"/>
              <w:ind w:leftChars="825" w:left="1980"/>
              <w:jc w:val="center"/>
              <w:rPr>
                <w:rFonts w:ascii="標楷體" w:eastAsia="標楷體" w:hAnsi="標楷體"/>
                <w:spacing w:val="-36"/>
              </w:rPr>
            </w:pPr>
            <w:r>
              <w:rPr>
                <w:rFonts w:ascii="標楷體" w:eastAsia="標楷體" w:hAnsi="標楷體" w:hint="eastAsia"/>
                <w:szCs w:val="36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  <w:szCs w:val="36"/>
              </w:rPr>
              <w:t>11</w:t>
            </w:r>
            <w:r>
              <w:rPr>
                <w:rFonts w:ascii="標楷體" w:eastAsia="標楷體" w:hAnsi="標楷體"/>
                <w:szCs w:val="36"/>
              </w:rPr>
              <w:t>1</w:t>
            </w:r>
            <w:proofErr w:type="gramEnd"/>
            <w:r>
              <w:rPr>
                <w:rFonts w:ascii="標楷體" w:eastAsia="標楷體" w:hAnsi="標楷體" w:hint="eastAsia"/>
                <w:szCs w:val="36"/>
              </w:rPr>
              <w:t>年度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C2E42" w14:textId="77777777" w:rsidR="007A7FB6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before="20" w:after="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A7FB6" w14:paraId="5331E20D" w14:textId="77777777" w:rsidTr="004D35C8">
        <w:trPr>
          <w:cantSplit/>
          <w:trHeight w:val="624"/>
        </w:trPr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3AD71" w14:textId="77777777" w:rsidR="007A7FB6" w:rsidRDefault="007A7FB6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1AF60" w14:textId="77777777" w:rsidR="007A7FB6" w:rsidRDefault="007A7FB6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基金來源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1E238" w14:textId="77777777" w:rsidR="007A7FB6" w:rsidRDefault="007A7FB6" w:rsidP="004D35C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基金用途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715C" w14:textId="77777777" w:rsidR="007A7FB6" w:rsidRDefault="007A7FB6" w:rsidP="003E056E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本期餘</w:t>
            </w:r>
            <w:proofErr w:type="gramStart"/>
            <w:r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9A94C" w14:textId="77777777" w:rsidR="007A7FB6" w:rsidRPr="003E056E" w:rsidRDefault="007A7FB6" w:rsidP="003E056E">
            <w:pPr>
              <w:ind w:leftChars="10" w:left="24" w:rightChars="10" w:right="24"/>
              <w:jc w:val="distribute"/>
              <w:rPr>
                <w:rFonts w:eastAsia="標楷體"/>
                <w:spacing w:val="-8"/>
                <w:sz w:val="20"/>
              </w:rPr>
            </w:pPr>
            <w:r w:rsidRPr="003E056E">
              <w:rPr>
                <w:rFonts w:eastAsia="標楷體" w:hint="eastAsia"/>
                <w:spacing w:val="-8"/>
                <w:sz w:val="20"/>
              </w:rPr>
              <w:t>期初基金餘額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507809" w14:textId="77777777" w:rsidR="007A7FB6" w:rsidRDefault="007A7FB6" w:rsidP="003E056E">
            <w:pPr>
              <w:ind w:leftChars="10" w:left="24" w:rightChars="10" w:right="24"/>
              <w:jc w:val="distribute"/>
              <w:rPr>
                <w:rFonts w:eastAsia="標楷體"/>
                <w:spacing w:val="-18"/>
                <w:sz w:val="20"/>
              </w:rPr>
            </w:pPr>
            <w:proofErr w:type="gramStart"/>
            <w:r>
              <w:rPr>
                <w:rFonts w:eastAsia="標楷體" w:hint="eastAsia"/>
                <w:spacing w:val="-18"/>
                <w:sz w:val="20"/>
              </w:rPr>
              <w:t>解繳公庫</w:t>
            </w:r>
            <w:proofErr w:type="gram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19F0A5" w14:textId="77777777" w:rsidR="007A7FB6" w:rsidRDefault="007A7FB6" w:rsidP="004D35C8">
            <w:pPr>
              <w:ind w:leftChars="10" w:left="24" w:rightChars="10" w:right="24"/>
              <w:jc w:val="distribute"/>
              <w:rPr>
                <w:rFonts w:eastAsia="標楷體"/>
                <w:spacing w:val="-16"/>
                <w:sz w:val="20"/>
              </w:rPr>
            </w:pPr>
            <w:r>
              <w:rPr>
                <w:rFonts w:eastAsia="標楷體" w:hint="eastAsia"/>
                <w:spacing w:val="-16"/>
                <w:sz w:val="20"/>
              </w:rPr>
              <w:t>期末基金餘額</w:t>
            </w:r>
          </w:p>
        </w:tc>
      </w:tr>
      <w:tr w:rsidR="007A7FB6" w:rsidRPr="0005416C" w14:paraId="78AA4B86" w14:textId="77777777" w:rsidTr="004D35C8">
        <w:trPr>
          <w:cantSplit/>
          <w:trHeight w:val="680"/>
        </w:trPr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B9ED15" w14:textId="77777777" w:rsidR="007A7FB6" w:rsidRDefault="007A7FB6" w:rsidP="004D35C8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8"/>
                <w:kern w:val="0"/>
                <w:sz w:val="20"/>
              </w:rPr>
              <w:t>合計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66C908B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64,766,343,255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4960E06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63,289,949,225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248E7E0E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1,476,394,030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0986AB5E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12,583,301,876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68E52E" w14:textId="77777777" w:rsidR="007A7FB6" w:rsidRPr="00382B1B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82B1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692CD9BE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14,059,695,906</w:t>
            </w:r>
          </w:p>
        </w:tc>
      </w:tr>
      <w:tr w:rsidR="007A7FB6" w:rsidRPr="009832C3" w14:paraId="35FCD095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205D66" w14:textId="77777777" w:rsidR="007A7FB6" w:rsidRPr="00C36A3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8"/>
                <w:kern w:val="0"/>
                <w:sz w:val="20"/>
              </w:rPr>
            </w:pPr>
            <w:r w:rsidRPr="00C36A36"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臺中市政府地政局主管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4CABE680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88,118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79B68B2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3,352,201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B060C8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- 3,264,083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21C308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54,418,098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E7F5508" w14:textId="77777777" w:rsidR="007A7FB6" w:rsidRPr="00382B1B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82B1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25EDFC82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51,154,015</w:t>
            </w:r>
          </w:p>
        </w:tc>
      </w:tr>
      <w:tr w:rsidR="007A7FB6" w:rsidRPr="009832C3" w14:paraId="65E36D43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DAB74D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臺中市自辦市地重劃</w:t>
            </w:r>
          </w:p>
          <w:p w14:paraId="67B6D046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地區管理維護基金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6B60FC52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88,118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02BCCF6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3,352,201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206D4E6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- 3,264,083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1C6590CD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54,418,098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F70C89C" w14:textId="77777777" w:rsidR="007A7FB6" w:rsidRPr="00382B1B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154219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24CCF51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51,154,015</w:t>
            </w:r>
          </w:p>
        </w:tc>
      </w:tr>
      <w:tr w:rsidR="007A7FB6" w:rsidRPr="009832C3" w14:paraId="6AD2B257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E3917C" w14:textId="77777777" w:rsidR="007A7FB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0"/>
              </w:rPr>
            </w:pPr>
            <w:r w:rsidRPr="00C36A36"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臺中市政府經濟發展局主管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15511C5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822,199,264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63B8E45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38,415,797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471D847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783,783,467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526F0040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623,094,773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769743D" w14:textId="77777777" w:rsidR="007A7FB6" w:rsidRPr="00382B1B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82B1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739D0B9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1,406,878,240</w:t>
            </w:r>
          </w:p>
        </w:tc>
      </w:tr>
      <w:tr w:rsidR="007A7FB6" w:rsidRPr="009832C3" w14:paraId="487489C1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091A4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臺中市產業發展基金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06B018E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822,199,264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2CB8CF22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38,415,797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48EF0412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783,783,467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147C13A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623,094,773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70A19AC" w14:textId="77777777" w:rsidR="007A7FB6" w:rsidRPr="00382B1B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154219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5987C3EF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1,406,878,240</w:t>
            </w:r>
          </w:p>
        </w:tc>
      </w:tr>
      <w:tr w:rsidR="007A7FB6" w:rsidRPr="009832C3" w14:paraId="145E65AB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D59A77" w14:textId="77777777" w:rsidR="007A7FB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臺中市政府環境保護局主管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5293898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935,759,158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011069D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643,334,632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DB86C5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292,424,526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5721114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3,119,668,693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AA0EE12" w14:textId="77777777" w:rsidR="007A7FB6" w:rsidRPr="00382B1B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82B1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7AD9E620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3,412,093,219</w:t>
            </w:r>
          </w:p>
        </w:tc>
      </w:tr>
      <w:tr w:rsidR="007A7FB6" w:rsidRPr="009832C3" w14:paraId="1445A3BC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6F1755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臺中市環境保護基金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34DED2E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935,759,158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634E86A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643,334,632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56912D4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292,424,526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1A82F0D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3,119,668,693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C5EE943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502771CD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3,412,093,219</w:t>
            </w:r>
          </w:p>
        </w:tc>
      </w:tr>
      <w:tr w:rsidR="007A7FB6" w:rsidRPr="009832C3" w14:paraId="26659362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A72A1B" w14:textId="77777777" w:rsidR="007A7FB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972B0E"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臺中市政府農業局主管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7E071A3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181,673,033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71865420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176,603,792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495631D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5,069,241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0AC37D7F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427,738,782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B229F0" w14:textId="77777777" w:rsidR="007A7FB6" w:rsidRPr="00704686" w:rsidRDefault="007A7FB6" w:rsidP="004D35C8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82B1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35FF838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432,808,023</w:t>
            </w:r>
          </w:p>
        </w:tc>
      </w:tr>
      <w:tr w:rsidR="007A7FB6" w:rsidRPr="009832C3" w14:paraId="5DEB05AA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D3D911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臺中市農業發展基金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573B1912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173,169,925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113DB4B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167,673,951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074A768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5,495,974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4EB296D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419,295,235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450FECF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224C231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424,791,209</w:t>
            </w:r>
          </w:p>
        </w:tc>
      </w:tr>
      <w:tr w:rsidR="007A7FB6" w:rsidRPr="009832C3" w14:paraId="17E59633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454292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臺中市動物福利基金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28179F8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8,503,108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2D4FB245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8,929,841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576CBB1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- 426,733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19714235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8,443,547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905BD3A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5C3928F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8,016,814</w:t>
            </w:r>
          </w:p>
        </w:tc>
      </w:tr>
      <w:tr w:rsidR="007A7FB6" w:rsidRPr="009832C3" w14:paraId="44476809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BFEFC7" w14:textId="77777777" w:rsidR="007A7FB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972B0E"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臺中市政府勞工局主管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275E898D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160,467,672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70CF9B0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149,795,766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77BF75F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10,671,906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19CDD374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708,830,381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35B7C0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0468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0FD6F37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719,502,287</w:t>
            </w:r>
          </w:p>
        </w:tc>
      </w:tr>
      <w:tr w:rsidR="007A7FB6" w:rsidRPr="009832C3" w14:paraId="2B604E86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6EFD83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臺中市身心障礙者就業基金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77002EB4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132,364,938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5D0C9E5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128,714,183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482420A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3,650,755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2D04F8AA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652,590,092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2C4575E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3158812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656,240,847</w:t>
            </w:r>
          </w:p>
        </w:tc>
      </w:tr>
      <w:tr w:rsidR="007A7FB6" w:rsidRPr="009832C3" w14:paraId="0B05C7F0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B146D8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臺中市勞工權益基金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33F78FF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28,102,734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3B5B5CE9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21,081,583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3B08307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7,021,151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4438D6B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56,240,289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3922A3B" w14:textId="77777777" w:rsidR="007A7FB6" w:rsidRPr="00154219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296B0E0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63,261,440</w:t>
            </w:r>
          </w:p>
        </w:tc>
      </w:tr>
      <w:tr w:rsidR="007A7FB6" w:rsidRPr="009832C3" w14:paraId="3035167C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D3E7CC" w14:textId="77777777" w:rsidR="007A7FB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972B0E"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臺中市政府社會局主管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1770845C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1,811,091,932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52926BA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1,502,163,074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5638C24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308,928,858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5A820B1D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1,348,664,272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F131E6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0468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451420A4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1,657,593,130</w:t>
            </w:r>
          </w:p>
        </w:tc>
      </w:tr>
      <w:tr w:rsidR="007A7FB6" w:rsidRPr="009832C3" w14:paraId="36A2A025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AC63E4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24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24"/>
                <w:kern w:val="0"/>
                <w:sz w:val="20"/>
              </w:rPr>
              <w:t>臺中市公益彩券盈餘分配基金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138121A9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1,811,091,932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5BF4FF60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1,502,163,074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0F5DB71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308,928,858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52F0688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1,348,664,272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BE6BACA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0D98B69F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1,657,593,130</w:t>
            </w:r>
          </w:p>
        </w:tc>
      </w:tr>
      <w:tr w:rsidR="007A7FB6" w14:paraId="624AFD7B" w14:textId="77777777" w:rsidTr="004D35C8">
        <w:trPr>
          <w:cantSplit/>
          <w:trHeight w:val="680"/>
        </w:trPr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E66FA1" w14:textId="77777777" w:rsidR="007A7FB6" w:rsidRDefault="007A7FB6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972B0E">
              <w:rPr>
                <w:rFonts w:ascii="標楷體" w:eastAsia="標楷體" w:hAnsi="標楷體" w:hint="eastAsia"/>
                <w:b/>
                <w:noProof/>
                <w:spacing w:val="-8"/>
                <w:kern w:val="0"/>
                <w:sz w:val="20"/>
              </w:rPr>
              <w:t>臺中市政府教育局主管</w:t>
            </w:r>
          </w:p>
        </w:tc>
        <w:tc>
          <w:tcPr>
            <w:tcW w:w="1341" w:type="dxa"/>
            <w:tcBorders>
              <w:top w:val="nil"/>
              <w:bottom w:val="nil"/>
            </w:tcBorders>
            <w:noWrap/>
            <w:vAlign w:val="center"/>
          </w:tcPr>
          <w:p w14:paraId="7E55323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60,855,064,078</w:t>
            </w:r>
          </w:p>
        </w:tc>
        <w:tc>
          <w:tcPr>
            <w:tcW w:w="1342" w:type="dxa"/>
            <w:tcBorders>
              <w:top w:val="nil"/>
              <w:bottom w:val="nil"/>
            </w:tcBorders>
            <w:noWrap/>
            <w:vAlign w:val="center"/>
          </w:tcPr>
          <w:p w14:paraId="2573D001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60,776,283,963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66FF8B68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78,780,115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14:paraId="7493F4D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6,300,886,877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B24B0B2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0468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center"/>
          </w:tcPr>
          <w:p w14:paraId="799B9FB6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b/>
                <w:sz w:val="20"/>
                <w:szCs w:val="24"/>
              </w:rPr>
              <w:t>6,379,666,992</w:t>
            </w:r>
          </w:p>
        </w:tc>
      </w:tr>
      <w:tr w:rsidR="007A7FB6" w14:paraId="6A9DF39F" w14:textId="77777777" w:rsidTr="004D35C8">
        <w:trPr>
          <w:cantSplit/>
          <w:trHeight w:val="624"/>
        </w:trPr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34F7" w14:textId="77777777" w:rsidR="007A7FB6" w:rsidRDefault="007A7FB6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18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kern w:val="0"/>
                <w:sz w:val="20"/>
              </w:rPr>
              <w:t>臺中市地方教育發展基金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75BED67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60,855,064,078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4CAF640E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60,776,283,963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F9E4C8B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78,780,115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6EB5A11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  <w:highlight w:val="yellow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6,300,886,877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EB3BD5" w14:textId="77777777" w:rsidR="007A7FB6" w:rsidRPr="009832C3" w:rsidRDefault="007A7FB6" w:rsidP="004D35C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832C3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4632563" w14:textId="77777777" w:rsidR="007A7FB6" w:rsidRPr="00F16EC1" w:rsidRDefault="007A7FB6" w:rsidP="004D35C8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  <w:r w:rsidRPr="00F16EC1">
              <w:rPr>
                <w:rFonts w:ascii="新細明體" w:hAnsi="新細明體" w:hint="eastAsia"/>
                <w:sz w:val="20"/>
                <w:szCs w:val="24"/>
              </w:rPr>
              <w:t>6,379,666,992</w:t>
            </w:r>
          </w:p>
        </w:tc>
      </w:tr>
    </w:tbl>
    <w:p w14:paraId="4897FE7E" w14:textId="77777777" w:rsidR="007A7FB6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0A0AF88D" w14:textId="77777777" w:rsidR="007A7FB6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61EDE55B" w14:textId="77777777" w:rsidR="007A7FB6" w:rsidRPr="00B24170" w:rsidRDefault="007A7FB6" w:rsidP="007A7FB6">
      <w:pPr>
        <w:spacing w:line="240" w:lineRule="exact"/>
        <w:ind w:left="360" w:hangingChars="200" w:hanging="36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B24170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B24170">
        <w:rPr>
          <w:rFonts w:ascii="標楷體" w:eastAsia="標楷體" w:hAnsi="標楷體" w:hint="eastAsia"/>
          <w:sz w:val="18"/>
          <w:szCs w:val="18"/>
        </w:rPr>
        <w:t>：本表</w:t>
      </w:r>
      <w:proofErr w:type="gramStart"/>
      <w:r w:rsidRPr="00B24170">
        <w:rPr>
          <w:rFonts w:ascii="標楷體" w:eastAsia="標楷體" w:hAnsi="標楷體" w:hint="eastAsia"/>
          <w:sz w:val="18"/>
          <w:szCs w:val="18"/>
        </w:rPr>
        <w:t>臺</w:t>
      </w:r>
      <w:proofErr w:type="gramEnd"/>
      <w:r w:rsidRPr="00B24170">
        <w:rPr>
          <w:rFonts w:ascii="標楷體" w:eastAsia="標楷體" w:hAnsi="標楷體" w:hint="eastAsia"/>
          <w:sz w:val="18"/>
          <w:szCs w:val="18"/>
        </w:rPr>
        <w:t>中市環境保護基金、</w:t>
      </w:r>
      <w:proofErr w:type="gramStart"/>
      <w:r w:rsidRPr="00B24170">
        <w:rPr>
          <w:rFonts w:ascii="標楷體" w:eastAsia="標楷體" w:hAnsi="標楷體" w:hint="eastAsia"/>
          <w:sz w:val="18"/>
          <w:szCs w:val="18"/>
        </w:rPr>
        <w:t>臺</w:t>
      </w:r>
      <w:proofErr w:type="gramEnd"/>
      <w:r w:rsidRPr="00B24170">
        <w:rPr>
          <w:rFonts w:ascii="標楷體" w:eastAsia="標楷體" w:hAnsi="標楷體" w:hint="eastAsia"/>
          <w:sz w:val="18"/>
          <w:szCs w:val="18"/>
        </w:rPr>
        <w:t>中市公益彩券盈餘分配基金、</w:t>
      </w:r>
      <w:proofErr w:type="gramStart"/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臺</w:t>
      </w:r>
      <w:proofErr w:type="gramEnd"/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中市地方教育發展</w:t>
      </w:r>
      <w:proofErr w:type="gramStart"/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基金基金</w:t>
      </w:r>
      <w:proofErr w:type="gramEnd"/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用途</w:t>
      </w:r>
      <w:r>
        <w:rPr>
          <w:rFonts w:ascii="標楷體" w:eastAsia="標楷體" w:hAnsi="標楷體" w:hint="eastAsia"/>
          <w:sz w:val="18"/>
          <w:szCs w:val="18"/>
          <w:lang w:eastAsia="zh-HK"/>
        </w:rPr>
        <w:t>決算審定數</w:t>
      </w:r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，包含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1</w:t>
      </w:r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1</w:t>
      </w:r>
      <w:r>
        <w:rPr>
          <w:rFonts w:ascii="標楷體" w:eastAsia="標楷體" w:hAnsi="標楷體"/>
          <w:sz w:val="18"/>
          <w:szCs w:val="18"/>
          <w:lang w:eastAsia="zh-HK"/>
        </w:rPr>
        <w:t>1</w:t>
      </w:r>
      <w:proofErr w:type="gramEnd"/>
      <w:r w:rsidRPr="00B24170">
        <w:rPr>
          <w:rFonts w:ascii="標楷體" w:eastAsia="標楷體" w:hAnsi="標楷體" w:hint="eastAsia"/>
          <w:sz w:val="18"/>
          <w:szCs w:val="18"/>
          <w:lang w:eastAsia="zh-HK"/>
        </w:rPr>
        <w:t>年度預算數、報准先行辦理數及以前年度保留數等之執行數。</w:t>
      </w:r>
    </w:p>
    <w:p w14:paraId="0FC73D7E" w14:textId="77777777" w:rsidR="007A7FB6" w:rsidRPr="00051E92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698ED34D" w14:textId="77777777" w:rsidR="007A7FB6" w:rsidRDefault="007A7FB6" w:rsidP="007A7FB6">
      <w:pPr>
        <w:snapToGrid w:val="0"/>
        <w:spacing w:line="20" w:lineRule="exact"/>
        <w:jc w:val="both"/>
        <w:rPr>
          <w:rFonts w:ascii="標楷體" w:eastAsia="標楷體" w:hAnsi="標楷體"/>
          <w:sz w:val="18"/>
        </w:rPr>
      </w:pPr>
    </w:p>
    <w:p w14:paraId="274D2A95" w14:textId="77777777" w:rsidR="007A7FB6" w:rsidRDefault="007A7FB6" w:rsidP="007A7FB6">
      <w:pPr>
        <w:snapToGrid w:val="0"/>
        <w:spacing w:line="20" w:lineRule="exact"/>
        <w:jc w:val="both"/>
        <w:rPr>
          <w:sz w:val="20"/>
        </w:rPr>
      </w:pPr>
    </w:p>
    <w:tbl>
      <w:tblPr>
        <w:tblW w:w="99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3"/>
        <w:gridCol w:w="1445"/>
        <w:gridCol w:w="710"/>
        <w:gridCol w:w="1512"/>
        <w:gridCol w:w="689"/>
        <w:gridCol w:w="207"/>
        <w:gridCol w:w="1238"/>
        <w:gridCol w:w="711"/>
        <w:gridCol w:w="14"/>
      </w:tblGrid>
      <w:tr w:rsidR="007A7FB6" w:rsidRPr="0069342C" w14:paraId="6AF5C7A2" w14:textId="77777777" w:rsidTr="004D35C8">
        <w:trPr>
          <w:gridAfter w:val="1"/>
          <w:wAfter w:w="14" w:type="dxa"/>
          <w:cantSplit/>
          <w:trHeight w:val="907"/>
        </w:trPr>
        <w:tc>
          <w:tcPr>
            <w:tcW w:w="992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76866" w14:textId="77777777" w:rsidR="007A7FB6" w:rsidRPr="0069342C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line="440" w:lineRule="exact"/>
              <w:jc w:val="center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sz w:val="20"/>
              </w:rP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貳拾肆、</w:t>
            </w:r>
            <w:proofErr w:type="gramStart"/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  <w:r w:rsidRPr="0069342C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非營業特種基金餘</w:t>
            </w:r>
            <w:proofErr w:type="gramStart"/>
            <w:r w:rsidRPr="0069342C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絀</w:t>
            </w:r>
            <w:proofErr w:type="gramEnd"/>
            <w:r w:rsidRPr="0069342C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審定後</w:t>
            </w:r>
            <w:proofErr w:type="gramStart"/>
            <w:r w:rsidRPr="0069342C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平衡綜</w:t>
            </w:r>
            <w:proofErr w:type="gramEnd"/>
            <w:r w:rsidRPr="0069342C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計表</w:t>
            </w:r>
          </w:p>
          <w:p w14:paraId="581CFBD4" w14:textId="77777777" w:rsidR="007A7FB6" w:rsidRPr="0069342C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line="440" w:lineRule="exact"/>
              <w:jc w:val="center"/>
              <w:rPr>
                <w:rFonts w:ascii="標楷體" w:eastAsia="標楷體" w:hAnsi="標楷體"/>
                <w:spacing w:val="-24"/>
              </w:rPr>
            </w:pPr>
            <w:r w:rsidRPr="0069342C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－特別收入基金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  <w:u w:val="single"/>
              </w:rPr>
              <w:t>（</w:t>
            </w:r>
            <w:r w:rsidRPr="00B85208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  <w:u w:val="single"/>
              </w:rPr>
              <w:t>科目別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  <w:u w:val="single"/>
              </w:rPr>
              <w:t>）</w:t>
            </w:r>
          </w:p>
        </w:tc>
      </w:tr>
      <w:tr w:rsidR="007A7FB6" w:rsidRPr="0069342C" w14:paraId="539337FE" w14:textId="77777777" w:rsidTr="004D35C8">
        <w:trPr>
          <w:gridAfter w:val="1"/>
          <w:wAfter w:w="14" w:type="dxa"/>
          <w:cantSplit/>
          <w:trHeight w:val="454"/>
        </w:trPr>
        <w:tc>
          <w:tcPr>
            <w:tcW w:w="7976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1F886F6" w14:textId="77777777" w:rsidR="007A7FB6" w:rsidRPr="0069342C" w:rsidRDefault="007A7FB6" w:rsidP="004D35C8">
            <w:pPr>
              <w:tabs>
                <w:tab w:val="center" w:pos="5088"/>
                <w:tab w:val="right" w:pos="10440"/>
              </w:tabs>
              <w:snapToGrid w:val="0"/>
              <w:spacing w:before="40" w:after="40"/>
              <w:ind w:leftChars="850" w:left="2040"/>
              <w:jc w:val="center"/>
              <w:rPr>
                <w:rFonts w:ascii="標楷體" w:eastAsia="標楷體" w:hAnsi="標楷體"/>
              </w:rPr>
            </w:pPr>
            <w:r w:rsidRPr="0069342C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/>
              </w:rPr>
              <w:t>111</w:t>
            </w:r>
            <w:r w:rsidRPr="0069342C">
              <w:rPr>
                <w:rFonts w:ascii="標楷體" w:eastAsia="標楷體" w:hAnsi="標楷體" w:hint="eastAsia"/>
              </w:rPr>
              <w:t>年</w:t>
            </w:r>
            <w:r w:rsidRPr="0069342C">
              <w:rPr>
                <w:rFonts w:ascii="標楷體" w:eastAsia="標楷體" w:hAnsi="標楷體"/>
              </w:rPr>
              <w:t>12</w:t>
            </w:r>
            <w:r w:rsidRPr="0069342C">
              <w:rPr>
                <w:rFonts w:ascii="標楷體" w:eastAsia="標楷體" w:hAnsi="標楷體" w:hint="eastAsia"/>
              </w:rPr>
              <w:t>月</w:t>
            </w:r>
            <w:r w:rsidRPr="0069342C">
              <w:rPr>
                <w:rFonts w:ascii="標楷體" w:eastAsia="標楷體" w:hAnsi="標楷體"/>
              </w:rPr>
              <w:t>31</w:t>
            </w:r>
            <w:r w:rsidRPr="0069342C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94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5E87F9" w14:textId="77777777" w:rsidR="007A7FB6" w:rsidRPr="0069342C" w:rsidRDefault="007A7FB6" w:rsidP="004D35C8">
            <w:pPr>
              <w:tabs>
                <w:tab w:val="center" w:pos="5088"/>
                <w:tab w:val="right" w:pos="10440"/>
              </w:tabs>
              <w:snapToGrid w:val="0"/>
              <w:jc w:val="right"/>
              <w:rPr>
                <w:rFonts w:ascii="標楷體" w:eastAsia="標楷體" w:hAnsi="標楷體"/>
                <w:sz w:val="20"/>
              </w:rPr>
            </w:pPr>
            <w:r w:rsidRPr="0069342C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A7FB6" w:rsidRPr="009D0596" w14:paraId="0BD18513" w14:textId="77777777" w:rsidTr="004D35C8">
        <w:trPr>
          <w:gridAfter w:val="1"/>
          <w:wAfter w:w="14" w:type="dxa"/>
          <w:cantSplit/>
          <w:trHeight w:val="425"/>
        </w:trPr>
        <w:tc>
          <w:tcPr>
            <w:tcW w:w="3413" w:type="dxa"/>
            <w:vMerge w:val="restart"/>
            <w:tcBorders>
              <w:left w:val="nil"/>
            </w:tcBorders>
            <w:vAlign w:val="center"/>
          </w:tcPr>
          <w:p w14:paraId="51D7F1A0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155" w:type="dxa"/>
            <w:gridSpan w:val="2"/>
            <w:tcBorders>
              <w:bottom w:val="nil"/>
            </w:tcBorders>
            <w:vAlign w:val="center"/>
          </w:tcPr>
          <w:p w14:paraId="645D659C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111</w:t>
            </w:r>
            <w:r w:rsidRPr="009D0596">
              <w:rPr>
                <w:rFonts w:ascii="標楷體" w:eastAsia="標楷體" w:hAnsi="標楷體" w:hint="eastAsia"/>
                <w:spacing w:val="-20"/>
                <w:sz w:val="20"/>
              </w:rPr>
              <w:t>年</w:t>
            </w:r>
            <w:r w:rsidRPr="009D0596">
              <w:rPr>
                <w:rFonts w:ascii="標楷體" w:eastAsia="標楷體" w:hAnsi="標楷體"/>
                <w:spacing w:val="-20"/>
                <w:sz w:val="20"/>
              </w:rPr>
              <w:t>12</w:t>
            </w:r>
            <w:r w:rsidRPr="009D0596">
              <w:rPr>
                <w:rFonts w:ascii="標楷體" w:eastAsia="標楷體" w:hAnsi="標楷體" w:hint="eastAsia"/>
                <w:spacing w:val="-20"/>
                <w:sz w:val="20"/>
              </w:rPr>
              <w:t>月</w:t>
            </w:r>
            <w:r w:rsidRPr="009D0596">
              <w:rPr>
                <w:rFonts w:ascii="標楷體" w:eastAsia="標楷體" w:hAnsi="標楷體"/>
                <w:spacing w:val="-20"/>
                <w:sz w:val="20"/>
              </w:rPr>
              <w:t>31</w:t>
            </w:r>
            <w:r w:rsidRPr="009D0596">
              <w:rPr>
                <w:rFonts w:ascii="標楷體" w:eastAsia="標楷體" w:hAnsi="標楷體" w:hint="eastAsia"/>
                <w:spacing w:val="-20"/>
                <w:sz w:val="20"/>
              </w:rPr>
              <w:t>日</w:t>
            </w:r>
          </w:p>
        </w:tc>
        <w:tc>
          <w:tcPr>
            <w:tcW w:w="2201" w:type="dxa"/>
            <w:gridSpan w:val="2"/>
            <w:vAlign w:val="center"/>
          </w:tcPr>
          <w:p w14:paraId="6E0FED62" w14:textId="77777777" w:rsidR="007A7FB6" w:rsidRPr="009D0596" w:rsidRDefault="007A7FB6" w:rsidP="004D35C8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10</w:t>
            </w:r>
            <w:r w:rsidRPr="009D0596">
              <w:rPr>
                <w:rFonts w:ascii="標楷體" w:eastAsia="標楷體" w:hAnsi="標楷體" w:hint="eastAsia"/>
                <w:sz w:val="20"/>
              </w:rPr>
              <w:t>年</w:t>
            </w:r>
            <w:r w:rsidRPr="009D0596">
              <w:rPr>
                <w:rFonts w:ascii="標楷體" w:eastAsia="標楷體" w:hAnsi="標楷體"/>
                <w:sz w:val="20"/>
              </w:rPr>
              <w:t>12</w:t>
            </w:r>
            <w:r w:rsidRPr="009D0596">
              <w:rPr>
                <w:rFonts w:ascii="標楷體" w:eastAsia="標楷體" w:hAnsi="標楷體" w:hint="eastAsia"/>
                <w:sz w:val="20"/>
              </w:rPr>
              <w:t>月</w:t>
            </w:r>
            <w:r w:rsidRPr="009D0596">
              <w:rPr>
                <w:rFonts w:ascii="標楷體" w:eastAsia="標楷體" w:hAnsi="標楷體"/>
                <w:sz w:val="20"/>
              </w:rPr>
              <w:t>31</w:t>
            </w:r>
            <w:r w:rsidRPr="009D0596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2156" w:type="dxa"/>
            <w:gridSpan w:val="3"/>
            <w:tcBorders>
              <w:right w:val="nil"/>
            </w:tcBorders>
            <w:vAlign w:val="center"/>
          </w:tcPr>
          <w:p w14:paraId="7412AF07" w14:textId="77777777" w:rsidR="007A7FB6" w:rsidRPr="009D0596" w:rsidRDefault="007A7FB6" w:rsidP="004D35C8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A7FB6" w:rsidRPr="009D0596" w14:paraId="675DDD9F" w14:textId="77777777" w:rsidTr="004D35C8">
        <w:trPr>
          <w:gridAfter w:val="1"/>
          <w:wAfter w:w="14" w:type="dxa"/>
          <w:cantSplit/>
          <w:trHeight w:val="425"/>
        </w:trPr>
        <w:tc>
          <w:tcPr>
            <w:tcW w:w="3413" w:type="dxa"/>
            <w:vMerge/>
            <w:tcBorders>
              <w:left w:val="nil"/>
            </w:tcBorders>
            <w:vAlign w:val="center"/>
          </w:tcPr>
          <w:p w14:paraId="7FEAE22B" w14:textId="77777777" w:rsidR="007A7FB6" w:rsidRPr="009D0596" w:rsidRDefault="007A7FB6" w:rsidP="004D35C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5" w:type="dxa"/>
            <w:vAlign w:val="center"/>
          </w:tcPr>
          <w:p w14:paraId="70F39BA1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10" w:type="dxa"/>
            <w:vAlign w:val="center"/>
          </w:tcPr>
          <w:p w14:paraId="4CA67430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512" w:type="dxa"/>
            <w:tcBorders>
              <w:left w:val="nil"/>
            </w:tcBorders>
            <w:vAlign w:val="center"/>
          </w:tcPr>
          <w:p w14:paraId="28C4234A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89" w:type="dxa"/>
            <w:tcBorders>
              <w:left w:val="nil"/>
            </w:tcBorders>
            <w:vAlign w:val="center"/>
          </w:tcPr>
          <w:p w14:paraId="078A9D29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445" w:type="dxa"/>
            <w:gridSpan w:val="2"/>
            <w:vAlign w:val="center"/>
          </w:tcPr>
          <w:p w14:paraId="6BBBE81D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11" w:type="dxa"/>
            <w:tcBorders>
              <w:right w:val="nil"/>
            </w:tcBorders>
            <w:vAlign w:val="center"/>
          </w:tcPr>
          <w:p w14:paraId="22C47F8C" w14:textId="77777777" w:rsidR="007A7FB6" w:rsidRPr="009D0596" w:rsidRDefault="007A7FB6" w:rsidP="004D35C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7A7FB6" w:rsidRPr="005C0A89" w14:paraId="65181239" w14:textId="77777777" w:rsidTr="000407A6">
        <w:trPr>
          <w:gridAfter w:val="1"/>
          <w:wAfter w:w="14" w:type="dxa"/>
          <w:cantSplit/>
          <w:trHeight w:val="850"/>
        </w:trPr>
        <w:tc>
          <w:tcPr>
            <w:tcW w:w="3413" w:type="dxa"/>
            <w:tcBorders>
              <w:left w:val="nil"/>
              <w:bottom w:val="nil"/>
            </w:tcBorders>
            <w:vAlign w:val="center"/>
          </w:tcPr>
          <w:p w14:paraId="170C0CB5" w14:textId="77777777" w:rsidR="007A7FB6" w:rsidRPr="009D0596" w:rsidRDefault="007A7FB6" w:rsidP="004D35C8">
            <w:pPr>
              <w:snapToGrid w:val="0"/>
              <w:spacing w:line="280" w:lineRule="exact"/>
              <w:ind w:left="1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D0596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</w:t>
            </w:r>
          </w:p>
        </w:tc>
        <w:tc>
          <w:tcPr>
            <w:tcW w:w="1445" w:type="dxa"/>
            <w:tcBorders>
              <w:bottom w:val="nil"/>
            </w:tcBorders>
            <w:vAlign w:val="center"/>
          </w:tcPr>
          <w:p w14:paraId="44503D77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117,257,138,824</w:t>
            </w:r>
          </w:p>
        </w:tc>
        <w:tc>
          <w:tcPr>
            <w:tcW w:w="710" w:type="dxa"/>
            <w:tcBorders>
              <w:bottom w:val="nil"/>
            </w:tcBorders>
            <w:vAlign w:val="center"/>
          </w:tcPr>
          <w:p w14:paraId="5552E388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512" w:type="dxa"/>
            <w:tcBorders>
              <w:left w:val="nil"/>
              <w:bottom w:val="nil"/>
            </w:tcBorders>
            <w:vAlign w:val="center"/>
          </w:tcPr>
          <w:p w14:paraId="67EFC86C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A0A9F">
              <w:rPr>
                <w:rFonts w:ascii="新細明體" w:hAnsi="新細明體"/>
                <w:b/>
                <w:noProof/>
                <w:sz w:val="20"/>
              </w:rPr>
              <w:t>112,983,547,067</w:t>
            </w:r>
          </w:p>
        </w:tc>
        <w:tc>
          <w:tcPr>
            <w:tcW w:w="689" w:type="dxa"/>
            <w:tcBorders>
              <w:left w:val="nil"/>
              <w:bottom w:val="nil"/>
            </w:tcBorders>
            <w:vAlign w:val="center"/>
          </w:tcPr>
          <w:p w14:paraId="74E8C646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A0A9F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445" w:type="dxa"/>
            <w:gridSpan w:val="2"/>
            <w:tcBorders>
              <w:bottom w:val="nil"/>
            </w:tcBorders>
            <w:vAlign w:val="center"/>
          </w:tcPr>
          <w:p w14:paraId="210B72FA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4,273,591,757</w:t>
            </w:r>
          </w:p>
        </w:tc>
        <w:tc>
          <w:tcPr>
            <w:tcW w:w="711" w:type="dxa"/>
            <w:tcBorders>
              <w:bottom w:val="nil"/>
              <w:right w:val="nil"/>
            </w:tcBorders>
            <w:vAlign w:val="center"/>
          </w:tcPr>
          <w:p w14:paraId="4F46AAEC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3.78</w:t>
            </w:r>
          </w:p>
        </w:tc>
      </w:tr>
      <w:tr w:rsidR="007A7FB6" w:rsidRPr="005C0A89" w14:paraId="1D31155D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67800386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D0596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流動資產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5141E52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27,178,997,024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5FDC062E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23.18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16E5FD1D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25,846,168,792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102BF251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22.88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00FBCA6C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1,332,828,232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56913F2A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5.16</w:t>
            </w:r>
          </w:p>
        </w:tc>
      </w:tr>
      <w:tr w:rsidR="007A7FB6" w:rsidRPr="005C0A89" w14:paraId="7D667280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7F0D4D53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B0018">
              <w:rPr>
                <w:rFonts w:ascii="標楷體" w:eastAsia="標楷體" w:hAnsi="標楷體" w:hint="eastAsia"/>
                <w:noProof/>
                <w:kern w:val="0"/>
                <w:sz w:val="20"/>
              </w:rPr>
              <w:t>長期貸墊款及準備金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C5C605D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103,576,255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3EE9A953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0.09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2511B151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99,283,794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32CC33F0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5EF14AEA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4,292,461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69D3CCD8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4.32</w:t>
            </w:r>
          </w:p>
        </w:tc>
      </w:tr>
      <w:tr w:rsidR="007A7FB6" w:rsidRPr="005C0A89" w14:paraId="5854D2A8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5E439840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B0018">
              <w:rPr>
                <w:rFonts w:ascii="標楷體" w:eastAsia="標楷體" w:hAnsi="標楷體" w:hint="eastAsia"/>
                <w:noProof/>
                <w:kern w:val="0"/>
                <w:sz w:val="20"/>
              </w:rPr>
              <w:t>固定資產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234C3E9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42,055,535,156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1D4CBABB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35.87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23A45FCB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39,276,962,725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73FBA9A3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34.76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18A7C994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2,778,572,431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77ECF3E0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7.07</w:t>
            </w:r>
          </w:p>
        </w:tc>
      </w:tr>
      <w:tr w:rsidR="007A7FB6" w:rsidRPr="005C0A89" w14:paraId="44ECEF79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492261A7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B0018">
              <w:rPr>
                <w:rFonts w:ascii="標楷體" w:eastAsia="標楷體" w:hAnsi="標楷體" w:hint="eastAsia"/>
                <w:noProof/>
                <w:sz w:val="20"/>
              </w:rPr>
              <w:t>無形資產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7092FB7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134,182,386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46785679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0.11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119A3561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141,284,701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63FE8069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3591227F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- 7,102,315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1BE540A0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- 5.03</w:t>
            </w:r>
          </w:p>
        </w:tc>
      </w:tr>
      <w:tr w:rsidR="007A7FB6" w:rsidRPr="005C0A89" w14:paraId="57C36A97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50ABDB62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9D0596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其他資產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C0C240D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47,784,848,003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28D004AE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40.75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4F5047B9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47,619,847,055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55DC6D1B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A0A9F">
              <w:rPr>
                <w:rFonts w:ascii="新細明體" w:hAnsi="新細明體"/>
                <w:noProof/>
                <w:sz w:val="20"/>
              </w:rPr>
              <w:t>42.15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04528A0A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165,000,948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6D866451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0.35</w:t>
            </w:r>
          </w:p>
        </w:tc>
      </w:tr>
      <w:tr w:rsidR="007A7FB6" w:rsidRPr="005C0A89" w14:paraId="656E2C25" w14:textId="77777777" w:rsidTr="000407A6">
        <w:trPr>
          <w:gridAfter w:val="1"/>
          <w:wAfter w:w="14" w:type="dxa"/>
          <w:cantSplit/>
          <w:trHeight w:val="850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7EDD03BC" w14:textId="77777777" w:rsidR="007A7FB6" w:rsidRPr="009D0596" w:rsidRDefault="007A7FB6" w:rsidP="004D35C8">
            <w:pPr>
              <w:snapToGrid w:val="0"/>
              <w:spacing w:line="280" w:lineRule="exact"/>
              <w:ind w:left="14" w:rightChars="10" w:right="24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9D0596">
              <w:rPr>
                <w:rFonts w:ascii="標楷體" w:eastAsia="標楷體" w:hAnsi="標楷體"/>
                <w:b/>
                <w:noProof/>
                <w:kern w:val="0"/>
                <w:sz w:val="20"/>
              </w:rPr>
              <w:t>資產總額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FE53E2D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117,257,138,824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188F405B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4AA4AE36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A0A9F">
              <w:rPr>
                <w:rFonts w:ascii="新細明體" w:hAnsi="新細明體" w:hint="eastAsia"/>
                <w:b/>
                <w:noProof/>
                <w:sz w:val="20"/>
              </w:rPr>
              <w:t>112,983,547,067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2ABC2E93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A0A9F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105398E5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4,273,591,757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721D3459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3.78</w:t>
            </w:r>
          </w:p>
        </w:tc>
      </w:tr>
      <w:tr w:rsidR="007A7FB6" w:rsidRPr="005C0A89" w14:paraId="366657B2" w14:textId="77777777" w:rsidTr="000407A6">
        <w:trPr>
          <w:gridAfter w:val="1"/>
          <w:wAfter w:w="14" w:type="dxa"/>
          <w:cantSplit/>
          <w:trHeight w:val="850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4EA08459" w14:textId="77777777" w:rsidR="007A7FB6" w:rsidRPr="009D0596" w:rsidRDefault="007A7FB6" w:rsidP="004D35C8">
            <w:pPr>
              <w:snapToGrid w:val="0"/>
              <w:spacing w:line="280" w:lineRule="exact"/>
              <w:ind w:left="14"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9D0596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F021C4D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61,007,725,376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0F04AB3D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52.03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412A00FA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A0A9F">
              <w:rPr>
                <w:rFonts w:ascii="新細明體" w:hAnsi="新細明體" w:hint="eastAsia"/>
                <w:b/>
                <w:noProof/>
                <w:sz w:val="20"/>
              </w:rPr>
              <w:t>60,981,997,765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03744B0B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A0A9F">
              <w:rPr>
                <w:rFonts w:ascii="新細明體" w:hAnsi="新細明體" w:hint="eastAsia"/>
                <w:b/>
                <w:noProof/>
                <w:sz w:val="20"/>
              </w:rPr>
              <w:t>53.97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1F6F9EC5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25,727,611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182AA0C5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0.04</w:t>
            </w:r>
          </w:p>
        </w:tc>
      </w:tr>
      <w:tr w:rsidR="007A7FB6" w:rsidRPr="005C0A89" w14:paraId="043A300E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0F3F0F00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9D0596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流動負債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12F237C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12,910,406,255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0870ED2B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11.01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6F474909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C43382">
              <w:rPr>
                <w:rFonts w:ascii="新細明體" w:hAnsi="新細明體" w:hint="eastAsia"/>
                <w:noProof/>
                <w:sz w:val="20"/>
              </w:rPr>
              <w:t>13,162,144,299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1CC9CF60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C43382">
              <w:rPr>
                <w:rFonts w:ascii="新細明體" w:hAnsi="新細明體" w:hint="eastAsia"/>
                <w:noProof/>
                <w:sz w:val="20"/>
              </w:rPr>
              <w:t>11.65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052563BB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- 251,738,044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066FA5D9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- 1.91</w:t>
            </w:r>
          </w:p>
        </w:tc>
      </w:tr>
      <w:tr w:rsidR="007A7FB6" w:rsidRPr="005C0A89" w14:paraId="279930EA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475241BB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9D0596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其他負債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9B08910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48,097,319,121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4486F464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41.02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085A8868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C43382">
              <w:rPr>
                <w:rFonts w:ascii="新細明體" w:hAnsi="新細明體" w:hint="eastAsia"/>
                <w:noProof/>
                <w:sz w:val="20"/>
              </w:rPr>
              <w:t>47,819,853,466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142FBCB9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C43382">
              <w:rPr>
                <w:rFonts w:ascii="新細明體" w:hAnsi="新細明體" w:hint="eastAsia"/>
                <w:noProof/>
                <w:sz w:val="20"/>
              </w:rPr>
              <w:t>42.32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0667CEDE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277,465,655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5777BCF7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0.58</w:t>
            </w:r>
          </w:p>
        </w:tc>
      </w:tr>
      <w:tr w:rsidR="007A7FB6" w:rsidRPr="005C0A89" w14:paraId="05C31170" w14:textId="77777777" w:rsidTr="000407A6">
        <w:trPr>
          <w:gridAfter w:val="1"/>
          <w:wAfter w:w="14" w:type="dxa"/>
          <w:cantSplit/>
          <w:trHeight w:val="850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3AF64B0A" w14:textId="77777777" w:rsidR="007A7FB6" w:rsidRPr="009D0596" w:rsidRDefault="007A7FB6" w:rsidP="004D35C8">
            <w:pPr>
              <w:snapToGrid w:val="0"/>
              <w:spacing w:line="280" w:lineRule="exact"/>
              <w:ind w:left="14"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8B0018">
              <w:rPr>
                <w:rFonts w:ascii="標楷體" w:eastAsia="標楷體" w:hAnsi="標楷體" w:hint="eastAsia"/>
                <w:b/>
                <w:kern w:val="0"/>
                <w:sz w:val="20"/>
              </w:rPr>
              <w:t>淨資產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5A983CB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56,249,413,448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2331CF53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47.97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48EB6F0E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43382">
              <w:rPr>
                <w:rFonts w:ascii="新細明體" w:hAnsi="新細明體" w:hint="eastAsia"/>
                <w:b/>
                <w:noProof/>
                <w:sz w:val="20"/>
              </w:rPr>
              <w:t>52,001,549,302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0B104601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43382">
              <w:rPr>
                <w:rFonts w:ascii="新細明體" w:hAnsi="新細明體" w:hint="eastAsia"/>
                <w:b/>
                <w:noProof/>
                <w:sz w:val="20"/>
              </w:rPr>
              <w:t>46.03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0A5A46A5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4,247,864,146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4454D6D9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8.17</w:t>
            </w:r>
          </w:p>
        </w:tc>
      </w:tr>
      <w:tr w:rsidR="007A7FB6" w:rsidRPr="005C0A89" w14:paraId="334E46EC" w14:textId="77777777" w:rsidTr="004D35C8">
        <w:trPr>
          <w:gridAfter w:val="1"/>
          <w:wAfter w:w="14" w:type="dxa"/>
          <w:cantSplit/>
          <w:trHeight w:val="833"/>
        </w:trPr>
        <w:tc>
          <w:tcPr>
            <w:tcW w:w="3413" w:type="dxa"/>
            <w:tcBorders>
              <w:top w:val="nil"/>
              <w:left w:val="nil"/>
              <w:bottom w:val="nil"/>
            </w:tcBorders>
            <w:vAlign w:val="center"/>
          </w:tcPr>
          <w:p w14:paraId="2780978F" w14:textId="77777777" w:rsidR="007A7FB6" w:rsidRPr="009D0596" w:rsidRDefault="007A7FB6" w:rsidP="004D35C8">
            <w:pPr>
              <w:snapToGrid w:val="0"/>
              <w:spacing w:line="28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8B0018">
              <w:rPr>
                <w:rFonts w:ascii="標楷體" w:eastAsia="標楷體" w:hAnsi="標楷體" w:hint="eastAsia"/>
                <w:noProof/>
                <w:kern w:val="0"/>
                <w:sz w:val="20"/>
              </w:rPr>
              <w:t>淨資產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B430053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56,249,413,448</w:t>
            </w:r>
          </w:p>
        </w:tc>
        <w:tc>
          <w:tcPr>
            <w:tcW w:w="710" w:type="dxa"/>
            <w:tcBorders>
              <w:top w:val="nil"/>
              <w:bottom w:val="nil"/>
            </w:tcBorders>
            <w:vAlign w:val="center"/>
          </w:tcPr>
          <w:p w14:paraId="24702C8C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47.97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 w14:paraId="7E69B9C4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133BF">
              <w:rPr>
                <w:rFonts w:ascii="新細明體" w:hAnsi="新細明體" w:hint="eastAsia"/>
                <w:noProof/>
                <w:sz w:val="20"/>
              </w:rPr>
              <w:t>52,001,549,302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vAlign w:val="center"/>
          </w:tcPr>
          <w:p w14:paraId="39089C46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133BF">
              <w:rPr>
                <w:rFonts w:ascii="新細明體" w:hAnsi="新細明體" w:hint="eastAsia"/>
                <w:noProof/>
                <w:sz w:val="20"/>
              </w:rPr>
              <w:t>46.03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  <w:vAlign w:val="center"/>
          </w:tcPr>
          <w:p w14:paraId="1A5FFDE0" w14:textId="77777777" w:rsidR="007A7FB6" w:rsidRPr="00AE2E67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4,247,864,146</w:t>
            </w:r>
          </w:p>
        </w:tc>
        <w:tc>
          <w:tcPr>
            <w:tcW w:w="711" w:type="dxa"/>
            <w:tcBorders>
              <w:top w:val="nil"/>
              <w:bottom w:val="nil"/>
              <w:right w:val="nil"/>
            </w:tcBorders>
            <w:vAlign w:val="center"/>
          </w:tcPr>
          <w:p w14:paraId="6F9B490C" w14:textId="77777777" w:rsidR="007A7FB6" w:rsidRPr="004B6C46" w:rsidRDefault="007A7FB6" w:rsidP="004D35C8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noProof/>
                <w:sz w:val="20"/>
              </w:rPr>
              <w:t>8.17</w:t>
            </w:r>
          </w:p>
        </w:tc>
      </w:tr>
      <w:tr w:rsidR="007A7FB6" w:rsidRPr="005C0A89" w14:paraId="60569CFC" w14:textId="77777777" w:rsidTr="000407A6">
        <w:trPr>
          <w:gridAfter w:val="1"/>
          <w:wAfter w:w="14" w:type="dxa"/>
          <w:cantSplit/>
          <w:trHeight w:val="850"/>
        </w:trPr>
        <w:tc>
          <w:tcPr>
            <w:tcW w:w="3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D03A56C" w14:textId="77777777" w:rsidR="007A7FB6" w:rsidRPr="009D0596" w:rsidRDefault="007A7FB6" w:rsidP="004D35C8">
            <w:pPr>
              <w:snapToGrid w:val="0"/>
              <w:spacing w:line="280" w:lineRule="exact"/>
              <w:ind w:left="14" w:rightChars="10" w:right="24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9D0596">
              <w:rPr>
                <w:rFonts w:ascii="標楷體" w:eastAsia="標楷體" w:hAnsi="標楷體"/>
                <w:b/>
                <w:kern w:val="0"/>
                <w:sz w:val="20"/>
              </w:rPr>
              <w:t>負債及</w:t>
            </w:r>
            <w:r>
              <w:rPr>
                <w:rFonts w:ascii="標楷體" w:eastAsia="標楷體" w:hAnsi="標楷體" w:hint="eastAsia"/>
                <w:b/>
                <w:kern w:val="0"/>
                <w:sz w:val="20"/>
              </w:rPr>
              <w:t>淨資產</w:t>
            </w:r>
            <w:r w:rsidRPr="009D0596">
              <w:rPr>
                <w:rFonts w:ascii="標楷體" w:eastAsia="標楷體" w:hAnsi="標楷體"/>
                <w:b/>
                <w:kern w:val="0"/>
                <w:sz w:val="20"/>
              </w:rPr>
              <w:t>總額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6FEE0A55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117,257,138,824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vAlign w:val="center"/>
          </w:tcPr>
          <w:p w14:paraId="1A0F4083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100.00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62AAF24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A0A9F">
              <w:rPr>
                <w:rFonts w:ascii="新細明體" w:hAnsi="新細明體" w:hint="eastAsia"/>
                <w:b/>
                <w:noProof/>
                <w:sz w:val="20"/>
              </w:rPr>
              <w:t>112,983,547,067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E8DD1D8" w14:textId="77777777" w:rsidR="007A7FB6" w:rsidRPr="00631788" w:rsidRDefault="007A7FB6" w:rsidP="004D35C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A0A9F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4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1B8162C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4,273,591,757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E37737E" w14:textId="77777777" w:rsidR="007A7FB6" w:rsidRPr="00503A62" w:rsidRDefault="007A7FB6" w:rsidP="004D35C8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03A62">
              <w:rPr>
                <w:rFonts w:ascii="新細明體" w:hAnsi="新細明體" w:hint="eastAsia"/>
                <w:b/>
                <w:bCs/>
                <w:noProof/>
                <w:sz w:val="20"/>
              </w:rPr>
              <w:t>3.78</w:t>
            </w:r>
          </w:p>
        </w:tc>
      </w:tr>
      <w:tr w:rsidR="007A7FB6" w:rsidRPr="00EB25B0" w14:paraId="2807DB50" w14:textId="77777777" w:rsidTr="004D35C8">
        <w:trPr>
          <w:cantSplit/>
          <w:trHeight w:hRule="exact" w:val="255"/>
        </w:trPr>
        <w:tc>
          <w:tcPr>
            <w:tcW w:w="9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16542" w14:textId="77777777" w:rsidR="007A7FB6" w:rsidRPr="00AE2E67" w:rsidRDefault="007A7FB6" w:rsidP="004D35C8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1.</w:t>
            </w:r>
            <w:r w:rsidRPr="00AE2E67">
              <w:rPr>
                <w:rFonts w:ascii="標楷體" w:eastAsia="標楷體" w:hint="eastAsia"/>
                <w:color w:val="000000"/>
                <w:sz w:val="18"/>
              </w:rPr>
              <w:t>信託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代理與保證資產(負債)，1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年底及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>
              <w:rPr>
                <w:rFonts w:ascii="標楷體" w:eastAsia="標楷體" w:hAnsi="標楷體"/>
                <w:sz w:val="18"/>
                <w:szCs w:val="18"/>
              </w:rPr>
              <w:t>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0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年底各有</w:t>
            </w:r>
            <w:r>
              <w:rPr>
                <w:rFonts w:ascii="標楷體" w:eastAsia="標楷體" w:hAnsi="標楷體"/>
                <w:sz w:val="18"/>
                <w:szCs w:val="18"/>
              </w:rPr>
              <w:t>574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,</w:t>
            </w:r>
            <w:r>
              <w:rPr>
                <w:rFonts w:ascii="標楷體" w:eastAsia="標楷體" w:hAnsi="標楷體"/>
                <w:sz w:val="18"/>
                <w:szCs w:val="18"/>
              </w:rPr>
              <w:t>69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416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元及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  <w:r>
              <w:rPr>
                <w:rFonts w:ascii="標楷體" w:eastAsia="標楷體" w:hAnsi="標楷體"/>
                <w:sz w:val="18"/>
                <w:szCs w:val="18"/>
              </w:rPr>
              <w:t>66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,</w:t>
            </w:r>
            <w:r>
              <w:rPr>
                <w:rFonts w:ascii="標楷體" w:eastAsia="標楷體" w:hAnsi="標楷體"/>
                <w:sz w:val="18"/>
                <w:szCs w:val="18"/>
              </w:rPr>
              <w:t>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73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6</w:t>
            </w:r>
            <w:r>
              <w:rPr>
                <w:rFonts w:ascii="標楷體" w:eastAsia="標楷體" w:hAnsi="標楷體"/>
                <w:sz w:val="18"/>
                <w:szCs w:val="18"/>
              </w:rPr>
              <w:t>27</w:t>
            </w: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元。</w:t>
            </w:r>
          </w:p>
          <w:p w14:paraId="7D267C86" w14:textId="77777777" w:rsidR="007A7FB6" w:rsidRPr="00AE2E67" w:rsidRDefault="007A7FB6" w:rsidP="004D35C8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AE2E67">
              <w:rPr>
                <w:rFonts w:ascii="標楷體" w:eastAsia="標楷體" w:hAnsi="標楷體" w:hint="eastAsia"/>
                <w:sz w:val="18"/>
                <w:szCs w:val="18"/>
              </w:rPr>
              <w:t>信託代理與保證或有負債，本年度及上年度各有2億73萬餘元及6億7,203萬餘元。</w:t>
            </w:r>
          </w:p>
          <w:p w14:paraId="48842215" w14:textId="77777777" w:rsidR="007A7FB6" w:rsidRPr="00AE2E67" w:rsidRDefault="007A7FB6" w:rsidP="004D35C8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14:paraId="101C4DC8" w14:textId="77777777" w:rsidR="007A7FB6" w:rsidRPr="00EB25B0" w:rsidRDefault="007A7FB6" w:rsidP="004D35C8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1.信託代理與保證資產(負債)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，</w:t>
            </w: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10</w:t>
            </w:r>
            <w:r>
              <w:rPr>
                <w:rFonts w:ascii="標楷體" w:eastAsia="標楷體" w:hAnsi="標楷體"/>
                <w:sz w:val="18"/>
                <w:szCs w:val="18"/>
              </w:rPr>
              <w:t>8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年底及</w:t>
            </w: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10</w:t>
            </w:r>
            <w:r>
              <w:rPr>
                <w:rFonts w:ascii="標楷體" w:eastAsia="標楷體" w:hAnsi="標楷體"/>
                <w:sz w:val="18"/>
                <w:szCs w:val="18"/>
              </w:rPr>
              <w:t>7</w:t>
            </w: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年底各有</w:t>
            </w:r>
            <w:r>
              <w:rPr>
                <w:rFonts w:ascii="標楷體" w:eastAsia="標楷體" w:hAnsi="標楷體"/>
                <w:sz w:val="18"/>
                <w:szCs w:val="18"/>
              </w:rPr>
              <w:t>611</w:t>
            </w:r>
            <w:r w:rsidRPr="00EB25B0">
              <w:rPr>
                <w:rFonts w:ascii="標楷體" w:eastAsia="標楷體" w:hAnsi="標楷體"/>
                <w:sz w:val="18"/>
                <w:szCs w:val="18"/>
              </w:rPr>
              <w:t>,</w:t>
            </w:r>
            <w:r>
              <w:rPr>
                <w:rFonts w:ascii="標楷體" w:eastAsia="標楷體" w:hAnsi="標楷體"/>
                <w:sz w:val="18"/>
                <w:szCs w:val="18"/>
              </w:rPr>
              <w:t>812</w:t>
            </w:r>
            <w:r w:rsidRPr="00EB25B0">
              <w:rPr>
                <w:rFonts w:ascii="標楷體" w:eastAsia="標楷體" w:hAnsi="標楷體"/>
                <w:sz w:val="18"/>
                <w:szCs w:val="18"/>
              </w:rPr>
              <w:t>,</w:t>
            </w:r>
            <w:r>
              <w:rPr>
                <w:rFonts w:ascii="標楷體" w:eastAsia="標楷體" w:hAnsi="標楷體"/>
                <w:sz w:val="18"/>
                <w:szCs w:val="18"/>
              </w:rPr>
              <w:t>090</w:t>
            </w: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元及</w:t>
            </w:r>
            <w:r>
              <w:rPr>
                <w:rFonts w:ascii="標楷體" w:eastAsia="標楷體" w:hAnsi="標楷體"/>
                <w:sz w:val="18"/>
                <w:szCs w:val="18"/>
              </w:rPr>
              <w:t>316</w:t>
            </w:r>
            <w:r w:rsidRPr="00EB25B0">
              <w:rPr>
                <w:rFonts w:ascii="標楷體" w:eastAsia="標楷體" w:hAnsi="標楷體"/>
                <w:sz w:val="18"/>
                <w:szCs w:val="18"/>
              </w:rPr>
              <w:t>,</w:t>
            </w:r>
            <w:r>
              <w:rPr>
                <w:rFonts w:ascii="標楷體" w:eastAsia="標楷體" w:hAnsi="標楷體"/>
                <w:sz w:val="18"/>
                <w:szCs w:val="18"/>
              </w:rPr>
              <w:t>929</w:t>
            </w:r>
            <w:r w:rsidRPr="00EB25B0">
              <w:rPr>
                <w:rFonts w:ascii="標楷體" w:eastAsia="標楷體" w:hAnsi="標楷體"/>
                <w:sz w:val="18"/>
                <w:szCs w:val="18"/>
              </w:rPr>
              <w:t>,</w:t>
            </w:r>
            <w:r>
              <w:rPr>
                <w:rFonts w:ascii="標楷體" w:eastAsia="標楷體" w:hAnsi="標楷體"/>
                <w:sz w:val="18"/>
                <w:szCs w:val="18"/>
              </w:rPr>
              <w:t>397</w:t>
            </w: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元。</w:t>
            </w:r>
          </w:p>
          <w:p w14:paraId="28E0B671" w14:textId="77777777" w:rsidR="007A7FB6" w:rsidRPr="00EB25B0" w:rsidRDefault="007A7FB6" w:rsidP="004D35C8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信託代理與保證或有負債，本年度及上年度各有2億73萬餘元及6億7,203萬餘元。</w:t>
            </w:r>
          </w:p>
          <w:p w14:paraId="4FC3DD26" w14:textId="77777777" w:rsidR="007A7FB6" w:rsidRPr="00EB25B0" w:rsidRDefault="007A7FB6" w:rsidP="004D35C8">
            <w:pPr>
              <w:spacing w:line="240" w:lineRule="exact"/>
              <w:jc w:val="both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7A7FB6" w:rsidRPr="00EB25B0" w14:paraId="428E23B2" w14:textId="77777777" w:rsidTr="004D35C8">
        <w:trPr>
          <w:cantSplit/>
          <w:trHeight w:hRule="exact" w:val="255"/>
        </w:trPr>
        <w:tc>
          <w:tcPr>
            <w:tcW w:w="9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5641A" w14:textId="77777777" w:rsidR="007A7FB6" w:rsidRPr="00EB25B0" w:rsidRDefault="007A7FB6" w:rsidP="004D35C8">
            <w:pPr>
              <w:snapToGrid w:val="0"/>
              <w:spacing w:line="24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r w:rsidRPr="00EB25B0">
              <w:rPr>
                <w:rFonts w:ascii="標楷體" w:eastAsia="標楷體" w:hAnsi="標楷體" w:hint="eastAsia"/>
                <w:sz w:val="18"/>
                <w:szCs w:val="18"/>
              </w:rPr>
              <w:t>.</w:t>
            </w:r>
            <w:proofErr w:type="gramStart"/>
            <w:r w:rsidRPr="00171482">
              <w:rPr>
                <w:rFonts w:ascii="標楷體" w:eastAsia="標楷體" w:hAnsi="標楷體" w:hint="eastAsia"/>
                <w:sz w:val="18"/>
                <w:szCs w:val="18"/>
              </w:rPr>
              <w:t>本表編製</w:t>
            </w:r>
            <w:proofErr w:type="gramEnd"/>
            <w:r w:rsidRPr="00171482">
              <w:rPr>
                <w:rFonts w:ascii="標楷體" w:eastAsia="標楷體" w:hAnsi="標楷體" w:hint="eastAsia"/>
                <w:sz w:val="18"/>
                <w:szCs w:val="18"/>
              </w:rPr>
              <w:t>基礎係依會計法刪除第29條後，納入固定資產及長期負債等科目，與預算編列基礎不同</w:t>
            </w:r>
            <w:r w:rsidRPr="00A26244"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</w:p>
        </w:tc>
      </w:tr>
    </w:tbl>
    <w:p w14:paraId="61FC2CDE" w14:textId="77777777" w:rsidR="007A7FB6" w:rsidRPr="00505C1C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22522C3F" w14:textId="77777777" w:rsidR="007A7FB6" w:rsidRPr="007D049C" w:rsidRDefault="007A7FB6" w:rsidP="007A7FB6">
      <w:pPr>
        <w:tabs>
          <w:tab w:val="left" w:pos="7440"/>
        </w:tabs>
        <w:spacing w:line="20" w:lineRule="exact"/>
        <w:rPr>
          <w:rFonts w:ascii="新細明體" w:hAnsi="新細明體"/>
          <w:noProof/>
          <w:sz w:val="20"/>
        </w:rPr>
      </w:pPr>
      <w:r>
        <w:rPr>
          <w:rFonts w:ascii="新細明體" w:hAnsi="新細明體"/>
          <w:noProof/>
          <w:sz w:val="20"/>
        </w:rPr>
        <w:tab/>
      </w:r>
    </w:p>
    <w:p w14:paraId="4578406F" w14:textId="77777777" w:rsidR="007A7FB6" w:rsidRPr="00051E92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314CAA1B" w14:textId="77777777" w:rsidR="007A7FB6" w:rsidRDefault="007A7FB6" w:rsidP="007A7FB6">
      <w:pPr>
        <w:tabs>
          <w:tab w:val="left" w:pos="2573"/>
        </w:tabs>
        <w:spacing w:line="20" w:lineRule="exact"/>
      </w:pPr>
      <w:r>
        <w:tab/>
      </w:r>
    </w:p>
    <w:p w14:paraId="6526A818" w14:textId="77777777" w:rsidR="007A7FB6" w:rsidRPr="009E1E8C" w:rsidRDefault="007A7FB6" w:rsidP="00C24B14">
      <w:pPr>
        <w:spacing w:line="60" w:lineRule="exact"/>
        <w:rPr>
          <w:sz w:val="20"/>
        </w:rPr>
      </w:pPr>
    </w:p>
    <w:p w14:paraId="170B9C34" w14:textId="77777777" w:rsidR="007A7FB6" w:rsidRPr="00051E92" w:rsidRDefault="007A7FB6" w:rsidP="007A7FB6">
      <w:pPr>
        <w:snapToGrid w:val="0"/>
        <w:spacing w:line="20" w:lineRule="exact"/>
        <w:jc w:val="both"/>
        <w:rPr>
          <w:sz w:val="20"/>
        </w:rPr>
      </w:pPr>
    </w:p>
    <w:p w14:paraId="0887086F" w14:textId="77777777" w:rsidR="00844F21" w:rsidRPr="00051E92" w:rsidRDefault="00844F21" w:rsidP="00844F21">
      <w:pPr>
        <w:snapToGrid w:val="0"/>
        <w:spacing w:line="20" w:lineRule="exact"/>
        <w:jc w:val="both"/>
        <w:rPr>
          <w:sz w:val="20"/>
        </w:rPr>
      </w:pPr>
    </w:p>
    <w:p w14:paraId="3F5B2DC4" w14:textId="77777777" w:rsidR="00844F21" w:rsidRDefault="00844F21" w:rsidP="00844F21">
      <w:pPr>
        <w:snapToGrid w:val="0"/>
        <w:spacing w:line="20" w:lineRule="exact"/>
        <w:jc w:val="both"/>
        <w:rPr>
          <w:rFonts w:ascii="標楷體" w:eastAsia="標楷體" w:hAnsi="標楷體"/>
          <w:sz w:val="18"/>
        </w:rPr>
      </w:pPr>
    </w:p>
    <w:p w14:paraId="27F78ED2" w14:textId="77777777" w:rsidR="00844F21" w:rsidRDefault="00844F21" w:rsidP="00844F21">
      <w:pPr>
        <w:snapToGrid w:val="0"/>
        <w:spacing w:line="20" w:lineRule="exact"/>
        <w:jc w:val="both"/>
        <w:rPr>
          <w:sz w:val="20"/>
        </w:rPr>
      </w:pPr>
    </w:p>
    <w:p w14:paraId="23F1DD00" w14:textId="77777777" w:rsidR="00844F21" w:rsidRPr="00505C1C" w:rsidRDefault="00844F21" w:rsidP="00844F21">
      <w:pPr>
        <w:snapToGrid w:val="0"/>
        <w:spacing w:line="20" w:lineRule="exact"/>
        <w:jc w:val="both"/>
        <w:rPr>
          <w:sz w:val="20"/>
        </w:rPr>
      </w:pPr>
    </w:p>
    <w:p w14:paraId="10B813C8" w14:textId="77777777" w:rsidR="00844F21" w:rsidRPr="007D049C" w:rsidRDefault="00844F21" w:rsidP="00844F21">
      <w:pPr>
        <w:tabs>
          <w:tab w:val="left" w:pos="7440"/>
        </w:tabs>
        <w:spacing w:line="20" w:lineRule="exact"/>
        <w:rPr>
          <w:rFonts w:ascii="新細明體" w:hAnsi="新細明體"/>
          <w:noProof/>
          <w:sz w:val="20"/>
        </w:rPr>
      </w:pPr>
      <w:r>
        <w:rPr>
          <w:rFonts w:ascii="新細明體" w:hAnsi="新細明體"/>
          <w:noProof/>
          <w:sz w:val="20"/>
        </w:rPr>
        <w:tab/>
      </w:r>
    </w:p>
    <w:p w14:paraId="00DB9DC7" w14:textId="77777777" w:rsidR="00844F21" w:rsidRPr="00051E92" w:rsidRDefault="00844F21" w:rsidP="00844F21">
      <w:pPr>
        <w:snapToGrid w:val="0"/>
        <w:spacing w:line="20" w:lineRule="exact"/>
        <w:jc w:val="both"/>
        <w:rPr>
          <w:sz w:val="20"/>
        </w:rPr>
      </w:pPr>
    </w:p>
    <w:p w14:paraId="04407EAA" w14:textId="77777777" w:rsidR="00844F21" w:rsidRDefault="00844F21" w:rsidP="00844F21">
      <w:pPr>
        <w:tabs>
          <w:tab w:val="left" w:pos="2573"/>
        </w:tabs>
        <w:spacing w:line="20" w:lineRule="exact"/>
      </w:pPr>
      <w:r>
        <w:tab/>
      </w:r>
    </w:p>
    <w:tbl>
      <w:tblPr>
        <w:tblW w:w="992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8"/>
        <w:gridCol w:w="1312"/>
        <w:gridCol w:w="520"/>
        <w:gridCol w:w="642"/>
        <w:gridCol w:w="1701"/>
        <w:gridCol w:w="773"/>
        <w:gridCol w:w="858"/>
        <w:gridCol w:w="1617"/>
        <w:gridCol w:w="14"/>
      </w:tblGrid>
      <w:tr w:rsidR="00844F21" w14:paraId="242760F7" w14:textId="77777777" w:rsidTr="004D35C8">
        <w:trPr>
          <w:cantSplit/>
          <w:trHeight w:val="567"/>
        </w:trPr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40D0FE4" w14:textId="77777777" w:rsidR="00844F21" w:rsidRDefault="00844F21" w:rsidP="004D35C8">
            <w:pPr>
              <w:wordWrap w:val="0"/>
              <w:jc w:val="right"/>
              <w:rPr>
                <w:rFonts w:ascii="標楷體" w:eastAsia="標楷體" w:hAnsi="標楷體"/>
                <w:b/>
                <w:color w:val="000000"/>
                <w:spacing w:val="2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lastRenderedPageBreak/>
              <w:t>貳拾伍、</w:t>
            </w:r>
            <w:proofErr w:type="gramStart"/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中市營業基金及非營業</w:t>
            </w:r>
          </w:p>
        </w:tc>
      </w:tr>
      <w:tr w:rsidR="00844F21" w14:paraId="76686C43" w14:textId="77777777" w:rsidTr="004D35C8">
        <w:trPr>
          <w:cantSplit/>
          <w:trHeight w:val="454"/>
        </w:trPr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FB3FB" w14:textId="77777777" w:rsidR="00844F21" w:rsidRDefault="00844F21" w:rsidP="004D35C8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中華民國</w:t>
            </w:r>
          </w:p>
        </w:tc>
      </w:tr>
      <w:tr w:rsidR="00844F21" w14:paraId="7576A309" w14:textId="77777777" w:rsidTr="004D35C8">
        <w:trPr>
          <w:cantSplit/>
          <w:trHeight w:hRule="exact" w:val="454"/>
        </w:trPr>
        <w:tc>
          <w:tcPr>
            <w:tcW w:w="3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3C81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8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E594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修正事項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0188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修正收入(基金來源) </w:t>
            </w:r>
          </w:p>
        </w:tc>
      </w:tr>
      <w:tr w:rsidR="00844F21" w14:paraId="668CB4D9" w14:textId="77777777" w:rsidTr="004D35C8">
        <w:trPr>
          <w:cantSplit/>
          <w:trHeight w:hRule="exact" w:val="709"/>
        </w:trPr>
        <w:tc>
          <w:tcPr>
            <w:tcW w:w="38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7652" w14:textId="77777777" w:rsidR="00844F21" w:rsidRDefault="00844F21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10E9" w14:textId="77777777" w:rsidR="00844F21" w:rsidRDefault="00844F21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4C7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1321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</w:tr>
      <w:tr w:rsidR="00844F21" w14:paraId="23D521B1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02DD32" w14:textId="77777777" w:rsidR="00844F21" w:rsidRDefault="00844F21" w:rsidP="004D35C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營業部分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CA45F" w14:textId="77777777" w:rsidR="00844F21" w:rsidRDefault="00844F21" w:rsidP="004D35C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ACF36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C50D0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14:paraId="19DD4605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7A4CE1" w14:textId="77777777" w:rsidR="00844F21" w:rsidRDefault="00844F21" w:rsidP="004D35C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非營業部分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43BD0" w14:textId="77777777" w:rsidR="00844F21" w:rsidRDefault="00844F21" w:rsidP="004D35C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合計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77FDE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35,583,751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1314D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14:paraId="4566DC17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D3E8A2" w14:textId="77777777" w:rsidR="00844F21" w:rsidRDefault="00844F21" w:rsidP="004D35C8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作業基金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907F3E" w14:textId="77777777" w:rsidR="00844F21" w:rsidRDefault="00844F21" w:rsidP="004D35C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小計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6E590C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CD0717">
              <w:rPr>
                <w:rFonts w:ascii="新細明體" w:hAnsi="新細明體"/>
                <w:b/>
                <w:noProof/>
                <w:sz w:val="20"/>
              </w:rPr>
              <w:t>34,073,524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AEDF0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14:paraId="6EFAE4A0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163846" w14:textId="77777777" w:rsidR="00844F21" w:rsidRDefault="00844F21" w:rsidP="004D35C8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2"/>
              </w:rPr>
              <w:t>中市實施平均地權基金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987B4" w14:textId="77777777" w:rsidR="00844F21" w:rsidRDefault="00844F21" w:rsidP="004D35C8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 w:rsidRPr="00CD0717">
              <w:rPr>
                <w:rFonts w:ascii="標楷體" w:eastAsia="標楷體" w:hAnsi="標楷體" w:hint="eastAsia"/>
                <w:sz w:val="20"/>
                <w:szCs w:val="22"/>
              </w:rPr>
              <w:t>修正增列其他業務外收入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。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580005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CD0717">
              <w:rPr>
                <w:rFonts w:ascii="新細明體" w:hAnsi="新細明體"/>
                <w:noProof/>
                <w:sz w:val="20"/>
              </w:rPr>
              <w:t>34,073,524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5B4EE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</w:tr>
      <w:tr w:rsidR="00844F21" w14:paraId="774D1226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1C9FC" w14:textId="77777777" w:rsidR="00844F21" w:rsidRDefault="00844F21" w:rsidP="004D35C8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特別收入基金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E85C3" w14:textId="77777777" w:rsidR="00844F21" w:rsidRDefault="00844F21" w:rsidP="004D35C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color w:val="FF0000"/>
                <w:sz w:val="20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2"/>
              </w:rPr>
              <w:t>小計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E7309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b/>
                <w:noProof/>
                <w:sz w:val="20"/>
                <w:szCs w:val="22"/>
              </w:rPr>
              <w:t>1,510,227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0215F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</w:tr>
      <w:tr w:rsidR="00844F21" w:rsidRPr="002A3E8A" w14:paraId="6B4D693A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E376F" w14:textId="77777777" w:rsidR="00844F21" w:rsidRPr="002A3E8A" w:rsidRDefault="00844F21" w:rsidP="004D35C8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proofErr w:type="gramStart"/>
            <w:r w:rsidRPr="002A3E8A">
              <w:rPr>
                <w:rFonts w:ascii="標楷體" w:eastAsia="標楷體" w:hAnsi="標楷體" w:hint="eastAsia"/>
                <w:sz w:val="20"/>
                <w:szCs w:val="22"/>
              </w:rPr>
              <w:t>臺</w:t>
            </w:r>
            <w:proofErr w:type="gramEnd"/>
            <w:r w:rsidRPr="002A3E8A">
              <w:rPr>
                <w:rFonts w:ascii="標楷體" w:eastAsia="標楷體" w:hAnsi="標楷體" w:hint="eastAsia"/>
                <w:sz w:val="20"/>
                <w:szCs w:val="22"/>
              </w:rPr>
              <w:t>中市產業發展基金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9270" w14:textId="77777777" w:rsidR="00844F21" w:rsidRPr="002A3E8A" w:rsidRDefault="00844F21" w:rsidP="004D35C8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 w:rsidRPr="002A3E8A">
              <w:rPr>
                <w:rFonts w:ascii="標楷體" w:eastAsia="標楷體" w:hAnsi="標楷體" w:hint="eastAsia"/>
                <w:sz w:val="20"/>
                <w:szCs w:val="22"/>
              </w:rPr>
              <w:t>修正減列產業發展計畫。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BA8DB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9AF0E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:rsidRPr="002A3E8A" w14:paraId="08DF3474" w14:textId="77777777" w:rsidTr="004D35C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CAB84E" w14:textId="77777777" w:rsidR="00844F21" w:rsidRPr="002A3E8A" w:rsidRDefault="00844F21" w:rsidP="004D35C8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  <w:szCs w:val="22"/>
              </w:rPr>
            </w:pPr>
            <w:proofErr w:type="gramStart"/>
            <w:r w:rsidRPr="002A3E8A">
              <w:rPr>
                <w:rFonts w:ascii="標楷體" w:eastAsia="標楷體" w:hAnsi="標楷體" w:hint="eastAsia"/>
                <w:sz w:val="20"/>
                <w:szCs w:val="22"/>
              </w:rPr>
              <w:t>臺</w:t>
            </w:r>
            <w:proofErr w:type="gramEnd"/>
            <w:r w:rsidRPr="002A3E8A">
              <w:rPr>
                <w:rFonts w:ascii="標楷體" w:eastAsia="標楷體" w:hAnsi="標楷體" w:hint="eastAsia"/>
                <w:sz w:val="20"/>
                <w:szCs w:val="22"/>
              </w:rPr>
              <w:t>中市環境保護基金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D40E8" w14:textId="77777777" w:rsidR="00844F21" w:rsidRPr="002A3E8A" w:rsidRDefault="00844F21" w:rsidP="004D35C8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 w:rsidRPr="002A3E8A">
              <w:rPr>
                <w:rFonts w:ascii="標楷體" w:eastAsia="標楷體" w:hAnsi="標楷體" w:hint="eastAsia"/>
                <w:sz w:val="20"/>
                <w:szCs w:val="22"/>
              </w:rPr>
              <w:t>修正增列其他收入。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FE372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noProof/>
                <w:sz w:val="20"/>
                <w:szCs w:val="22"/>
              </w:rPr>
              <w:t>1,510,227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533C0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:rsidRPr="002A3E8A" w14:paraId="3461A024" w14:textId="77777777" w:rsidTr="00324A78">
        <w:trPr>
          <w:trHeight w:val="7313"/>
        </w:trPr>
        <w:tc>
          <w:tcPr>
            <w:tcW w:w="3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C0899" w14:textId="77777777" w:rsidR="00844F21" w:rsidRPr="002A3E8A" w:rsidRDefault="00844F21" w:rsidP="004D35C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DA34" w14:textId="77777777" w:rsidR="00844F21" w:rsidRPr="002A3E8A" w:rsidRDefault="00844F21" w:rsidP="004D35C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EA37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F40E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844F21" w:rsidRPr="00020E36" w14:paraId="3A88E682" w14:textId="77777777" w:rsidTr="004D35C8">
        <w:trPr>
          <w:trHeight w:val="57"/>
        </w:trPr>
        <w:tc>
          <w:tcPr>
            <w:tcW w:w="992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4963DD" w14:textId="77777777" w:rsidR="00844F21" w:rsidRPr="00020E36" w:rsidRDefault="00844F21" w:rsidP="004D35C8">
            <w:pPr>
              <w:spacing w:line="20" w:lineRule="exact"/>
              <w:ind w:rightChars="10" w:right="24"/>
              <w:jc w:val="both"/>
              <w:rPr>
                <w:rFonts w:ascii="標楷體" w:eastAsia="標楷體" w:hAnsi="標楷體"/>
                <w:noProof/>
                <w:sz w:val="20"/>
                <w:szCs w:val="22"/>
              </w:rPr>
            </w:pPr>
          </w:p>
        </w:tc>
      </w:tr>
      <w:tr w:rsidR="00844F21" w14:paraId="63215B92" w14:textId="77777777" w:rsidTr="004D35C8">
        <w:trPr>
          <w:gridAfter w:val="1"/>
          <w:wAfter w:w="14" w:type="dxa"/>
          <w:cantSplit/>
          <w:trHeight w:val="567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FFDF2C" w14:textId="77777777" w:rsidR="00844F21" w:rsidRDefault="00844F21" w:rsidP="004D35C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color w:val="000000"/>
                <w:spacing w:val="20"/>
                <w:sz w:val="32"/>
              </w:rPr>
            </w:pPr>
            <w:r>
              <w:rPr>
                <w:rFonts w:ascii="標楷體" w:eastAsia="標楷體" w:hAnsi="標楷體" w:hint="eastAsia"/>
              </w:rP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特種</w:t>
            </w:r>
            <w:r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基金修正事項明細表</w:t>
            </w:r>
          </w:p>
        </w:tc>
      </w:tr>
      <w:tr w:rsidR="00844F21" w14:paraId="3F8CC764" w14:textId="77777777" w:rsidTr="004D35C8">
        <w:trPr>
          <w:gridAfter w:val="1"/>
          <w:wAfter w:w="14" w:type="dxa"/>
          <w:cantSplit/>
          <w:trHeight w:val="454"/>
        </w:trPr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C2DFE9" w14:textId="77777777" w:rsidR="00844F21" w:rsidRDefault="00844F21" w:rsidP="004D35C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Cs w:val="24"/>
              </w:rPr>
              <w:t>年度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4A863" w14:textId="77777777" w:rsidR="00844F21" w:rsidRDefault="00844F21" w:rsidP="004D35C8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單位：新臺幣元</w:t>
            </w:r>
          </w:p>
        </w:tc>
      </w:tr>
      <w:tr w:rsidR="00844F21" w14:paraId="469756B1" w14:textId="77777777" w:rsidTr="004D35C8">
        <w:trPr>
          <w:gridAfter w:val="1"/>
          <w:wAfter w:w="14" w:type="dxa"/>
          <w:cantSplit/>
          <w:trHeight w:val="454"/>
        </w:trPr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10B0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修正支出(基金用途)</w:t>
            </w:r>
          </w:p>
        </w:tc>
        <w:tc>
          <w:tcPr>
            <w:tcW w:w="4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EEDCBE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盈虧(餘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)增減數</w:t>
            </w:r>
          </w:p>
        </w:tc>
      </w:tr>
      <w:tr w:rsidR="00844F21" w14:paraId="61B75614" w14:textId="77777777" w:rsidTr="004D35C8">
        <w:trPr>
          <w:gridAfter w:val="1"/>
          <w:wAfter w:w="14" w:type="dxa"/>
          <w:cantSplit/>
          <w:trHeight w:val="709"/>
        </w:trPr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8CD5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9AA0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BE66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增列淨利或賸餘</w:t>
            </w:r>
          </w:p>
          <w:p w14:paraId="5A051377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減列淨損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C88FDB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減列淨利或賸餘</w:t>
            </w:r>
          </w:p>
          <w:p w14:paraId="1C436CF3" w14:textId="77777777" w:rsidR="00844F21" w:rsidRDefault="00844F21" w:rsidP="004D35C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增列淨損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</w:tr>
      <w:tr w:rsidR="00844F21" w14:paraId="209EFA44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6E391F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23DC5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86A6F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F80330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14:paraId="3BCD44C5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F3D487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D0001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563642">
              <w:rPr>
                <w:rFonts w:ascii="新細明體" w:hAnsi="新細明體"/>
                <w:b/>
                <w:noProof/>
                <w:sz w:val="20"/>
                <w:szCs w:val="22"/>
              </w:rPr>
              <w:t>2,995,000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612B5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563642">
              <w:rPr>
                <w:rFonts w:ascii="新細明體" w:hAnsi="新細明體"/>
                <w:b/>
                <w:noProof/>
                <w:sz w:val="20"/>
              </w:rPr>
              <w:t>38</w:t>
            </w:r>
            <w:r w:rsidRPr="00563642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563642">
              <w:rPr>
                <w:rFonts w:ascii="新細明體" w:hAnsi="新細明體"/>
                <w:b/>
                <w:noProof/>
                <w:sz w:val="20"/>
              </w:rPr>
              <w:t>578</w:t>
            </w:r>
            <w:r w:rsidRPr="00563642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563642">
              <w:rPr>
                <w:rFonts w:ascii="新細明體" w:hAnsi="新細明體"/>
                <w:b/>
                <w:noProof/>
                <w:sz w:val="20"/>
              </w:rPr>
              <w:t>75</w:t>
            </w:r>
            <w:r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E89C9F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14:paraId="69E46432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D41E92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59B30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F333D" w14:textId="77777777" w:rsidR="00844F21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D0717">
              <w:rPr>
                <w:rFonts w:ascii="新細明體" w:hAnsi="新細明體"/>
                <w:b/>
                <w:noProof/>
                <w:sz w:val="20"/>
              </w:rPr>
              <w:t>34,073,524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9D8AD8" w14:textId="77777777" w:rsidR="00844F21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:rsidRPr="002A3E8A" w14:paraId="4BC87DAF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E4C94C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B6178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A711FC" w14:textId="77777777" w:rsidR="00844F21" w:rsidRPr="002A3E8A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noProof/>
                <w:sz w:val="20"/>
              </w:rPr>
              <w:t>34,073,524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69BEC6" w14:textId="77777777" w:rsidR="00844F21" w:rsidRPr="002A3E8A" w:rsidRDefault="00844F21" w:rsidP="004D35C8">
            <w:pPr>
              <w:spacing w:line="30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2A3E8A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</w:tr>
      <w:tr w:rsidR="00844F21" w:rsidRPr="002A3E8A" w14:paraId="2676E3FA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8A6E8D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FF81C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b/>
                <w:bCs/>
                <w:noProof/>
                <w:sz w:val="20"/>
                <w:szCs w:val="22"/>
              </w:rPr>
              <w:t>2,995,000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F855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b/>
                <w:bCs/>
                <w:noProof/>
                <w:sz w:val="20"/>
                <w:szCs w:val="22"/>
              </w:rPr>
              <w:t>4,505,227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4C8429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:rsidRPr="002A3E8A" w14:paraId="17212EC2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14ACF3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BAE2C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noProof/>
                <w:sz w:val="20"/>
                <w:szCs w:val="22"/>
              </w:rPr>
              <w:t>2,995,000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9F81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noProof/>
                <w:sz w:val="20"/>
                <w:szCs w:val="22"/>
              </w:rPr>
              <w:t>2,995,000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1509AE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:rsidRPr="002A3E8A" w14:paraId="7661C10B" w14:textId="77777777" w:rsidTr="004D35C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0B7415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13EE5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69503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A3E8A">
              <w:rPr>
                <w:rFonts w:ascii="新細明體" w:hAnsi="新細明體"/>
                <w:noProof/>
                <w:sz w:val="20"/>
                <w:szCs w:val="22"/>
              </w:rPr>
              <w:t>1,510,227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0F41F2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4F21" w:rsidRPr="002A3E8A" w14:paraId="73502A39" w14:textId="77777777" w:rsidTr="005F0498">
        <w:trPr>
          <w:gridAfter w:val="1"/>
          <w:wAfter w:w="14" w:type="dxa"/>
          <w:trHeight w:val="7313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C4ED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6A60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BA26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34EC0A" w14:textId="77777777" w:rsidR="00844F21" w:rsidRPr="002A3E8A" w:rsidRDefault="00844F21" w:rsidP="004D35C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</w:tbl>
    <w:p w14:paraId="6570D0CE" w14:textId="77777777" w:rsidR="00844F21" w:rsidRDefault="00844F21" w:rsidP="00844F21">
      <w:pPr>
        <w:snapToGrid w:val="0"/>
        <w:spacing w:line="20" w:lineRule="exact"/>
        <w:jc w:val="both"/>
        <w:rPr>
          <w:sz w:val="20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"/>
        <w:gridCol w:w="383"/>
        <w:gridCol w:w="4111"/>
        <w:gridCol w:w="1843"/>
        <w:gridCol w:w="1780"/>
        <w:gridCol w:w="1808"/>
      </w:tblGrid>
      <w:tr w:rsidR="00844F21" w14:paraId="46619DF0" w14:textId="77777777" w:rsidTr="004D35C8">
        <w:trPr>
          <w:gridBefore w:val="1"/>
          <w:wBefore w:w="14" w:type="dxa"/>
          <w:cantSplit/>
          <w:trHeight w:val="567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B2119" w14:textId="77777777" w:rsidR="00844F21" w:rsidRDefault="00844F21" w:rsidP="004D35C8">
            <w:pPr>
              <w:wordWrap w:val="0"/>
              <w:snapToGrid w:val="0"/>
              <w:spacing w:afterLines="50" w:after="180"/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sz w:val="20"/>
              </w:rP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貳拾陸、</w:t>
            </w:r>
            <w:proofErr w:type="gramStart"/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中市非營業</w:t>
            </w:r>
            <w:r w:rsidRPr="007B7641"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特種基金</w:t>
            </w:r>
          </w:p>
        </w:tc>
      </w:tr>
      <w:tr w:rsidR="00844F21" w14:paraId="32A4C179" w14:textId="77777777" w:rsidTr="004D35C8">
        <w:trPr>
          <w:gridBefore w:val="1"/>
          <w:wBefore w:w="14" w:type="dxa"/>
          <w:cantSplit/>
          <w:trHeight w:val="454"/>
        </w:trPr>
        <w:tc>
          <w:tcPr>
            <w:tcW w:w="99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F4E292" w14:textId="77777777" w:rsidR="00844F21" w:rsidRDefault="00844F21" w:rsidP="004D35C8">
            <w:pPr>
              <w:spacing w:line="240" w:lineRule="exact"/>
              <w:ind w:rightChars="30" w:right="72"/>
              <w:jc w:val="righ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中華民國</w:t>
            </w:r>
          </w:p>
        </w:tc>
      </w:tr>
      <w:tr w:rsidR="00844F21" w14:paraId="5EA84482" w14:textId="77777777" w:rsidTr="004D35C8">
        <w:trPr>
          <w:gridBefore w:val="1"/>
          <w:wBefore w:w="14" w:type="dxa"/>
          <w:cantSplit/>
          <w:trHeight w:hRule="exact" w:val="850"/>
        </w:trPr>
        <w:tc>
          <w:tcPr>
            <w:tcW w:w="4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0EE7" w14:textId="77777777" w:rsidR="00844F21" w:rsidRDefault="00844F21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基金及借款項目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ACD9" w14:textId="77777777" w:rsidR="00844F21" w:rsidRDefault="00844F21" w:rsidP="004D35C8">
            <w:pPr>
              <w:spacing w:line="280" w:lineRule="exact"/>
              <w:ind w:left="10" w:right="10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截至</w:t>
            </w:r>
            <w:proofErr w:type="gramStart"/>
            <w:r>
              <w:rPr>
                <w:rFonts w:ascii="標楷體" w:eastAsia="標楷體"/>
                <w:sz w:val="20"/>
              </w:rPr>
              <w:t>110</w:t>
            </w:r>
            <w:proofErr w:type="gramEnd"/>
            <w:r>
              <w:rPr>
                <w:rFonts w:ascii="標楷體" w:eastAsia="標楷體" w:hint="eastAsia"/>
                <w:sz w:val="20"/>
              </w:rPr>
              <w:t>年度</w:t>
            </w:r>
          </w:p>
          <w:p w14:paraId="44F307A1" w14:textId="77777777" w:rsidR="00844F21" w:rsidRDefault="00844F21" w:rsidP="004D35C8">
            <w:pPr>
              <w:spacing w:line="280" w:lineRule="exact"/>
              <w:ind w:left="10" w:right="10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終了借款餘額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7CA3" w14:textId="77777777" w:rsidR="00844F21" w:rsidRDefault="00844F21" w:rsidP="004D35C8">
            <w:pPr>
              <w:ind w:left="10" w:right="10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/>
                <w:sz w:val="20"/>
              </w:rPr>
              <w:t>1</w:t>
            </w:r>
            <w:proofErr w:type="gramEnd"/>
            <w:r>
              <w:rPr>
                <w:rFonts w:ascii="標楷體" w:eastAsia="標楷體" w:hint="eastAsia"/>
                <w:sz w:val="20"/>
              </w:rPr>
              <w:t>年度舉借金額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4831" w14:textId="77777777" w:rsidR="00844F21" w:rsidRDefault="00844F21" w:rsidP="004D35C8">
            <w:pPr>
              <w:ind w:left="10" w:right="10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/>
                <w:sz w:val="20"/>
              </w:rPr>
              <w:t>1</w:t>
            </w:r>
            <w:proofErr w:type="gramEnd"/>
            <w:r>
              <w:rPr>
                <w:rFonts w:ascii="標楷體" w:eastAsia="標楷體" w:hint="eastAsia"/>
                <w:sz w:val="20"/>
              </w:rPr>
              <w:t>年度償還金額</w:t>
            </w:r>
          </w:p>
        </w:tc>
      </w:tr>
      <w:tr w:rsidR="00844F21" w14:paraId="6024181B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591EB7" w14:textId="77777777" w:rsidR="00844F21" w:rsidRPr="00EC4C0E" w:rsidRDefault="00844F21" w:rsidP="004D35C8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4C0E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C5D7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23,127,251,907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9AC2B3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13,966,660,000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2C1B67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9,895,466,907</w:t>
            </w:r>
          </w:p>
        </w:tc>
      </w:tr>
      <w:tr w:rsidR="00844F21" w14:paraId="0EAC1C1D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BDADE8" w14:textId="77777777" w:rsidR="00844F21" w:rsidRPr="00EC4C0E" w:rsidRDefault="00844F21" w:rsidP="004D35C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4C0E">
              <w:rPr>
                <w:rFonts w:ascii="標楷體" w:eastAsia="標楷體" w:hAnsi="標楷體" w:hint="eastAsia"/>
                <w:b/>
                <w:sz w:val="20"/>
              </w:rPr>
              <w:t>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57EE9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23,127,251,907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2A47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13,966,660,000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CFBF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895,466,907</w:t>
            </w:r>
          </w:p>
        </w:tc>
      </w:tr>
      <w:tr w:rsidR="00844F21" w14:paraId="77018021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BF3A1B" w14:textId="77777777" w:rsidR="00844F21" w:rsidRPr="00EC4C0E" w:rsidRDefault="00844F21" w:rsidP="004D35C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EC4C0E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EC4C0E">
              <w:rPr>
                <w:rFonts w:ascii="標楷體" w:eastAsia="標楷體" w:hAnsi="標楷體" w:hint="eastAsia"/>
                <w:b/>
                <w:sz w:val="20"/>
              </w:rPr>
              <w:t>中市</w:t>
            </w:r>
            <w:proofErr w:type="gramStart"/>
            <w:r w:rsidRPr="00EC4C0E">
              <w:rPr>
                <w:rFonts w:ascii="標楷體" w:eastAsia="標楷體" w:hAnsi="標楷體" w:hint="eastAsia"/>
                <w:b/>
                <w:sz w:val="20"/>
              </w:rPr>
              <w:t>市</w:t>
            </w:r>
            <w:proofErr w:type="gramEnd"/>
            <w:r w:rsidRPr="00EC4C0E">
              <w:rPr>
                <w:rFonts w:ascii="標楷體" w:eastAsia="標楷體" w:hAnsi="標楷體" w:hint="eastAsia"/>
                <w:b/>
                <w:sz w:val="20"/>
              </w:rPr>
              <w:t>地重劃基金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51923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5,543,911,907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25352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1,2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33127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925,466,907</w:t>
            </w:r>
          </w:p>
        </w:tc>
      </w:tr>
      <w:tr w:rsidR="00844F21" w14:paraId="39AA3DA8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9D5F76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第十三期市地重劃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3F3E2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1,975,466,907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8FD98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250</w:t>
            </w:r>
            <w:r w:rsidRPr="00EC4C0E">
              <w:rPr>
                <w:rFonts w:ascii="新細明體" w:hAnsi="新細明體"/>
                <w:bCs/>
                <w:sz w:val="20"/>
              </w:rPr>
              <w:t>,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000</w:t>
            </w:r>
            <w:r w:rsidRPr="00EC4C0E">
              <w:rPr>
                <w:rFonts w:ascii="新細明體" w:hAnsi="新細明體"/>
                <w:bCs/>
                <w:sz w:val="20"/>
              </w:rPr>
              <w:t>,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9D5C2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975,466,907</w:t>
            </w:r>
          </w:p>
        </w:tc>
      </w:tr>
      <w:tr w:rsidR="00844F21" w14:paraId="535E658C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0C2920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第十四期市地重劃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29B53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3,500,000,000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D8BCE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9</w:t>
            </w:r>
            <w:r w:rsidRPr="00EC4C0E">
              <w:rPr>
                <w:rFonts w:ascii="新細明體" w:hAnsi="新細明體"/>
                <w:noProof/>
                <w:sz w:val="20"/>
              </w:rPr>
              <w:t>50,000,000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C930B5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950,000,000</w:t>
            </w:r>
          </w:p>
        </w:tc>
      </w:tr>
      <w:tr w:rsidR="00844F21" w14:paraId="7912F984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6A84DF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第十五期市地重劃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8571E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68,445,000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3209F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50,000,000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73E05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4F21" w14:paraId="3B78EC5C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FB2387" w14:textId="77777777" w:rsidR="00844F21" w:rsidRPr="00EC4C0E" w:rsidRDefault="00844F21" w:rsidP="004D35C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proofErr w:type="gramStart"/>
            <w:r w:rsidRPr="00EC4C0E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EC4C0E">
              <w:rPr>
                <w:rFonts w:ascii="標楷體" w:eastAsia="標楷體" w:hAnsi="標楷體" w:hint="eastAsia"/>
                <w:b/>
                <w:sz w:val="20"/>
              </w:rPr>
              <w:t>中市區段徵收作業基金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EE582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13,830,000,000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7828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2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27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7F1E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57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0,000,000</w:t>
            </w:r>
          </w:p>
        </w:tc>
      </w:tr>
      <w:tr w:rsidR="00844F21" w14:paraId="44D13B19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10688E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水</w:t>
            </w:r>
            <w:proofErr w:type="gramStart"/>
            <w:r w:rsidRPr="00EC4C0E">
              <w:rPr>
                <w:rFonts w:ascii="標楷體" w:eastAsia="標楷體" w:hAnsi="標楷體" w:hint="eastAsia"/>
                <w:sz w:val="20"/>
              </w:rPr>
              <w:t>湳</w:t>
            </w:r>
            <w:proofErr w:type="gramEnd"/>
            <w:r w:rsidRPr="00EC4C0E">
              <w:rPr>
                <w:rFonts w:ascii="標楷體" w:eastAsia="標楷體" w:hAnsi="標楷體" w:hint="eastAsia"/>
                <w:sz w:val="20"/>
              </w:rPr>
              <w:t>機場區段徵收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7CEF9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7,180,000,000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C19E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1</w:t>
            </w:r>
            <w:r w:rsidRPr="00EC4C0E">
              <w:rPr>
                <w:rFonts w:ascii="新細明體" w:hAnsi="新細明體"/>
                <w:bCs/>
                <w:sz w:val="20"/>
              </w:rPr>
              <w:t>,000,000,000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B492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1</w:t>
            </w:r>
            <w:r w:rsidRPr="00EC4C0E">
              <w:rPr>
                <w:rFonts w:ascii="新細明體" w:hAnsi="新細明體"/>
                <w:bCs/>
                <w:sz w:val="20"/>
              </w:rPr>
              <w:t>,000,000,000</w:t>
            </w:r>
          </w:p>
        </w:tc>
      </w:tr>
      <w:tr w:rsidR="00844F21" w14:paraId="0AC56E26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D50C32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烏日(前竹地區)區段徵收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419308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4,880,000,000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294F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5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89EE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5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0,000,000</w:t>
            </w:r>
          </w:p>
        </w:tc>
      </w:tr>
      <w:tr w:rsidR="00844F21" w14:paraId="5E183A30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1F53F0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豐富專案區段徵收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3F780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1,750,000,000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AD720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5</w:t>
            </w:r>
            <w:r w:rsidRPr="00EC4C0E">
              <w:rPr>
                <w:rFonts w:ascii="新細明體" w:hAnsi="新細明體"/>
                <w:bCs/>
                <w:sz w:val="20"/>
              </w:rPr>
              <w:t>00,000,000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B9036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5</w:t>
            </w:r>
            <w:r w:rsidRPr="00EC4C0E">
              <w:rPr>
                <w:rFonts w:ascii="新細明體" w:hAnsi="新細明體"/>
                <w:bCs/>
                <w:sz w:val="20"/>
              </w:rPr>
              <w:t>00,000,000</w:t>
            </w:r>
          </w:p>
        </w:tc>
      </w:tr>
      <w:tr w:rsidR="00844F21" w14:paraId="0DAC0045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7D23B8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C4C0E">
              <w:rPr>
                <w:rFonts w:ascii="標楷體" w:eastAsia="標楷體" w:hAnsi="標楷體" w:hint="eastAsia"/>
                <w:sz w:val="20"/>
              </w:rPr>
              <w:t>烏日(九德地區)區段徵收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03357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20,000,000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E8737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7</w:t>
            </w:r>
            <w:r w:rsidRPr="00EC4C0E">
              <w:rPr>
                <w:rFonts w:ascii="新細明體" w:hAnsi="新細明體"/>
                <w:bCs/>
                <w:sz w:val="20"/>
              </w:rPr>
              <w:t>20,000,000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A6378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2</w:t>
            </w:r>
            <w:r w:rsidRPr="00EC4C0E">
              <w:rPr>
                <w:rFonts w:ascii="新細明體" w:hAnsi="新細明體"/>
                <w:bCs/>
                <w:sz w:val="20"/>
              </w:rPr>
              <w:t>0,000,000</w:t>
            </w:r>
          </w:p>
        </w:tc>
      </w:tr>
      <w:tr w:rsidR="00844F21" w14:paraId="1BD03963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31795" w14:textId="77777777" w:rsidR="00844F21" w:rsidRPr="00EC4C0E" w:rsidRDefault="00844F21" w:rsidP="004D35C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EC4C0E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EC4C0E">
              <w:rPr>
                <w:rFonts w:ascii="標楷體" w:eastAsia="標楷體" w:hAnsi="標楷體" w:hint="eastAsia"/>
                <w:b/>
                <w:sz w:val="20"/>
              </w:rPr>
              <w:t>中市住宅基金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FC71A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3,753,340,000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16BF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sz w:val="20"/>
              </w:rPr>
              <w:t>10</w:t>
            </w: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,</w:t>
            </w:r>
            <w:r w:rsidRPr="00EC4C0E">
              <w:rPr>
                <w:rFonts w:ascii="新細明體" w:hAnsi="新細明體"/>
                <w:b/>
                <w:bCs/>
                <w:sz w:val="20"/>
              </w:rPr>
              <w:t>446</w:t>
            </w: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,</w:t>
            </w:r>
            <w:r w:rsidRPr="00EC4C0E">
              <w:rPr>
                <w:rFonts w:ascii="新細明體" w:hAnsi="新細明體"/>
                <w:b/>
                <w:bCs/>
                <w:sz w:val="20"/>
              </w:rPr>
              <w:t>660</w:t>
            </w: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88B99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sz w:val="20"/>
              </w:rPr>
              <w:t>6,400,000,000</w:t>
            </w:r>
          </w:p>
        </w:tc>
      </w:tr>
      <w:tr w:rsidR="00844F21" w14:paraId="24CAFD58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4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4569" w14:textId="77777777" w:rsidR="00844F21" w:rsidRPr="00EC4C0E" w:rsidRDefault="00844F21" w:rsidP="004D35C8">
            <w:pPr>
              <w:ind w:leftChars="300" w:left="72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EC4C0E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EC4C0E">
              <w:rPr>
                <w:rFonts w:ascii="標楷體" w:eastAsia="標楷體" w:hAnsi="標楷體" w:hint="eastAsia"/>
                <w:sz w:val="20"/>
              </w:rPr>
              <w:t>中市住宅基金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9AB3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3,753,340,000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786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10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</w:t>
            </w:r>
            <w:r w:rsidRPr="00EC4C0E">
              <w:rPr>
                <w:rFonts w:ascii="新細明體" w:hAnsi="新細明體"/>
                <w:bCs/>
                <w:sz w:val="20"/>
              </w:rPr>
              <w:t>446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</w:t>
            </w:r>
            <w:r w:rsidRPr="00EC4C0E">
              <w:rPr>
                <w:rFonts w:ascii="新細明體" w:hAnsi="新細明體"/>
                <w:bCs/>
                <w:sz w:val="20"/>
              </w:rPr>
              <w:t>660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EA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6,400,000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,000</w:t>
            </w:r>
          </w:p>
        </w:tc>
      </w:tr>
      <w:tr w:rsidR="00844F21" w14:paraId="2B264DBA" w14:textId="77777777" w:rsidTr="004D35C8">
        <w:trPr>
          <w:cantSplit/>
          <w:trHeight w:hRule="exact" w:val="255"/>
        </w:trPr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hideMark/>
          </w:tcPr>
          <w:p w14:paraId="1A65EDCA" w14:textId="77777777" w:rsidR="00844F21" w:rsidRPr="001A5652" w:rsidRDefault="00844F21" w:rsidP="004D35C8">
            <w:pPr>
              <w:adjustRightInd w:val="0"/>
              <w:snapToGrid w:val="0"/>
              <w:spacing w:line="240" w:lineRule="exact"/>
              <w:ind w:left="360" w:hangingChars="200" w:hanging="360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1A5652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1A5652"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</w:p>
        </w:tc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02989" w14:textId="77777777" w:rsidR="00844F21" w:rsidRDefault="00844F21" w:rsidP="004D35C8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1.11</w:t>
            </w:r>
            <w:r>
              <w:rPr>
                <w:rFonts w:ascii="標楷體" w:eastAsia="標楷體" w:hAnsi="標楷體"/>
                <w:sz w:val="18"/>
                <w:szCs w:val="18"/>
              </w:rPr>
              <w:t>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年度調整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增減數係減少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1年以內到期之「長期債務」，同時增列「應付到期長期負債」。</w:t>
            </w:r>
          </w:p>
        </w:tc>
      </w:tr>
      <w:tr w:rsidR="00844F21" w14:paraId="50FC3FE9" w14:textId="77777777" w:rsidTr="004D35C8">
        <w:trPr>
          <w:cantSplit/>
          <w:trHeight w:hRule="exact" w:val="255"/>
        </w:trPr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0B40E" w14:textId="77777777" w:rsidR="00844F21" w:rsidRDefault="00844F21" w:rsidP="004D35C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874F9" w14:textId="77777777" w:rsidR="00844F21" w:rsidRDefault="00844F21" w:rsidP="004D35C8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2.本表所列非營業特種基金截至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/>
                <w:sz w:val="18"/>
                <w:szCs w:val="18"/>
              </w:rPr>
              <w:t>1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年度終了借款餘額271億9,844萬5,000元，扣除列入本表之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中市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市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地重劃基金及</w:t>
            </w:r>
          </w:p>
        </w:tc>
      </w:tr>
      <w:tr w:rsidR="00844F21" w14:paraId="27ADFC3B" w14:textId="77777777" w:rsidTr="004D35C8">
        <w:trPr>
          <w:cantSplit/>
          <w:trHeight w:hRule="exact" w:val="255"/>
        </w:trPr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CA41C" w14:textId="77777777" w:rsidR="00844F21" w:rsidRDefault="00844F21" w:rsidP="004D35C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0B789" w14:textId="77777777" w:rsidR="00844F21" w:rsidRDefault="00844F21" w:rsidP="004D35C8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短期借款合約債務餘額261億8,500萬元，即為依公共債務法規定表達1年以上（含1年到期）對外借款債務餘額394</w:t>
            </w:r>
          </w:p>
        </w:tc>
      </w:tr>
    </w:tbl>
    <w:p w14:paraId="58B227C4" w14:textId="77777777" w:rsidR="00844F21" w:rsidRDefault="00844F21" w:rsidP="00844F21">
      <w:pPr>
        <w:tabs>
          <w:tab w:val="left" w:pos="2573"/>
        </w:tabs>
        <w:spacing w:line="20" w:lineRule="exact"/>
      </w:pPr>
      <w:r>
        <w:lastRenderedPageBreak/>
        <w:tab/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"/>
        <w:gridCol w:w="1963"/>
        <w:gridCol w:w="1964"/>
        <w:gridCol w:w="2963"/>
        <w:gridCol w:w="36"/>
        <w:gridCol w:w="2985"/>
      </w:tblGrid>
      <w:tr w:rsidR="00844F21" w14:paraId="054CA038" w14:textId="77777777" w:rsidTr="004D35C8">
        <w:trPr>
          <w:gridBefore w:val="1"/>
          <w:wBefore w:w="14" w:type="dxa"/>
          <w:cantSplit/>
          <w:trHeight w:val="567"/>
        </w:trPr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C7D38" w14:textId="77777777" w:rsidR="00844F21" w:rsidRDefault="00844F21" w:rsidP="004D35C8">
            <w:pPr>
              <w:snapToGrid w:val="0"/>
              <w:spacing w:afterLines="50" w:after="180"/>
              <w:jc w:val="both"/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長期債務舉借與償還明細表</w:t>
            </w:r>
          </w:p>
        </w:tc>
      </w:tr>
      <w:tr w:rsidR="00844F21" w14:paraId="204D14AA" w14:textId="77777777" w:rsidTr="004D35C8">
        <w:trPr>
          <w:gridBefore w:val="1"/>
          <w:wBefore w:w="14" w:type="dxa"/>
          <w:cantSplit/>
          <w:trHeight w:hRule="exact" w:val="425"/>
        </w:trPr>
        <w:tc>
          <w:tcPr>
            <w:tcW w:w="6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AB33C5" w14:textId="77777777" w:rsidR="00844F21" w:rsidRDefault="00844F21" w:rsidP="004D35C8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11</w:t>
            </w:r>
            <w:r>
              <w:rPr>
                <w:rFonts w:ascii="標楷體" w:eastAsia="標楷體" w:hAnsi="標楷體"/>
                <w:szCs w:val="24"/>
              </w:rPr>
              <w:t>1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年度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E0BF2" w14:textId="77777777" w:rsidR="00844F21" w:rsidRDefault="00844F21" w:rsidP="004D35C8">
            <w:pPr>
              <w:spacing w:line="200" w:lineRule="exact"/>
              <w:jc w:val="right"/>
              <w:rPr>
                <w:rFonts w:eastAsia="標楷體"/>
                <w:b/>
                <w:spacing w:val="50"/>
                <w:sz w:val="36"/>
                <w:u w:val="single"/>
              </w:rPr>
            </w:pPr>
            <w:r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844F21" w14:paraId="1106BD79" w14:textId="77777777" w:rsidTr="004D35C8">
        <w:trPr>
          <w:gridBefore w:val="1"/>
          <w:wBefore w:w="14" w:type="dxa"/>
          <w:cantSplit/>
          <w:trHeight w:hRule="exact" w:val="397"/>
        </w:trPr>
        <w:tc>
          <w:tcPr>
            <w:tcW w:w="3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7C1" w14:textId="77777777" w:rsidR="00844F21" w:rsidRDefault="00844F21" w:rsidP="004D35C8">
            <w:pPr>
              <w:ind w:leftChars="10" w:left="24" w:rightChars="10" w:right="24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 w:rsidRPr="00C64BD3">
              <w:rPr>
                <w:rFonts w:ascii="標楷體" w:eastAsia="標楷體"/>
                <w:spacing w:val="257"/>
                <w:kern w:val="0"/>
                <w:sz w:val="20"/>
                <w:fitText w:val="3600" w:id="-1226648576"/>
              </w:rPr>
              <w:t>1</w:t>
            </w:r>
            <w:proofErr w:type="gramEnd"/>
            <w:r w:rsidRPr="00C64BD3">
              <w:rPr>
                <w:rFonts w:ascii="標楷體" w:eastAsia="標楷體" w:hint="eastAsia"/>
                <w:spacing w:val="257"/>
                <w:kern w:val="0"/>
                <w:sz w:val="20"/>
                <w:fitText w:val="3600" w:id="-1226648576"/>
              </w:rPr>
              <w:t>年度調整</w:t>
            </w:r>
            <w:r w:rsidRPr="00C64BD3">
              <w:rPr>
                <w:rFonts w:ascii="標楷體" w:eastAsia="標楷體" w:hint="eastAsia"/>
                <w:spacing w:val="4"/>
                <w:kern w:val="0"/>
                <w:sz w:val="20"/>
                <w:fitText w:val="3600" w:id="-1226648576"/>
              </w:rPr>
              <w:t>數</w:t>
            </w:r>
          </w:p>
        </w:tc>
        <w:tc>
          <w:tcPr>
            <w:tcW w:w="5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E4F137" w14:textId="77777777" w:rsidR="00844F21" w:rsidRDefault="00844F21" w:rsidP="004D35C8">
            <w:pPr>
              <w:ind w:leftChars="10" w:left="24" w:rightChars="10" w:right="24"/>
              <w:rPr>
                <w:rFonts w:ascii="標楷體" w:eastAsia="標楷體"/>
                <w:spacing w:val="-12"/>
                <w:sz w:val="20"/>
              </w:rPr>
            </w:pPr>
            <w:r w:rsidRPr="00C64BD3">
              <w:rPr>
                <w:rFonts w:ascii="標楷體" w:eastAsia="標楷體" w:hint="eastAsia"/>
                <w:spacing w:val="144"/>
                <w:kern w:val="0"/>
                <w:sz w:val="20"/>
                <w:fitText w:val="1200" w:id="-1226648575"/>
              </w:rPr>
              <w:t>截至</w:t>
            </w:r>
            <w:proofErr w:type="gramStart"/>
            <w:r w:rsidRPr="00C64BD3">
              <w:rPr>
                <w:rFonts w:ascii="標楷體" w:eastAsia="標楷體" w:hint="eastAsia"/>
                <w:spacing w:val="3"/>
                <w:sz w:val="20"/>
                <w:fitText w:val="1200" w:id="-1226648575"/>
              </w:rPr>
              <w:t>1</w:t>
            </w:r>
            <w:r>
              <w:rPr>
                <w:rFonts w:ascii="標楷體" w:eastAsia="標楷體" w:hint="eastAsia"/>
                <w:sz w:val="20"/>
              </w:rPr>
              <w:t>1</w:t>
            </w:r>
            <w:r w:rsidRPr="00C64BD3">
              <w:rPr>
                <w:rFonts w:ascii="標楷體" w:eastAsia="標楷體"/>
                <w:spacing w:val="182"/>
                <w:kern w:val="0"/>
                <w:sz w:val="20"/>
                <w:fitText w:val="4570" w:id="-1226648574"/>
              </w:rPr>
              <w:t>1</w:t>
            </w:r>
            <w:proofErr w:type="gramEnd"/>
            <w:r w:rsidRPr="00C64BD3">
              <w:rPr>
                <w:rFonts w:ascii="標楷體" w:eastAsia="標楷體" w:hint="eastAsia"/>
                <w:spacing w:val="182"/>
                <w:kern w:val="0"/>
                <w:sz w:val="20"/>
                <w:fitText w:val="4570" w:id="-1226648574"/>
              </w:rPr>
              <w:t>年度終了借款餘</w:t>
            </w:r>
            <w:r w:rsidRPr="00C64BD3">
              <w:rPr>
                <w:rFonts w:ascii="標楷體" w:eastAsia="標楷體" w:hint="eastAsia"/>
                <w:kern w:val="0"/>
                <w:sz w:val="20"/>
                <w:fitText w:val="4570" w:id="-1226648574"/>
              </w:rPr>
              <w:t>額</w:t>
            </w:r>
          </w:p>
        </w:tc>
      </w:tr>
      <w:tr w:rsidR="00844F21" w14:paraId="65B4BFA3" w14:textId="77777777" w:rsidTr="004D35C8">
        <w:trPr>
          <w:gridBefore w:val="1"/>
          <w:wBefore w:w="14" w:type="dxa"/>
          <w:cantSplit/>
          <w:trHeight w:hRule="exact" w:val="454"/>
        </w:trPr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936A" w14:textId="77777777" w:rsidR="00844F21" w:rsidRDefault="00844F21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增加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15C8" w14:textId="77777777" w:rsidR="00844F21" w:rsidRDefault="00844F21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減少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9669" w14:textId="77777777" w:rsidR="00844F21" w:rsidRDefault="00844F21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自償性債務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6248A" w14:textId="77777777" w:rsidR="00844F21" w:rsidRDefault="00844F21" w:rsidP="004D35C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非自償性債務</w:t>
            </w:r>
          </w:p>
        </w:tc>
      </w:tr>
      <w:tr w:rsidR="00844F21" w14:paraId="091E755D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8B3A5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12,600,000,000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09C34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12,600,000,000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559DF" w14:textId="77777777" w:rsidR="00844F21" w:rsidRPr="00EC4C0E" w:rsidRDefault="00844F21" w:rsidP="004D35C8">
            <w:pPr>
              <w:widowControl/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27,198,445,000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8597D3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44F21" w14:paraId="091F9585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892010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12,600,000,000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9FF74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12,600,000,000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DD52C1" w14:textId="77777777" w:rsidR="00844F21" w:rsidRPr="00EC4C0E" w:rsidRDefault="00844F21" w:rsidP="004D35C8">
            <w:pPr>
              <w:widowControl/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27,198,445,000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BC7D4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44F21" w14:paraId="7F6C27DA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B7B8C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788BF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85EFE9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868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445</w:t>
            </w:r>
            <w:r w:rsidRPr="00EC4C0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EC4C0E">
              <w:rPr>
                <w:rFonts w:ascii="新細明體" w:hAnsi="新細明體"/>
                <w:b/>
                <w:bCs/>
                <w:color w:val="000000"/>
                <w:sz w:val="20"/>
              </w:rPr>
              <w:t>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51A678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</w:tr>
      <w:tr w:rsidR="00844F21" w14:paraId="24146C58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41C35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0B9A7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F00A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1,250,000,000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99D1D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14CA4686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8D1EC5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24B40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AE5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3,500,000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C71700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61654956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04F55" w14:textId="77777777" w:rsidR="00844F21" w:rsidRPr="00EC4C0E" w:rsidRDefault="00844F21" w:rsidP="004D35C8">
            <w:pPr>
              <w:jc w:val="right"/>
              <w:rPr>
                <w:bCs/>
              </w:rPr>
            </w:pPr>
            <w:r w:rsidRPr="00EC4C0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042C0" w14:textId="77777777" w:rsidR="00844F21" w:rsidRPr="00EC4C0E" w:rsidRDefault="00844F21" w:rsidP="004D35C8">
            <w:pPr>
              <w:jc w:val="right"/>
              <w:rPr>
                <w:bCs/>
              </w:rPr>
            </w:pPr>
            <w:r w:rsidRPr="00EC4C0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D958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color w:val="000000"/>
                <w:sz w:val="20"/>
              </w:rPr>
              <w:t>118,445</w:t>
            </w:r>
            <w:r w:rsidRPr="00EC4C0E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9ECE83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2B94E5F2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B489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4</w:t>
            </w:r>
            <w:r w:rsidRPr="00EC4C0E">
              <w:rPr>
                <w:rFonts w:ascii="新細明體" w:hAnsi="新細明體"/>
                <w:b/>
                <w:bCs/>
                <w:sz w:val="20"/>
              </w:rPr>
              <w:t>,800,000,000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D060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4</w:t>
            </w:r>
            <w:r w:rsidRPr="00EC4C0E">
              <w:rPr>
                <w:rFonts w:ascii="新細明體" w:hAnsi="新細明體"/>
                <w:b/>
                <w:bCs/>
                <w:sz w:val="20"/>
              </w:rPr>
              <w:t>,800,000,000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DECD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1</w:t>
            </w:r>
            <w:r w:rsidRPr="00EC4C0E">
              <w:rPr>
                <w:rFonts w:ascii="新細明體" w:hAnsi="新細明體"/>
                <w:b/>
                <w:bCs/>
                <w:sz w:val="20"/>
              </w:rPr>
              <w:t>4,530,000,000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B42FA6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</w:tr>
      <w:tr w:rsidR="00844F21" w14:paraId="6D238E4A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464B4F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3D9B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4D87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7,180,000,000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70240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6BC1A30B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693F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4</w:t>
            </w:r>
            <w:r w:rsidRPr="00EC4C0E">
              <w:rPr>
                <w:rFonts w:ascii="新細明體" w:hAnsi="新細明體"/>
                <w:noProof/>
                <w:sz w:val="20"/>
              </w:rPr>
              <w:t>,800,000,000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3801F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4</w:t>
            </w:r>
            <w:r w:rsidRPr="00EC4C0E">
              <w:rPr>
                <w:rFonts w:ascii="新細明體" w:hAnsi="新細明體"/>
                <w:noProof/>
                <w:sz w:val="20"/>
              </w:rPr>
              <w:t>,800,000,000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11FC7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4,880,000,000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1CD91B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435A0F40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98CCB6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25BB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5C0EA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1,750,000,000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B6C2C1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0558E2C1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07D95F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B0A85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F77A4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7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20,000,000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DDBAEC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66592E07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FFB2B2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sz w:val="20"/>
              </w:rPr>
              <w:t>7,800,000</w:t>
            </w:r>
            <w:r w:rsidRPr="00EC4C0E">
              <w:rPr>
                <w:rFonts w:ascii="新細明體" w:hAnsi="新細明體" w:hint="eastAsia"/>
                <w:b/>
                <w:sz w:val="20"/>
              </w:rPr>
              <w:t>,000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7336E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sz w:val="20"/>
              </w:rPr>
              <w:t>7,800,000</w:t>
            </w:r>
            <w:r w:rsidRPr="00EC4C0E">
              <w:rPr>
                <w:rFonts w:ascii="新細明體" w:hAnsi="新細明體" w:hint="eastAsia"/>
                <w:b/>
                <w:sz w:val="20"/>
              </w:rPr>
              <w:t>,000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CB17E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/>
                <w:b/>
                <w:sz w:val="20"/>
              </w:rPr>
              <w:t>7,800,00</w:t>
            </w:r>
            <w:r w:rsidRPr="00EC4C0E">
              <w:rPr>
                <w:rFonts w:ascii="新細明體" w:hAnsi="新細明體" w:hint="eastAsia"/>
                <w:b/>
                <w:sz w:val="20"/>
              </w:rPr>
              <w:t>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3200E5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C4C0E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44F21" w14:paraId="30ED1FAB" w14:textId="77777777" w:rsidTr="004D35C8">
        <w:trPr>
          <w:gridBefore w:val="1"/>
          <w:wBefore w:w="14" w:type="dxa"/>
          <w:cantSplit/>
          <w:trHeight w:val="867"/>
        </w:trPr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9E69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7,800,000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,000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C9C9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7,800,000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,000</w:t>
            </w:r>
          </w:p>
        </w:tc>
        <w:tc>
          <w:tcPr>
            <w:tcW w:w="29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DADE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/>
                <w:bCs/>
                <w:sz w:val="20"/>
              </w:rPr>
              <w:t>7,800,00</w:t>
            </w:r>
            <w:r w:rsidRPr="00EC4C0E">
              <w:rPr>
                <w:rFonts w:ascii="新細明體" w:hAnsi="新細明體" w:hint="eastAsia"/>
                <w:bCs/>
                <w:sz w:val="20"/>
              </w:rPr>
              <w:t>0,000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924EFD" w14:textId="77777777" w:rsidR="00844F21" w:rsidRPr="00EC4C0E" w:rsidRDefault="00844F21" w:rsidP="004D35C8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EC4C0E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</w:tr>
      <w:tr w:rsidR="00844F21" w14:paraId="49FB31FC" w14:textId="77777777" w:rsidTr="004D35C8">
        <w:trPr>
          <w:cantSplit/>
          <w:trHeight w:val="255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C235" w14:textId="77777777" w:rsidR="00844F21" w:rsidRDefault="00844F21" w:rsidP="004D35C8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bCs/>
                <w:sz w:val="18"/>
              </w:rPr>
            </w:pPr>
          </w:p>
        </w:tc>
      </w:tr>
      <w:tr w:rsidR="00844F21" w14:paraId="1AE50A9A" w14:textId="77777777" w:rsidTr="004D35C8">
        <w:trPr>
          <w:cantSplit/>
          <w:trHeight w:val="255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97C5E" w14:textId="77777777" w:rsidR="00844F21" w:rsidRDefault="00844F21" w:rsidP="004D35C8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bCs/>
                <w:spacing w:val="2"/>
                <w:sz w:val="18"/>
              </w:rPr>
            </w:pP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中市區段徵收作業基金分別向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中市實施平均地權基金借款48億6,844萬5,000元及90億3,000萬元，再加計基金列為</w:t>
            </w:r>
          </w:p>
        </w:tc>
      </w:tr>
      <w:tr w:rsidR="00844F21" w14:paraId="740DD832" w14:textId="77777777" w:rsidTr="004D35C8">
        <w:trPr>
          <w:cantSplit/>
          <w:trHeight w:val="255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4715D" w14:textId="77777777" w:rsidR="00844F21" w:rsidRDefault="00844F21" w:rsidP="004D35C8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億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8</w:t>
            </w:r>
            <w:proofErr w:type="gramEnd"/>
            <w:r>
              <w:rPr>
                <w:rFonts w:ascii="標楷體" w:eastAsia="標楷體" w:hAnsi="標楷體"/>
                <w:sz w:val="18"/>
                <w:szCs w:val="18"/>
              </w:rPr>
              <w:t>,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500萬元。</w:t>
            </w:r>
          </w:p>
        </w:tc>
      </w:tr>
    </w:tbl>
    <w:p w14:paraId="522BE715" w14:textId="77777777" w:rsidR="00844F21" w:rsidRDefault="00844F21" w:rsidP="00844F21">
      <w:pPr>
        <w:snapToGrid w:val="0"/>
        <w:spacing w:line="20" w:lineRule="exact"/>
        <w:jc w:val="both"/>
        <w:rPr>
          <w:sz w:val="20"/>
        </w:rPr>
      </w:pPr>
    </w:p>
    <w:p w14:paraId="5D849E9B" w14:textId="77777777" w:rsidR="00844F21" w:rsidRDefault="00844F21" w:rsidP="00844F21">
      <w:pPr>
        <w:snapToGrid w:val="0"/>
        <w:spacing w:line="20" w:lineRule="exact"/>
        <w:jc w:val="both"/>
        <w:rPr>
          <w:sz w:val="20"/>
        </w:rPr>
      </w:pPr>
    </w:p>
    <w:p w14:paraId="43C59738" w14:textId="77777777" w:rsidR="00844F21" w:rsidRDefault="00844F21" w:rsidP="00844F21">
      <w:pPr>
        <w:snapToGrid w:val="0"/>
        <w:ind w:leftChars="-1" w:left="-2" w:rightChars="17" w:right="41"/>
        <w:jc w:val="center"/>
        <w:rPr>
          <w:rFonts w:ascii="標楷體" w:eastAsia="標楷體" w:hAnsi="標楷體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貳拾柒、已結束基金清理或結束整理期間收支計算簡表</w:t>
      </w:r>
    </w:p>
    <w:p w14:paraId="0E47234D" w14:textId="77777777" w:rsidR="00844F21" w:rsidRDefault="00844F21" w:rsidP="00844F21">
      <w:pPr>
        <w:snapToGrid w:val="0"/>
        <w:spacing w:beforeLines="50" w:before="180"/>
        <w:ind w:leftChars="-1" w:left="-2" w:rightChars="17" w:right="41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中華民國</w:t>
      </w:r>
      <w:proofErr w:type="gramStart"/>
      <w:r>
        <w:rPr>
          <w:rFonts w:ascii="標楷體" w:eastAsia="標楷體" w:hAnsi="標楷體" w:hint="eastAsia"/>
          <w:szCs w:val="24"/>
        </w:rPr>
        <w:t>11</w:t>
      </w:r>
      <w:r>
        <w:rPr>
          <w:rFonts w:ascii="標楷體" w:eastAsia="標楷體" w:hAnsi="標楷體"/>
          <w:szCs w:val="24"/>
        </w:rPr>
        <w:t>1</w:t>
      </w:r>
      <w:proofErr w:type="gramEnd"/>
      <w:r>
        <w:rPr>
          <w:rFonts w:ascii="標楷體" w:eastAsia="標楷體" w:hAnsi="標楷體" w:hint="eastAsia"/>
          <w:szCs w:val="24"/>
        </w:rPr>
        <w:t>年度</w:t>
      </w:r>
    </w:p>
    <w:p w14:paraId="5A220049" w14:textId="77777777" w:rsidR="00844F21" w:rsidRDefault="00844F21" w:rsidP="00844F21">
      <w:pPr>
        <w:snapToGrid w:val="0"/>
        <w:ind w:leftChars="-1" w:left="-2" w:rightChars="17" w:right="41"/>
        <w:jc w:val="right"/>
        <w:rPr>
          <w:rFonts w:ascii="標楷體" w:eastAsia="標楷體" w:hAnsi="標楷體"/>
          <w:sz w:val="36"/>
          <w:szCs w:val="36"/>
          <w:u w:val="single"/>
        </w:rPr>
      </w:pPr>
      <w:r>
        <w:rPr>
          <w:rFonts w:ascii="標楷體" w:eastAsia="標楷體" w:hAnsi="標楷體" w:hint="eastAsia"/>
          <w:szCs w:val="28"/>
        </w:rPr>
        <w:t xml:space="preserve">          </w:t>
      </w:r>
      <w:r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268"/>
      </w:tblGrid>
      <w:tr w:rsidR="00844F21" w14:paraId="469702B0" w14:textId="77777777" w:rsidTr="004D35C8">
        <w:trPr>
          <w:cantSplit/>
          <w:trHeight w:val="276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DD04" w14:textId="77777777" w:rsidR="00844F21" w:rsidRDefault="00844F21" w:rsidP="004D35C8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清理或結束整理基金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BCE4" w14:textId="77777777" w:rsidR="00844F21" w:rsidRDefault="00844F21" w:rsidP="004D35C8">
            <w:pPr>
              <w:tabs>
                <w:tab w:val="left" w:pos="1592"/>
              </w:tabs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清理收入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59E3" w14:textId="77777777" w:rsidR="00844F21" w:rsidRDefault="00844F21" w:rsidP="004D35C8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清理支出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8C11E4" w14:textId="77777777" w:rsidR="00844F21" w:rsidRDefault="00844F21" w:rsidP="004D35C8">
            <w:pPr>
              <w:snapToGrid w:val="0"/>
              <w:ind w:firstLine="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清理損益</w:t>
            </w:r>
          </w:p>
        </w:tc>
      </w:tr>
      <w:tr w:rsidR="00844F21" w14:paraId="1A92A5FA" w14:textId="77777777" w:rsidTr="004D35C8">
        <w:trPr>
          <w:cantSplit/>
          <w:trHeight w:val="360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EFE2" w14:textId="77777777" w:rsidR="00844F21" w:rsidRDefault="00844F21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71B1" w14:textId="77777777" w:rsidR="00844F21" w:rsidRDefault="00844F21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5CCE" w14:textId="77777777" w:rsidR="00844F21" w:rsidRDefault="00844F21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B02BF1" w14:textId="77777777" w:rsidR="00844F21" w:rsidRDefault="00844F21" w:rsidP="004D35C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  <w:tr w:rsidR="00844F21" w14:paraId="7B259853" w14:textId="77777777" w:rsidTr="004D35C8">
        <w:trPr>
          <w:trHeight w:val="1204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F6312E" w14:textId="77777777" w:rsidR="00844F21" w:rsidRDefault="00844F21" w:rsidP="004D35C8">
            <w:pPr>
              <w:spacing w:line="600" w:lineRule="exact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  <w:p w14:paraId="2DC95E85" w14:textId="77777777" w:rsidR="00844F21" w:rsidRDefault="00844F21" w:rsidP="004D35C8">
            <w:pPr>
              <w:spacing w:line="360" w:lineRule="exact"/>
              <w:ind w:firstLineChars="100" w:firstLine="2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  <w:p w14:paraId="213BDF9F" w14:textId="77777777" w:rsidR="00844F21" w:rsidRDefault="00844F21" w:rsidP="004D35C8">
            <w:pPr>
              <w:spacing w:line="480" w:lineRule="exact"/>
              <w:ind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臺中快捷巴士股份有限公司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E9F4C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297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386</w:t>
            </w:r>
          </w:p>
          <w:p w14:paraId="1331D37F" w14:textId="77777777" w:rsidR="00844F21" w:rsidRDefault="00844F21" w:rsidP="004D35C8">
            <w:pPr>
              <w:spacing w:line="36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  <w:p w14:paraId="798B5B0B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297</w:t>
            </w:r>
            <w:r>
              <w:rPr>
                <w:rFonts w:ascii="新細明體" w:hAnsi="新細明體" w:hint="eastAsia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386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09FC4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</w:t>
            </w:r>
            <w:r>
              <w:rPr>
                <w:rFonts w:ascii="新細明體" w:hAnsi="新細明體"/>
                <w:b/>
                <w:noProof/>
                <w:sz w:val="20"/>
              </w:rPr>
              <w:t>082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616</w:t>
            </w:r>
          </w:p>
          <w:p w14:paraId="4E6E1C43" w14:textId="77777777" w:rsidR="00844F21" w:rsidRDefault="00844F21" w:rsidP="004D35C8">
            <w:pPr>
              <w:spacing w:line="36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  <w:p w14:paraId="713F0C21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</w:t>
            </w:r>
            <w:r>
              <w:rPr>
                <w:rFonts w:ascii="新細明體" w:hAnsi="新細明體"/>
                <w:noProof/>
                <w:sz w:val="20"/>
              </w:rPr>
              <w:t>082</w:t>
            </w:r>
            <w:r>
              <w:rPr>
                <w:rFonts w:ascii="新細明體" w:hAnsi="新細明體" w:hint="eastAsia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AC14D5E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noProof/>
                <w:sz w:val="20"/>
              </w:rPr>
              <w:t>785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230</w:t>
            </w:r>
          </w:p>
          <w:p w14:paraId="04C1E0E6" w14:textId="77777777" w:rsidR="00844F21" w:rsidRDefault="00844F21" w:rsidP="004D35C8">
            <w:pPr>
              <w:spacing w:line="36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  <w:p w14:paraId="1CDD918D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z w:val="20"/>
              </w:rPr>
              <w:t>785</w:t>
            </w:r>
            <w:r>
              <w:rPr>
                <w:rFonts w:ascii="新細明體" w:hAnsi="新細明體" w:hint="eastAsia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230</w:t>
            </w:r>
          </w:p>
        </w:tc>
      </w:tr>
      <w:tr w:rsidR="00844F21" w14:paraId="5BE7D35B" w14:textId="77777777" w:rsidTr="004D35C8">
        <w:trPr>
          <w:trHeight w:val="10602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19AA4" w14:textId="77777777" w:rsidR="00844F21" w:rsidRDefault="00844F21" w:rsidP="004D35C8">
            <w:pPr>
              <w:spacing w:line="480" w:lineRule="exac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7466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3968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C32824" w14:textId="77777777" w:rsidR="00844F21" w:rsidRDefault="00844F21" w:rsidP="004D35C8">
            <w:pPr>
              <w:spacing w:line="48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</w:tbl>
    <w:p w14:paraId="67A42193" w14:textId="77777777" w:rsidR="00844F21" w:rsidRPr="00051E92" w:rsidRDefault="00844F21" w:rsidP="00844F21">
      <w:pPr>
        <w:snapToGrid w:val="0"/>
        <w:spacing w:line="20" w:lineRule="exact"/>
        <w:jc w:val="both"/>
        <w:rPr>
          <w:sz w:val="20"/>
        </w:rPr>
      </w:pPr>
    </w:p>
    <w:sectPr w:rsidR="00844F21" w:rsidRPr="00051E92" w:rsidSect="00AA5227">
      <w:footerReference w:type="even" r:id="rId11"/>
      <w:footerReference w:type="default" r:id="rId12"/>
      <w:footerReference w:type="first" r:id="rId13"/>
      <w:pgSz w:w="11906" w:h="16838" w:code="9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738B7" w14:textId="77777777" w:rsidR="00714B1B" w:rsidRDefault="00714B1B">
      <w:r>
        <w:separator/>
      </w:r>
    </w:p>
  </w:endnote>
  <w:endnote w:type="continuationSeparator" w:id="0">
    <w:p w14:paraId="141AC4B7" w14:textId="77777777" w:rsidR="00714B1B" w:rsidRDefault="0071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312D" w14:textId="77777777" w:rsidR="00B5259E" w:rsidRDefault="00B5259E">
    <w:pPr>
      <w:pStyle w:val="ac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EBF6E" w14:textId="77777777" w:rsidR="00B5259E" w:rsidRPr="00C0777A" w:rsidRDefault="00B5259E" w:rsidP="00C0777A">
    <w:pPr>
      <w:pStyle w:val="ac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Pr="00726480">
      <w:rPr>
        <w:noProof/>
      </w:rPr>
      <w:t>37</w:t>
    </w:r>
    <w:r w:rsidRPr="00C0777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C19C" w14:textId="77777777" w:rsidR="00B5259E" w:rsidRDefault="00B5259E" w:rsidP="00C0777A">
    <w:pPr>
      <w:pStyle w:val="ac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79C4" w14:textId="77777777" w:rsidR="00714B1B" w:rsidRDefault="00714B1B">
    <w:pPr>
      <w:pStyle w:val="ac"/>
      <w:jc w:val="center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D792" w14:textId="77777777" w:rsidR="00714B1B" w:rsidRPr="00C0777A" w:rsidRDefault="00714B1B" w:rsidP="00C0777A">
    <w:pPr>
      <w:pStyle w:val="ac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="00847B88" w:rsidRPr="00847B88">
      <w:rPr>
        <w:noProof/>
      </w:rPr>
      <w:t>33</w:t>
    </w:r>
    <w:r w:rsidRPr="00C0777A"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381E" w14:textId="77777777" w:rsidR="00714B1B" w:rsidRDefault="00714B1B" w:rsidP="00C0777A">
    <w:pPr>
      <w:pStyle w:val="ac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="00847B88" w:rsidRPr="00847B88">
      <w:rPr>
        <w:noProof/>
      </w:rPr>
      <w:t>1</w:t>
    </w:r>
    <w:r w:rsidRPr="00C0777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EE4BE" w14:textId="77777777" w:rsidR="00714B1B" w:rsidRDefault="00714B1B">
      <w:r>
        <w:separator/>
      </w:r>
    </w:p>
  </w:footnote>
  <w:footnote w:type="continuationSeparator" w:id="0">
    <w:p w14:paraId="3312BB0B" w14:textId="77777777" w:rsidR="00714B1B" w:rsidRDefault="00714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E609154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abstractNum w:abstractNumId="1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2" w15:restartNumberingAfterBreak="0">
    <w:nsid w:val="01AB258F"/>
    <w:multiLevelType w:val="hybridMultilevel"/>
    <w:tmpl w:val="8C343A0A"/>
    <w:lvl w:ilvl="0" w:tplc="D1A8D742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4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5" w15:restartNumberingAfterBreak="0">
    <w:nsid w:val="0BBD10F3"/>
    <w:multiLevelType w:val="hybridMultilevel"/>
    <w:tmpl w:val="ECA65E0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6" w15:restartNumberingAfterBreak="0">
    <w:nsid w:val="0C456E56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DB20719"/>
    <w:multiLevelType w:val="multilevel"/>
    <w:tmpl w:val="6B04EFBA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9" w15:restartNumberingAfterBreak="0">
    <w:nsid w:val="12F91783"/>
    <w:multiLevelType w:val="hybridMultilevel"/>
    <w:tmpl w:val="84681A22"/>
    <w:lvl w:ilvl="0" w:tplc="FE8251E0">
      <w:start w:val="1"/>
      <w:numFmt w:val="decimal"/>
      <w:suff w:val="space"/>
      <w:lvlText w:val="%1."/>
      <w:lvlJc w:val="left"/>
      <w:pPr>
        <w:ind w:left="0" w:firstLine="0"/>
      </w:pPr>
      <w:rPr>
        <w:rFonts w:cs="標楷體"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11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2" w15:restartNumberingAfterBreak="0">
    <w:nsid w:val="1AAE33CB"/>
    <w:multiLevelType w:val="multilevel"/>
    <w:tmpl w:val="46E2C89C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34612B"/>
    <w:multiLevelType w:val="multilevel"/>
    <w:tmpl w:val="8A401EE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21C2BE9"/>
    <w:multiLevelType w:val="hybridMultilevel"/>
    <w:tmpl w:val="A75E58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17" w15:restartNumberingAfterBreak="0">
    <w:nsid w:val="3CF70353"/>
    <w:multiLevelType w:val="hybridMultilevel"/>
    <w:tmpl w:val="F3C2EAFA"/>
    <w:lvl w:ilvl="0" w:tplc="408E175E">
      <w:start w:val="7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DA229E1"/>
    <w:multiLevelType w:val="hybridMultilevel"/>
    <w:tmpl w:val="8A401EE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0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2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3" w15:restartNumberingAfterBreak="0">
    <w:nsid w:val="4DC41FB7"/>
    <w:multiLevelType w:val="hybridMultilevel"/>
    <w:tmpl w:val="AC328B7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25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26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EBC172C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6FF21E2"/>
    <w:multiLevelType w:val="hybridMultilevel"/>
    <w:tmpl w:val="84681A22"/>
    <w:lvl w:ilvl="0" w:tplc="FFFFFFFF">
      <w:start w:val="1"/>
      <w:numFmt w:val="decimal"/>
      <w:suff w:val="space"/>
      <w:lvlText w:val="%1."/>
      <w:lvlJc w:val="left"/>
      <w:pPr>
        <w:ind w:left="1844" w:firstLine="0"/>
      </w:pPr>
      <w:rPr>
        <w:rFonts w:cs="標楷體" w:hint="default"/>
        <w:b w:val="0"/>
        <w:color w:val="000000"/>
      </w:rPr>
    </w:lvl>
    <w:lvl w:ilvl="1" w:tplc="FFFFFFFF" w:tentative="1">
      <w:start w:val="1"/>
      <w:numFmt w:val="ideographTraditional"/>
      <w:lvlText w:val="%2、"/>
      <w:lvlJc w:val="left"/>
      <w:pPr>
        <w:ind w:left="1200" w:hanging="480"/>
      </w:pPr>
    </w:lvl>
    <w:lvl w:ilvl="2" w:tplc="FFFFFFFF" w:tentative="1">
      <w:start w:val="1"/>
      <w:numFmt w:val="lowerRoman"/>
      <w:lvlText w:val="%3."/>
      <w:lvlJc w:val="right"/>
      <w:pPr>
        <w:ind w:left="1680" w:hanging="480"/>
      </w:pPr>
    </w:lvl>
    <w:lvl w:ilvl="3" w:tplc="FFFFFFFF" w:tentative="1">
      <w:start w:val="1"/>
      <w:numFmt w:val="decimal"/>
      <w:lvlText w:val="%4."/>
      <w:lvlJc w:val="left"/>
      <w:pPr>
        <w:ind w:left="2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40" w:hanging="480"/>
      </w:pPr>
    </w:lvl>
    <w:lvl w:ilvl="5" w:tplc="FFFFFFFF" w:tentative="1">
      <w:start w:val="1"/>
      <w:numFmt w:val="lowerRoman"/>
      <w:lvlText w:val="%6."/>
      <w:lvlJc w:val="right"/>
      <w:pPr>
        <w:ind w:left="3120" w:hanging="480"/>
      </w:pPr>
    </w:lvl>
    <w:lvl w:ilvl="6" w:tplc="FFFFFFFF" w:tentative="1">
      <w:start w:val="1"/>
      <w:numFmt w:val="decimal"/>
      <w:lvlText w:val="%7."/>
      <w:lvlJc w:val="left"/>
      <w:pPr>
        <w:ind w:left="3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80" w:hanging="480"/>
      </w:pPr>
    </w:lvl>
    <w:lvl w:ilvl="8" w:tplc="FFFFFFFF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0" w15:restartNumberingAfterBreak="0">
    <w:nsid w:val="6818413D"/>
    <w:multiLevelType w:val="hybridMultilevel"/>
    <w:tmpl w:val="84681A22"/>
    <w:lvl w:ilvl="0" w:tplc="FFFFFFFF">
      <w:start w:val="1"/>
      <w:numFmt w:val="decimal"/>
      <w:suff w:val="space"/>
      <w:lvlText w:val="%1."/>
      <w:lvlJc w:val="left"/>
      <w:pPr>
        <w:ind w:left="1844" w:firstLine="0"/>
      </w:pPr>
      <w:rPr>
        <w:rFonts w:cs="標楷體" w:hint="default"/>
        <w:b w:val="0"/>
        <w:color w:val="000000"/>
      </w:rPr>
    </w:lvl>
    <w:lvl w:ilvl="1" w:tplc="FFFFFFFF" w:tentative="1">
      <w:start w:val="1"/>
      <w:numFmt w:val="ideographTraditional"/>
      <w:lvlText w:val="%2、"/>
      <w:lvlJc w:val="left"/>
      <w:pPr>
        <w:ind w:left="1200" w:hanging="480"/>
      </w:pPr>
    </w:lvl>
    <w:lvl w:ilvl="2" w:tplc="FFFFFFFF" w:tentative="1">
      <w:start w:val="1"/>
      <w:numFmt w:val="lowerRoman"/>
      <w:lvlText w:val="%3."/>
      <w:lvlJc w:val="right"/>
      <w:pPr>
        <w:ind w:left="1680" w:hanging="480"/>
      </w:pPr>
    </w:lvl>
    <w:lvl w:ilvl="3" w:tplc="FFFFFFFF" w:tentative="1">
      <w:start w:val="1"/>
      <w:numFmt w:val="decimal"/>
      <w:lvlText w:val="%4."/>
      <w:lvlJc w:val="left"/>
      <w:pPr>
        <w:ind w:left="2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40" w:hanging="480"/>
      </w:pPr>
    </w:lvl>
    <w:lvl w:ilvl="5" w:tplc="FFFFFFFF" w:tentative="1">
      <w:start w:val="1"/>
      <w:numFmt w:val="lowerRoman"/>
      <w:lvlText w:val="%6."/>
      <w:lvlJc w:val="right"/>
      <w:pPr>
        <w:ind w:left="3120" w:hanging="480"/>
      </w:pPr>
    </w:lvl>
    <w:lvl w:ilvl="6" w:tplc="FFFFFFFF" w:tentative="1">
      <w:start w:val="1"/>
      <w:numFmt w:val="decimal"/>
      <w:lvlText w:val="%7."/>
      <w:lvlJc w:val="left"/>
      <w:pPr>
        <w:ind w:left="3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80" w:hanging="480"/>
      </w:pPr>
    </w:lvl>
    <w:lvl w:ilvl="8" w:tplc="FFFFFFFF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</w:abstractNum>
  <w:abstractNum w:abstractNumId="33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34" w15:restartNumberingAfterBreak="0">
    <w:nsid w:val="72A7518A"/>
    <w:multiLevelType w:val="hybridMultilevel"/>
    <w:tmpl w:val="6B04EFBA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4C501E2"/>
    <w:multiLevelType w:val="multilevel"/>
    <w:tmpl w:val="ECA65E00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36" w15:restartNumberingAfterBreak="0">
    <w:nsid w:val="78FA57A8"/>
    <w:multiLevelType w:val="hybridMultilevel"/>
    <w:tmpl w:val="090A0B6E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A6B1FB8"/>
    <w:multiLevelType w:val="hybridMultilevel"/>
    <w:tmpl w:val="26EECDD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338506078">
    <w:abstractNumId w:val="19"/>
  </w:num>
  <w:num w:numId="2" w16cid:durableId="1807357720">
    <w:abstractNumId w:val="0"/>
  </w:num>
  <w:num w:numId="3" w16cid:durableId="426468039">
    <w:abstractNumId w:val="32"/>
  </w:num>
  <w:num w:numId="4" w16cid:durableId="907036998">
    <w:abstractNumId w:val="21"/>
  </w:num>
  <w:num w:numId="5" w16cid:durableId="1586837926">
    <w:abstractNumId w:val="13"/>
  </w:num>
  <w:num w:numId="6" w16cid:durableId="1809398144">
    <w:abstractNumId w:val="20"/>
  </w:num>
  <w:num w:numId="7" w16cid:durableId="1587688945">
    <w:abstractNumId w:val="8"/>
  </w:num>
  <w:num w:numId="8" w16cid:durableId="1235050344">
    <w:abstractNumId w:val="1"/>
  </w:num>
  <w:num w:numId="9" w16cid:durableId="791947063">
    <w:abstractNumId w:val="16"/>
  </w:num>
  <w:num w:numId="10" w16cid:durableId="431710085">
    <w:abstractNumId w:val="25"/>
  </w:num>
  <w:num w:numId="11" w16cid:durableId="1465192873">
    <w:abstractNumId w:val="22"/>
  </w:num>
  <w:num w:numId="12" w16cid:durableId="1678313020">
    <w:abstractNumId w:val="11"/>
  </w:num>
  <w:num w:numId="13" w16cid:durableId="1943948128">
    <w:abstractNumId w:val="26"/>
  </w:num>
  <w:num w:numId="14" w16cid:durableId="2025933313">
    <w:abstractNumId w:val="24"/>
  </w:num>
  <w:num w:numId="15" w16cid:durableId="587033316">
    <w:abstractNumId w:val="3"/>
  </w:num>
  <w:num w:numId="16" w16cid:durableId="1344093940">
    <w:abstractNumId w:val="33"/>
  </w:num>
  <w:num w:numId="17" w16cid:durableId="1596863589">
    <w:abstractNumId w:val="10"/>
  </w:num>
  <w:num w:numId="18" w16cid:durableId="835652946">
    <w:abstractNumId w:val="4"/>
  </w:num>
  <w:num w:numId="19" w16cid:durableId="250816142">
    <w:abstractNumId w:val="31"/>
  </w:num>
  <w:num w:numId="20" w16cid:durableId="634792964">
    <w:abstractNumId w:val="27"/>
  </w:num>
  <w:num w:numId="21" w16cid:durableId="1302661763">
    <w:abstractNumId w:val="15"/>
  </w:num>
  <w:num w:numId="22" w16cid:durableId="2047833527">
    <w:abstractNumId w:val="37"/>
  </w:num>
  <w:num w:numId="23" w16cid:durableId="823813082">
    <w:abstractNumId w:val="23"/>
  </w:num>
  <w:num w:numId="24" w16cid:durableId="1941259908">
    <w:abstractNumId w:val="18"/>
  </w:num>
  <w:num w:numId="25" w16cid:durableId="1886522917">
    <w:abstractNumId w:val="5"/>
  </w:num>
  <w:num w:numId="26" w16cid:durableId="1511288215">
    <w:abstractNumId w:val="35"/>
  </w:num>
  <w:num w:numId="27" w16cid:durableId="2021228432">
    <w:abstractNumId w:val="34"/>
  </w:num>
  <w:num w:numId="28" w16cid:durableId="367722524">
    <w:abstractNumId w:val="6"/>
  </w:num>
  <w:num w:numId="29" w16cid:durableId="1893542799">
    <w:abstractNumId w:val="28"/>
  </w:num>
  <w:num w:numId="30" w16cid:durableId="1332030988">
    <w:abstractNumId w:val="12"/>
  </w:num>
  <w:num w:numId="31" w16cid:durableId="1260411847">
    <w:abstractNumId w:val="7"/>
  </w:num>
  <w:num w:numId="32" w16cid:durableId="971833725">
    <w:abstractNumId w:val="36"/>
  </w:num>
  <w:num w:numId="33" w16cid:durableId="1350370639">
    <w:abstractNumId w:val="14"/>
  </w:num>
  <w:num w:numId="34" w16cid:durableId="1508402794">
    <w:abstractNumId w:val="17"/>
  </w:num>
  <w:num w:numId="35" w16cid:durableId="1181313727">
    <w:abstractNumId w:val="2"/>
  </w:num>
  <w:num w:numId="36" w16cid:durableId="2109810447">
    <w:abstractNumId w:val="9"/>
  </w:num>
  <w:num w:numId="37" w16cid:durableId="832601504">
    <w:abstractNumId w:val="29"/>
  </w:num>
  <w:num w:numId="38" w16cid:durableId="9570296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462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BFD"/>
    <w:rsid w:val="00012B0C"/>
    <w:rsid w:val="00030815"/>
    <w:rsid w:val="00031DD4"/>
    <w:rsid w:val="00032DCD"/>
    <w:rsid w:val="0003316D"/>
    <w:rsid w:val="000332E1"/>
    <w:rsid w:val="000403C2"/>
    <w:rsid w:val="000407A6"/>
    <w:rsid w:val="00041FED"/>
    <w:rsid w:val="00042178"/>
    <w:rsid w:val="00043FB3"/>
    <w:rsid w:val="00046CD6"/>
    <w:rsid w:val="000517C4"/>
    <w:rsid w:val="00051E92"/>
    <w:rsid w:val="00053252"/>
    <w:rsid w:val="00061FCB"/>
    <w:rsid w:val="00065122"/>
    <w:rsid w:val="00071E14"/>
    <w:rsid w:val="000720D2"/>
    <w:rsid w:val="00073DE6"/>
    <w:rsid w:val="00076868"/>
    <w:rsid w:val="00077B90"/>
    <w:rsid w:val="00081D2D"/>
    <w:rsid w:val="000828F1"/>
    <w:rsid w:val="000842C8"/>
    <w:rsid w:val="0008622D"/>
    <w:rsid w:val="000904DC"/>
    <w:rsid w:val="00090AE1"/>
    <w:rsid w:val="000928C4"/>
    <w:rsid w:val="00092B46"/>
    <w:rsid w:val="0009689E"/>
    <w:rsid w:val="000A0E0E"/>
    <w:rsid w:val="000B1C4A"/>
    <w:rsid w:val="000B1D15"/>
    <w:rsid w:val="000B473D"/>
    <w:rsid w:val="000B6324"/>
    <w:rsid w:val="000C2699"/>
    <w:rsid w:val="000D092E"/>
    <w:rsid w:val="000D49CF"/>
    <w:rsid w:val="000D5C04"/>
    <w:rsid w:val="000D7661"/>
    <w:rsid w:val="000E125F"/>
    <w:rsid w:val="000E21CE"/>
    <w:rsid w:val="000F0C3B"/>
    <w:rsid w:val="000F6FF3"/>
    <w:rsid w:val="000F7990"/>
    <w:rsid w:val="001007B0"/>
    <w:rsid w:val="0012449B"/>
    <w:rsid w:val="00130612"/>
    <w:rsid w:val="00132A45"/>
    <w:rsid w:val="001347CF"/>
    <w:rsid w:val="00137156"/>
    <w:rsid w:val="001372E8"/>
    <w:rsid w:val="00137DA4"/>
    <w:rsid w:val="00140B6A"/>
    <w:rsid w:val="00142206"/>
    <w:rsid w:val="00147E2C"/>
    <w:rsid w:val="00152A86"/>
    <w:rsid w:val="00161001"/>
    <w:rsid w:val="00162449"/>
    <w:rsid w:val="00163980"/>
    <w:rsid w:val="00171345"/>
    <w:rsid w:val="00171A52"/>
    <w:rsid w:val="0017457F"/>
    <w:rsid w:val="00176DFE"/>
    <w:rsid w:val="0018498A"/>
    <w:rsid w:val="00185B79"/>
    <w:rsid w:val="00190089"/>
    <w:rsid w:val="00193187"/>
    <w:rsid w:val="001A09FE"/>
    <w:rsid w:val="001A124A"/>
    <w:rsid w:val="001A6FAD"/>
    <w:rsid w:val="001B15D4"/>
    <w:rsid w:val="001B7010"/>
    <w:rsid w:val="001C115E"/>
    <w:rsid w:val="001C38AE"/>
    <w:rsid w:val="001D1018"/>
    <w:rsid w:val="001D6B30"/>
    <w:rsid w:val="001E37A7"/>
    <w:rsid w:val="001E50BC"/>
    <w:rsid w:val="001F030C"/>
    <w:rsid w:val="001F70BD"/>
    <w:rsid w:val="001F7ED1"/>
    <w:rsid w:val="00200F2B"/>
    <w:rsid w:val="00203549"/>
    <w:rsid w:val="002040AE"/>
    <w:rsid w:val="00204E05"/>
    <w:rsid w:val="00214722"/>
    <w:rsid w:val="00214758"/>
    <w:rsid w:val="00216948"/>
    <w:rsid w:val="0022017F"/>
    <w:rsid w:val="00221269"/>
    <w:rsid w:val="002273D0"/>
    <w:rsid w:val="002275D3"/>
    <w:rsid w:val="00233097"/>
    <w:rsid w:val="0024025E"/>
    <w:rsid w:val="00245AE9"/>
    <w:rsid w:val="00250C3B"/>
    <w:rsid w:val="00250F57"/>
    <w:rsid w:val="00251FE3"/>
    <w:rsid w:val="00252612"/>
    <w:rsid w:val="002635A9"/>
    <w:rsid w:val="0027281C"/>
    <w:rsid w:val="00273754"/>
    <w:rsid w:val="00277DC6"/>
    <w:rsid w:val="00280999"/>
    <w:rsid w:val="00282B36"/>
    <w:rsid w:val="002A0E3D"/>
    <w:rsid w:val="002A4F46"/>
    <w:rsid w:val="002A5C6E"/>
    <w:rsid w:val="002B11C6"/>
    <w:rsid w:val="002B1901"/>
    <w:rsid w:val="002B61E5"/>
    <w:rsid w:val="002B732C"/>
    <w:rsid w:val="002B77E5"/>
    <w:rsid w:val="002C46D1"/>
    <w:rsid w:val="002E2155"/>
    <w:rsid w:val="002E3BA0"/>
    <w:rsid w:val="002E7204"/>
    <w:rsid w:val="002F030F"/>
    <w:rsid w:val="003022B8"/>
    <w:rsid w:val="00306D13"/>
    <w:rsid w:val="00310235"/>
    <w:rsid w:val="00310307"/>
    <w:rsid w:val="00310B29"/>
    <w:rsid w:val="00312B74"/>
    <w:rsid w:val="00312BE4"/>
    <w:rsid w:val="00317A2F"/>
    <w:rsid w:val="00321107"/>
    <w:rsid w:val="00321BCA"/>
    <w:rsid w:val="00324A78"/>
    <w:rsid w:val="0032554C"/>
    <w:rsid w:val="00330214"/>
    <w:rsid w:val="00334D85"/>
    <w:rsid w:val="003354DE"/>
    <w:rsid w:val="00340CDE"/>
    <w:rsid w:val="00341E70"/>
    <w:rsid w:val="00346D68"/>
    <w:rsid w:val="00346F4F"/>
    <w:rsid w:val="00351467"/>
    <w:rsid w:val="003560FB"/>
    <w:rsid w:val="003600EA"/>
    <w:rsid w:val="0036674C"/>
    <w:rsid w:val="003701DA"/>
    <w:rsid w:val="00370F91"/>
    <w:rsid w:val="003812FE"/>
    <w:rsid w:val="003839D8"/>
    <w:rsid w:val="003873FB"/>
    <w:rsid w:val="00392311"/>
    <w:rsid w:val="003A3C33"/>
    <w:rsid w:val="003B32A8"/>
    <w:rsid w:val="003B3967"/>
    <w:rsid w:val="003B5121"/>
    <w:rsid w:val="003B5AC0"/>
    <w:rsid w:val="003B737B"/>
    <w:rsid w:val="003C209F"/>
    <w:rsid w:val="003C551C"/>
    <w:rsid w:val="003C58E1"/>
    <w:rsid w:val="003D052A"/>
    <w:rsid w:val="003D1903"/>
    <w:rsid w:val="003D2A6D"/>
    <w:rsid w:val="003D6829"/>
    <w:rsid w:val="003E056E"/>
    <w:rsid w:val="003F30FE"/>
    <w:rsid w:val="003F47D3"/>
    <w:rsid w:val="003F5FFB"/>
    <w:rsid w:val="00404FEC"/>
    <w:rsid w:val="004100B8"/>
    <w:rsid w:val="00414AFC"/>
    <w:rsid w:val="00415121"/>
    <w:rsid w:val="00415C53"/>
    <w:rsid w:val="00415EAD"/>
    <w:rsid w:val="00421E0B"/>
    <w:rsid w:val="00423279"/>
    <w:rsid w:val="00423761"/>
    <w:rsid w:val="00423D9C"/>
    <w:rsid w:val="004258F2"/>
    <w:rsid w:val="004369EF"/>
    <w:rsid w:val="00444336"/>
    <w:rsid w:val="0045201A"/>
    <w:rsid w:val="00455703"/>
    <w:rsid w:val="00456A37"/>
    <w:rsid w:val="00457B75"/>
    <w:rsid w:val="004715F6"/>
    <w:rsid w:val="00474F37"/>
    <w:rsid w:val="00475C98"/>
    <w:rsid w:val="00480E52"/>
    <w:rsid w:val="00486A9D"/>
    <w:rsid w:val="00486FA6"/>
    <w:rsid w:val="00487DCC"/>
    <w:rsid w:val="00494938"/>
    <w:rsid w:val="00496295"/>
    <w:rsid w:val="004A26EE"/>
    <w:rsid w:val="004A6983"/>
    <w:rsid w:val="004B0D98"/>
    <w:rsid w:val="004B7ED1"/>
    <w:rsid w:val="004C54CF"/>
    <w:rsid w:val="004D5DC9"/>
    <w:rsid w:val="004E0134"/>
    <w:rsid w:val="004E22C7"/>
    <w:rsid w:val="004E246B"/>
    <w:rsid w:val="004E3113"/>
    <w:rsid w:val="004F4103"/>
    <w:rsid w:val="005072BC"/>
    <w:rsid w:val="00521A25"/>
    <w:rsid w:val="00522F26"/>
    <w:rsid w:val="00523AA5"/>
    <w:rsid w:val="00533B58"/>
    <w:rsid w:val="005345DA"/>
    <w:rsid w:val="00541762"/>
    <w:rsid w:val="0055217E"/>
    <w:rsid w:val="00556874"/>
    <w:rsid w:val="005628C7"/>
    <w:rsid w:val="00564594"/>
    <w:rsid w:val="00565D1C"/>
    <w:rsid w:val="0056762A"/>
    <w:rsid w:val="005738C8"/>
    <w:rsid w:val="005757E8"/>
    <w:rsid w:val="00575F33"/>
    <w:rsid w:val="00582AE6"/>
    <w:rsid w:val="00591F00"/>
    <w:rsid w:val="005A12BA"/>
    <w:rsid w:val="005A4B81"/>
    <w:rsid w:val="005B2315"/>
    <w:rsid w:val="005B26E7"/>
    <w:rsid w:val="005D137B"/>
    <w:rsid w:val="005E0B8C"/>
    <w:rsid w:val="005E2292"/>
    <w:rsid w:val="005F0498"/>
    <w:rsid w:val="005F2629"/>
    <w:rsid w:val="005F5DAA"/>
    <w:rsid w:val="005F6D2A"/>
    <w:rsid w:val="005F771B"/>
    <w:rsid w:val="00604842"/>
    <w:rsid w:val="00607ACD"/>
    <w:rsid w:val="00614096"/>
    <w:rsid w:val="006213C9"/>
    <w:rsid w:val="006259BE"/>
    <w:rsid w:val="0063418D"/>
    <w:rsid w:val="00643E17"/>
    <w:rsid w:val="00644E8A"/>
    <w:rsid w:val="00647941"/>
    <w:rsid w:val="00655873"/>
    <w:rsid w:val="006600FF"/>
    <w:rsid w:val="0066358B"/>
    <w:rsid w:val="006668ED"/>
    <w:rsid w:val="00666C44"/>
    <w:rsid w:val="006708B3"/>
    <w:rsid w:val="006714D9"/>
    <w:rsid w:val="00671D63"/>
    <w:rsid w:val="0067582F"/>
    <w:rsid w:val="006773CE"/>
    <w:rsid w:val="00681AB5"/>
    <w:rsid w:val="006835DD"/>
    <w:rsid w:val="0068476B"/>
    <w:rsid w:val="006859AB"/>
    <w:rsid w:val="00686851"/>
    <w:rsid w:val="00690DAE"/>
    <w:rsid w:val="006942C3"/>
    <w:rsid w:val="0069509C"/>
    <w:rsid w:val="006A09B0"/>
    <w:rsid w:val="006A24BB"/>
    <w:rsid w:val="006B4ADE"/>
    <w:rsid w:val="006C5791"/>
    <w:rsid w:val="006D02FB"/>
    <w:rsid w:val="006D08E2"/>
    <w:rsid w:val="006D4ECC"/>
    <w:rsid w:val="006D59C3"/>
    <w:rsid w:val="006D75EF"/>
    <w:rsid w:val="006E4CDE"/>
    <w:rsid w:val="006F2935"/>
    <w:rsid w:val="006F5D47"/>
    <w:rsid w:val="00701F7E"/>
    <w:rsid w:val="00707414"/>
    <w:rsid w:val="00712379"/>
    <w:rsid w:val="00714B1B"/>
    <w:rsid w:val="00716976"/>
    <w:rsid w:val="00717673"/>
    <w:rsid w:val="007216AD"/>
    <w:rsid w:val="00722E72"/>
    <w:rsid w:val="00723717"/>
    <w:rsid w:val="00726239"/>
    <w:rsid w:val="00731B94"/>
    <w:rsid w:val="0073529D"/>
    <w:rsid w:val="007358E2"/>
    <w:rsid w:val="0073626B"/>
    <w:rsid w:val="00740BCE"/>
    <w:rsid w:val="00742F91"/>
    <w:rsid w:val="00743648"/>
    <w:rsid w:val="00747545"/>
    <w:rsid w:val="00753EFC"/>
    <w:rsid w:val="00756D30"/>
    <w:rsid w:val="00763429"/>
    <w:rsid w:val="007649EB"/>
    <w:rsid w:val="0076764D"/>
    <w:rsid w:val="007809E3"/>
    <w:rsid w:val="007811CE"/>
    <w:rsid w:val="0079619F"/>
    <w:rsid w:val="00796990"/>
    <w:rsid w:val="007977E1"/>
    <w:rsid w:val="007A271A"/>
    <w:rsid w:val="007A7FB6"/>
    <w:rsid w:val="007B0B42"/>
    <w:rsid w:val="007B2E3C"/>
    <w:rsid w:val="007C19A9"/>
    <w:rsid w:val="007C1C81"/>
    <w:rsid w:val="007C2E12"/>
    <w:rsid w:val="007C36B8"/>
    <w:rsid w:val="007C7BEC"/>
    <w:rsid w:val="007D049C"/>
    <w:rsid w:val="007D080C"/>
    <w:rsid w:val="007D6C17"/>
    <w:rsid w:val="007E62A5"/>
    <w:rsid w:val="007E7BD4"/>
    <w:rsid w:val="007F4224"/>
    <w:rsid w:val="0080095D"/>
    <w:rsid w:val="00804036"/>
    <w:rsid w:val="00806A75"/>
    <w:rsid w:val="00811BC7"/>
    <w:rsid w:val="00812481"/>
    <w:rsid w:val="008144EB"/>
    <w:rsid w:val="008174AD"/>
    <w:rsid w:val="00821CA3"/>
    <w:rsid w:val="00822277"/>
    <w:rsid w:val="00823FC4"/>
    <w:rsid w:val="00826D86"/>
    <w:rsid w:val="0083579A"/>
    <w:rsid w:val="00836E3C"/>
    <w:rsid w:val="00841323"/>
    <w:rsid w:val="00844F21"/>
    <w:rsid w:val="00847B88"/>
    <w:rsid w:val="00857372"/>
    <w:rsid w:val="008633EB"/>
    <w:rsid w:val="0086427C"/>
    <w:rsid w:val="0086518F"/>
    <w:rsid w:val="00870D0D"/>
    <w:rsid w:val="008761FC"/>
    <w:rsid w:val="00880849"/>
    <w:rsid w:val="00887C22"/>
    <w:rsid w:val="00887EAB"/>
    <w:rsid w:val="00891198"/>
    <w:rsid w:val="008911CA"/>
    <w:rsid w:val="00893E1E"/>
    <w:rsid w:val="008A1718"/>
    <w:rsid w:val="008B6D7F"/>
    <w:rsid w:val="008B6E8B"/>
    <w:rsid w:val="008C0EB9"/>
    <w:rsid w:val="008D1AD1"/>
    <w:rsid w:val="008D3948"/>
    <w:rsid w:val="008D3D23"/>
    <w:rsid w:val="008D4A5C"/>
    <w:rsid w:val="008D5D89"/>
    <w:rsid w:val="008D7373"/>
    <w:rsid w:val="008E0221"/>
    <w:rsid w:val="008E417D"/>
    <w:rsid w:val="008E5C36"/>
    <w:rsid w:val="008F1A5F"/>
    <w:rsid w:val="008F6D8B"/>
    <w:rsid w:val="0090792E"/>
    <w:rsid w:val="00911673"/>
    <w:rsid w:val="00914DC7"/>
    <w:rsid w:val="00915501"/>
    <w:rsid w:val="00915FD1"/>
    <w:rsid w:val="00917486"/>
    <w:rsid w:val="00923E6D"/>
    <w:rsid w:val="00931E95"/>
    <w:rsid w:val="00934FC8"/>
    <w:rsid w:val="00935D01"/>
    <w:rsid w:val="00940B07"/>
    <w:rsid w:val="009459CC"/>
    <w:rsid w:val="00945ABC"/>
    <w:rsid w:val="00945AF8"/>
    <w:rsid w:val="009479E4"/>
    <w:rsid w:val="00955A13"/>
    <w:rsid w:val="00961756"/>
    <w:rsid w:val="00974401"/>
    <w:rsid w:val="00982A5E"/>
    <w:rsid w:val="00985909"/>
    <w:rsid w:val="00993E89"/>
    <w:rsid w:val="00994FD6"/>
    <w:rsid w:val="009A76E8"/>
    <w:rsid w:val="009B169A"/>
    <w:rsid w:val="009B198E"/>
    <w:rsid w:val="009B4D3D"/>
    <w:rsid w:val="009C3579"/>
    <w:rsid w:val="009D0596"/>
    <w:rsid w:val="009D07B2"/>
    <w:rsid w:val="009D1830"/>
    <w:rsid w:val="009D26EA"/>
    <w:rsid w:val="009E0BFD"/>
    <w:rsid w:val="009E41C4"/>
    <w:rsid w:val="009F144B"/>
    <w:rsid w:val="009F57B6"/>
    <w:rsid w:val="00A03CB4"/>
    <w:rsid w:val="00A064CE"/>
    <w:rsid w:val="00A35FF4"/>
    <w:rsid w:val="00A36397"/>
    <w:rsid w:val="00A46E05"/>
    <w:rsid w:val="00A4789A"/>
    <w:rsid w:val="00A47FA7"/>
    <w:rsid w:val="00A51051"/>
    <w:rsid w:val="00A53F7F"/>
    <w:rsid w:val="00A54DF6"/>
    <w:rsid w:val="00A560AC"/>
    <w:rsid w:val="00A56FF6"/>
    <w:rsid w:val="00A570F3"/>
    <w:rsid w:val="00A634A8"/>
    <w:rsid w:val="00A63AF7"/>
    <w:rsid w:val="00A722D9"/>
    <w:rsid w:val="00A72EC0"/>
    <w:rsid w:val="00A758DE"/>
    <w:rsid w:val="00A803C5"/>
    <w:rsid w:val="00A807B1"/>
    <w:rsid w:val="00A82925"/>
    <w:rsid w:val="00A8521F"/>
    <w:rsid w:val="00A85F50"/>
    <w:rsid w:val="00A86CF6"/>
    <w:rsid w:val="00A8730C"/>
    <w:rsid w:val="00A931F4"/>
    <w:rsid w:val="00AA5227"/>
    <w:rsid w:val="00AB28E7"/>
    <w:rsid w:val="00AB2DCA"/>
    <w:rsid w:val="00AB3142"/>
    <w:rsid w:val="00AC0973"/>
    <w:rsid w:val="00AC3ED9"/>
    <w:rsid w:val="00AC5403"/>
    <w:rsid w:val="00AD3BA0"/>
    <w:rsid w:val="00AD42BB"/>
    <w:rsid w:val="00AE057B"/>
    <w:rsid w:val="00AE2913"/>
    <w:rsid w:val="00AE4275"/>
    <w:rsid w:val="00AE4DF5"/>
    <w:rsid w:val="00AF375D"/>
    <w:rsid w:val="00AF5AA3"/>
    <w:rsid w:val="00AF7CFF"/>
    <w:rsid w:val="00B00065"/>
    <w:rsid w:val="00B01164"/>
    <w:rsid w:val="00B068D7"/>
    <w:rsid w:val="00B07A36"/>
    <w:rsid w:val="00B128C2"/>
    <w:rsid w:val="00B17DA0"/>
    <w:rsid w:val="00B20A04"/>
    <w:rsid w:val="00B23F3E"/>
    <w:rsid w:val="00B41D48"/>
    <w:rsid w:val="00B43271"/>
    <w:rsid w:val="00B45375"/>
    <w:rsid w:val="00B5259E"/>
    <w:rsid w:val="00B548CF"/>
    <w:rsid w:val="00B5795E"/>
    <w:rsid w:val="00B65A28"/>
    <w:rsid w:val="00B70E4E"/>
    <w:rsid w:val="00B71589"/>
    <w:rsid w:val="00B766F3"/>
    <w:rsid w:val="00B77311"/>
    <w:rsid w:val="00B85208"/>
    <w:rsid w:val="00B95F8B"/>
    <w:rsid w:val="00BA07D5"/>
    <w:rsid w:val="00BA45F5"/>
    <w:rsid w:val="00BA53A2"/>
    <w:rsid w:val="00BC0C53"/>
    <w:rsid w:val="00BC4DE3"/>
    <w:rsid w:val="00BC66A3"/>
    <w:rsid w:val="00BD583C"/>
    <w:rsid w:val="00BD7748"/>
    <w:rsid w:val="00BD78E7"/>
    <w:rsid w:val="00BE3648"/>
    <w:rsid w:val="00BE427C"/>
    <w:rsid w:val="00BF02E7"/>
    <w:rsid w:val="00BF55B5"/>
    <w:rsid w:val="00BF62F8"/>
    <w:rsid w:val="00BF7B8D"/>
    <w:rsid w:val="00C03E81"/>
    <w:rsid w:val="00C0777A"/>
    <w:rsid w:val="00C16F33"/>
    <w:rsid w:val="00C23CCD"/>
    <w:rsid w:val="00C24B14"/>
    <w:rsid w:val="00C346C1"/>
    <w:rsid w:val="00C45E3F"/>
    <w:rsid w:val="00C50A60"/>
    <w:rsid w:val="00C52134"/>
    <w:rsid w:val="00C562D2"/>
    <w:rsid w:val="00C564BB"/>
    <w:rsid w:val="00C61419"/>
    <w:rsid w:val="00C64BD3"/>
    <w:rsid w:val="00C6606B"/>
    <w:rsid w:val="00C7057D"/>
    <w:rsid w:val="00C742FA"/>
    <w:rsid w:val="00C768F1"/>
    <w:rsid w:val="00C76E92"/>
    <w:rsid w:val="00C77517"/>
    <w:rsid w:val="00C84B97"/>
    <w:rsid w:val="00C87BC4"/>
    <w:rsid w:val="00C9136B"/>
    <w:rsid w:val="00CA20F8"/>
    <w:rsid w:val="00CA4BFC"/>
    <w:rsid w:val="00CA6885"/>
    <w:rsid w:val="00CB132A"/>
    <w:rsid w:val="00CB2762"/>
    <w:rsid w:val="00CB4045"/>
    <w:rsid w:val="00CB6BC0"/>
    <w:rsid w:val="00CC25A7"/>
    <w:rsid w:val="00CD0808"/>
    <w:rsid w:val="00CD1941"/>
    <w:rsid w:val="00CD3262"/>
    <w:rsid w:val="00CD69C0"/>
    <w:rsid w:val="00CD704E"/>
    <w:rsid w:val="00CE0680"/>
    <w:rsid w:val="00CE2E76"/>
    <w:rsid w:val="00CE6741"/>
    <w:rsid w:val="00D02750"/>
    <w:rsid w:val="00D0385D"/>
    <w:rsid w:val="00D17034"/>
    <w:rsid w:val="00D177D6"/>
    <w:rsid w:val="00D203CA"/>
    <w:rsid w:val="00D23727"/>
    <w:rsid w:val="00D35FF6"/>
    <w:rsid w:val="00D4147C"/>
    <w:rsid w:val="00D416DE"/>
    <w:rsid w:val="00D54346"/>
    <w:rsid w:val="00D60DED"/>
    <w:rsid w:val="00D649E4"/>
    <w:rsid w:val="00D71991"/>
    <w:rsid w:val="00D759DB"/>
    <w:rsid w:val="00D861F9"/>
    <w:rsid w:val="00D92551"/>
    <w:rsid w:val="00D96A4C"/>
    <w:rsid w:val="00D96D3A"/>
    <w:rsid w:val="00DA5A34"/>
    <w:rsid w:val="00DA73FA"/>
    <w:rsid w:val="00DB17AE"/>
    <w:rsid w:val="00DB43A6"/>
    <w:rsid w:val="00DC1586"/>
    <w:rsid w:val="00DD42DF"/>
    <w:rsid w:val="00DD68D4"/>
    <w:rsid w:val="00DD75EA"/>
    <w:rsid w:val="00DE0205"/>
    <w:rsid w:val="00DE3966"/>
    <w:rsid w:val="00DE48D2"/>
    <w:rsid w:val="00DE68D9"/>
    <w:rsid w:val="00DF2620"/>
    <w:rsid w:val="00DF5008"/>
    <w:rsid w:val="00E056C5"/>
    <w:rsid w:val="00E12DA2"/>
    <w:rsid w:val="00E14A47"/>
    <w:rsid w:val="00E2175F"/>
    <w:rsid w:val="00E237E9"/>
    <w:rsid w:val="00E23B2C"/>
    <w:rsid w:val="00E27F29"/>
    <w:rsid w:val="00E306A8"/>
    <w:rsid w:val="00E3184C"/>
    <w:rsid w:val="00E32339"/>
    <w:rsid w:val="00E3615D"/>
    <w:rsid w:val="00E444BD"/>
    <w:rsid w:val="00E45BBE"/>
    <w:rsid w:val="00E52841"/>
    <w:rsid w:val="00E70203"/>
    <w:rsid w:val="00E74A3A"/>
    <w:rsid w:val="00E775F2"/>
    <w:rsid w:val="00E77A42"/>
    <w:rsid w:val="00EB56DF"/>
    <w:rsid w:val="00EB5F62"/>
    <w:rsid w:val="00EB6C28"/>
    <w:rsid w:val="00EC1FA8"/>
    <w:rsid w:val="00EC344C"/>
    <w:rsid w:val="00EC7C1E"/>
    <w:rsid w:val="00ED0257"/>
    <w:rsid w:val="00ED3E11"/>
    <w:rsid w:val="00EE2918"/>
    <w:rsid w:val="00EE3D33"/>
    <w:rsid w:val="00EE46BB"/>
    <w:rsid w:val="00EF13E5"/>
    <w:rsid w:val="00F001DB"/>
    <w:rsid w:val="00F067E6"/>
    <w:rsid w:val="00F12DEA"/>
    <w:rsid w:val="00F149F4"/>
    <w:rsid w:val="00F151D3"/>
    <w:rsid w:val="00F16425"/>
    <w:rsid w:val="00F1670C"/>
    <w:rsid w:val="00F17892"/>
    <w:rsid w:val="00F340A6"/>
    <w:rsid w:val="00F36DE8"/>
    <w:rsid w:val="00F536E4"/>
    <w:rsid w:val="00F55A72"/>
    <w:rsid w:val="00F606F1"/>
    <w:rsid w:val="00F64A2B"/>
    <w:rsid w:val="00F64FD3"/>
    <w:rsid w:val="00F65315"/>
    <w:rsid w:val="00F67C92"/>
    <w:rsid w:val="00F700C3"/>
    <w:rsid w:val="00F73184"/>
    <w:rsid w:val="00F7613C"/>
    <w:rsid w:val="00F817C0"/>
    <w:rsid w:val="00F82BCD"/>
    <w:rsid w:val="00F85080"/>
    <w:rsid w:val="00F91E49"/>
    <w:rsid w:val="00FA1BE1"/>
    <w:rsid w:val="00FA58B0"/>
    <w:rsid w:val="00FB046A"/>
    <w:rsid w:val="00FB14AB"/>
    <w:rsid w:val="00FB18DD"/>
    <w:rsid w:val="00FB4E90"/>
    <w:rsid w:val="00FC5991"/>
    <w:rsid w:val="00FC7DBC"/>
    <w:rsid w:val="00FD253B"/>
    <w:rsid w:val="00FD72B6"/>
    <w:rsid w:val="00FE0D3D"/>
    <w:rsid w:val="00FF2712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>
      <o:colormenu v:ext="edit" fillcolor="none"/>
    </o:shapedefaults>
    <o:shapelayout v:ext="edit">
      <o:idmap v:ext="edit" data="1"/>
    </o:shapelayout>
  </w:shapeDefaults>
  <w:decimalSymbol w:val="."/>
  <w:listSeparator w:val=","/>
  <w14:docId w14:val="42047E39"/>
  <w15:docId w15:val="{43F58C65-1EE7-40BE-B3A2-C283191E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2040AE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paragraph" w:styleId="2">
    <w:name w:val="heading 2"/>
    <w:basedOn w:val="a"/>
    <w:next w:val="a"/>
    <w:link w:val="20"/>
    <w:qFormat/>
    <w:rsid w:val="002040AE"/>
    <w:pPr>
      <w:keepNext/>
      <w:jc w:val="both"/>
      <w:outlineLvl w:val="1"/>
    </w:pPr>
    <w:rPr>
      <w:rFonts w:ascii="標楷體" w:eastAsia="標楷體"/>
      <w:spacing w:val="-20"/>
      <w:sz w:val="40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D0275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paragraph" w:styleId="40">
    <w:name w:val="heading 4"/>
    <w:basedOn w:val="3"/>
    <w:next w:val="a"/>
    <w:link w:val="41"/>
    <w:uiPriority w:val="9"/>
    <w:semiHidden/>
    <w:unhideWhenUsed/>
    <w:qFormat/>
    <w:rsid w:val="00D02750"/>
    <w:pPr>
      <w:outlineLvl w:val="3"/>
    </w:pPr>
    <w:rPr>
      <w:b w:val="0"/>
      <w:bCs w:val="0"/>
    </w:rPr>
  </w:style>
  <w:style w:type="paragraph" w:styleId="5">
    <w:name w:val="heading 5"/>
    <w:basedOn w:val="40"/>
    <w:next w:val="a"/>
    <w:link w:val="50"/>
    <w:uiPriority w:val="9"/>
    <w:semiHidden/>
    <w:unhideWhenUsed/>
    <w:qFormat/>
    <w:rsid w:val="00D02750"/>
    <w:pPr>
      <w:ind w:leftChars="200" w:left="200"/>
      <w:outlineLvl w:val="4"/>
    </w:pPr>
    <w:rPr>
      <w:b/>
      <w:bCs/>
    </w:rPr>
  </w:style>
  <w:style w:type="paragraph" w:styleId="6">
    <w:name w:val="heading 6"/>
    <w:basedOn w:val="5"/>
    <w:next w:val="a"/>
    <w:link w:val="60"/>
    <w:uiPriority w:val="9"/>
    <w:semiHidden/>
    <w:unhideWhenUsed/>
    <w:qFormat/>
    <w:rsid w:val="00D02750"/>
    <w:pPr>
      <w:outlineLvl w:val="5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"/>
    <w:autoRedefine/>
    <w:uiPriority w:val="99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styleId="a6">
    <w:name w:val="annotation text"/>
    <w:basedOn w:val="a"/>
    <w:link w:val="a7"/>
    <w:uiPriority w:val="99"/>
    <w:semiHidden/>
  </w:style>
  <w:style w:type="paragraph" w:styleId="a8">
    <w:name w:val="Date"/>
    <w:basedOn w:val="a"/>
    <w:next w:val="a"/>
    <w:link w:val="a9"/>
    <w:uiPriority w:val="99"/>
    <w:pPr>
      <w:jc w:val="right"/>
    </w:pPr>
    <w:rPr>
      <w:rFonts w:eastAsia="標楷體"/>
      <w:sz w:val="20"/>
    </w:rPr>
  </w:style>
  <w:style w:type="paragraph" w:styleId="aa">
    <w:name w:val="Plain Text"/>
    <w:basedOn w:val="a"/>
    <w:link w:val="ab"/>
    <w:uiPriority w:val="99"/>
    <w:rPr>
      <w:rFonts w:ascii="細明體" w:eastAsia="細明體" w:hAnsi="Courier New"/>
    </w:rPr>
  </w:style>
  <w:style w:type="paragraph" w:styleId="ac">
    <w:name w:val="footer"/>
    <w:basedOn w:val="a"/>
    <w:link w:val="ad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customStyle="1" w:styleId="ae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">
    <w:name w:val="壹貳參"/>
    <w:basedOn w:val="ae"/>
    <w:pPr>
      <w:spacing w:after="240"/>
      <w:ind w:left="624"/>
      <w:jc w:val="left"/>
    </w:pPr>
    <w:rPr>
      <w:sz w:val="36"/>
    </w:rPr>
  </w:style>
  <w:style w:type="paragraph" w:customStyle="1" w:styleId="af0">
    <w:name w:val="一二三"/>
    <w:basedOn w:val="af"/>
    <w:pPr>
      <w:spacing w:after="120"/>
      <w:ind w:left="0"/>
    </w:pPr>
    <w:rPr>
      <w:b w:val="0"/>
      <w:sz w:val="32"/>
    </w:rPr>
  </w:style>
  <w:style w:type="paragraph" w:customStyle="1" w:styleId="af1">
    <w:name w:val="括號一二三"/>
    <w:basedOn w:val="af0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1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customStyle="1" w:styleId="af2">
    <w:name w:val="表格字"/>
    <w:basedOn w:val="a"/>
    <w:uiPriority w:val="99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"/>
    <w:autoRedefine/>
    <w:uiPriority w:val="99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1">
    <w:name w:val="樣式2"/>
    <w:basedOn w:val="a"/>
    <w:autoRedefine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1">
    <w:name w:val="樣式3"/>
    <w:basedOn w:val="a"/>
    <w:autoRedefine/>
    <w:uiPriority w:val="99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1">
    <w:name w:val="樣式5"/>
    <w:basedOn w:val="a"/>
    <w:autoRedefine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1">
    <w:name w:val="樣式6"/>
    <w:basedOn w:val="a"/>
    <w:autoRedefine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"/>
    <w:autoRedefine/>
    <w:uiPriority w:val="99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styleId="af3">
    <w:name w:val="header"/>
    <w:basedOn w:val="a"/>
    <w:link w:val="af4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f5">
    <w:name w:val="page number"/>
    <w:basedOn w:val="a1"/>
  </w:style>
  <w:style w:type="paragraph" w:styleId="af6">
    <w:name w:val="Balloon Text"/>
    <w:basedOn w:val="a"/>
    <w:link w:val="af7"/>
    <w:semiHidden/>
    <w:rPr>
      <w:rFonts w:ascii="Arial" w:hAnsi="Arial"/>
      <w:sz w:val="18"/>
      <w:szCs w:val="18"/>
    </w:rPr>
  </w:style>
  <w:style w:type="paragraph" w:styleId="af8">
    <w:name w:val="List Bullet"/>
    <w:basedOn w:val="a"/>
    <w:autoRedefine/>
    <w:uiPriority w:val="99"/>
    <w:pPr>
      <w:spacing w:line="240" w:lineRule="exact"/>
      <w:ind w:right="57"/>
      <w:jc w:val="right"/>
    </w:pPr>
    <w:rPr>
      <w:rFonts w:eastAsia="標楷體"/>
      <w:sz w:val="20"/>
    </w:rPr>
  </w:style>
  <w:style w:type="paragraph" w:customStyle="1" w:styleId="10035cm01cm">
    <w:name w:val="樣式 標楷體 10 點 粗體 分散對齊 左:  0.35 cm 右:  0.1 cm"/>
    <w:basedOn w:val="a"/>
    <w:uiPriority w:val="99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af9">
    <w:name w:val="表頭"/>
    <w:basedOn w:val="a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-1">
    <w:name w:val="欄1-1"/>
    <w:basedOn w:val="a"/>
    <w:uiPriority w:val="99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afa">
    <w:name w:val="標題一、"/>
    <w:basedOn w:val="a"/>
    <w:uiPriority w:val="9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1-3">
    <w:name w:val="欄1-3"/>
    <w:basedOn w:val="a"/>
    <w:uiPriority w:val="99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uiPriority w:val="99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b">
    <w:name w:val="List Paragraph"/>
    <w:basedOn w:val="a"/>
    <w:uiPriority w:val="34"/>
    <w:qFormat/>
    <w:rsid w:val="007F4224"/>
    <w:pPr>
      <w:ind w:leftChars="200" w:left="480"/>
    </w:pPr>
  </w:style>
  <w:style w:type="character" w:customStyle="1" w:styleId="ab">
    <w:name w:val="純文字 字元"/>
    <w:link w:val="aa"/>
    <w:uiPriority w:val="99"/>
    <w:locked/>
    <w:rsid w:val="00686851"/>
    <w:rPr>
      <w:rFonts w:ascii="細明體" w:eastAsia="細明體" w:hAnsi="Courier New"/>
      <w:kern w:val="2"/>
      <w:sz w:val="24"/>
    </w:rPr>
  </w:style>
  <w:style w:type="character" w:customStyle="1" w:styleId="10">
    <w:name w:val="標題 1 字元"/>
    <w:link w:val="1"/>
    <w:uiPriority w:val="99"/>
    <w:rsid w:val="002040AE"/>
    <w:rPr>
      <w:rFonts w:ascii="標楷體" w:eastAsia="標楷體"/>
      <w:b/>
      <w:bCs/>
      <w:spacing w:val="-10"/>
      <w:kern w:val="2"/>
      <w:sz w:val="18"/>
    </w:rPr>
  </w:style>
  <w:style w:type="character" w:customStyle="1" w:styleId="20">
    <w:name w:val="標題 2 字元"/>
    <w:link w:val="2"/>
    <w:rsid w:val="002040AE"/>
    <w:rPr>
      <w:rFonts w:ascii="標楷體" w:eastAsia="標楷體"/>
      <w:spacing w:val="-20"/>
      <w:kern w:val="2"/>
      <w:sz w:val="40"/>
    </w:rPr>
  </w:style>
  <w:style w:type="character" w:customStyle="1" w:styleId="af4">
    <w:name w:val="頁首 字元"/>
    <w:link w:val="af3"/>
    <w:locked/>
    <w:rsid w:val="002040AE"/>
    <w:rPr>
      <w:rFonts w:eastAsia="標楷體"/>
      <w:kern w:val="2"/>
    </w:rPr>
  </w:style>
  <w:style w:type="character" w:customStyle="1" w:styleId="a5">
    <w:name w:val="本文 字元"/>
    <w:link w:val="a4"/>
    <w:locked/>
    <w:rsid w:val="002040AE"/>
    <w:rPr>
      <w:rFonts w:ascii="標楷體" w:eastAsia="標楷體"/>
      <w:b/>
      <w:kern w:val="2"/>
      <w:sz w:val="18"/>
    </w:rPr>
  </w:style>
  <w:style w:type="character" w:customStyle="1" w:styleId="a7">
    <w:name w:val="註解文字 字元"/>
    <w:link w:val="a6"/>
    <w:uiPriority w:val="99"/>
    <w:semiHidden/>
    <w:locked/>
    <w:rsid w:val="002040AE"/>
    <w:rPr>
      <w:kern w:val="2"/>
      <w:sz w:val="24"/>
    </w:rPr>
  </w:style>
  <w:style w:type="character" w:customStyle="1" w:styleId="a9">
    <w:name w:val="日期 字元"/>
    <w:link w:val="a8"/>
    <w:uiPriority w:val="99"/>
    <w:locked/>
    <w:rsid w:val="002040AE"/>
    <w:rPr>
      <w:rFonts w:eastAsia="標楷體"/>
      <w:kern w:val="2"/>
    </w:rPr>
  </w:style>
  <w:style w:type="character" w:customStyle="1" w:styleId="ad">
    <w:name w:val="頁尾 字元"/>
    <w:link w:val="ac"/>
    <w:locked/>
    <w:rsid w:val="002040AE"/>
    <w:rPr>
      <w:rFonts w:ascii="標楷體" w:eastAsia="標楷體"/>
      <w:spacing w:val="-10"/>
      <w:kern w:val="2"/>
    </w:rPr>
  </w:style>
  <w:style w:type="character" w:customStyle="1" w:styleId="af7">
    <w:name w:val="註解方塊文字 字元"/>
    <w:link w:val="af6"/>
    <w:uiPriority w:val="99"/>
    <w:semiHidden/>
    <w:locked/>
    <w:rsid w:val="002040AE"/>
    <w:rPr>
      <w:rFonts w:ascii="Arial" w:hAnsi="Arial"/>
      <w:kern w:val="2"/>
      <w:sz w:val="18"/>
      <w:szCs w:val="18"/>
    </w:rPr>
  </w:style>
  <w:style w:type="paragraph" w:customStyle="1" w:styleId="12">
    <w:name w:val="清單段落1"/>
    <w:basedOn w:val="a"/>
    <w:rsid w:val="002040AE"/>
    <w:pPr>
      <w:ind w:leftChars="200" w:left="480"/>
    </w:pPr>
  </w:style>
  <w:style w:type="paragraph" w:styleId="22">
    <w:name w:val="Body Text 2"/>
    <w:basedOn w:val="a"/>
    <w:link w:val="23"/>
    <w:semiHidden/>
    <w:rsid w:val="002040AE"/>
    <w:pPr>
      <w:jc w:val="both"/>
    </w:pPr>
    <w:rPr>
      <w:rFonts w:ascii="標楷體" w:eastAsia="標楷體"/>
      <w:spacing w:val="-20"/>
      <w:sz w:val="18"/>
    </w:rPr>
  </w:style>
  <w:style w:type="character" w:customStyle="1" w:styleId="23">
    <w:name w:val="本文 2 字元"/>
    <w:link w:val="22"/>
    <w:semiHidden/>
    <w:rsid w:val="002040AE"/>
    <w:rPr>
      <w:rFonts w:ascii="標楷體" w:eastAsia="標楷體"/>
      <w:spacing w:val="-20"/>
      <w:kern w:val="2"/>
      <w:sz w:val="18"/>
    </w:rPr>
  </w:style>
  <w:style w:type="paragraph" w:styleId="afc">
    <w:name w:val="Document Map"/>
    <w:basedOn w:val="a"/>
    <w:link w:val="afd"/>
    <w:semiHidden/>
    <w:rsid w:val="002040AE"/>
    <w:pPr>
      <w:shd w:val="clear" w:color="auto" w:fill="000080"/>
      <w:jc w:val="right"/>
    </w:pPr>
    <w:rPr>
      <w:rFonts w:ascii="Arial" w:hAnsi="Arial"/>
      <w:spacing w:val="-20"/>
      <w:sz w:val="18"/>
    </w:rPr>
  </w:style>
  <w:style w:type="character" w:customStyle="1" w:styleId="afd">
    <w:name w:val="文件引導模式 字元"/>
    <w:link w:val="afc"/>
    <w:semiHidden/>
    <w:rsid w:val="002040AE"/>
    <w:rPr>
      <w:rFonts w:ascii="Arial" w:hAnsi="Arial"/>
      <w:spacing w:val="-20"/>
      <w:kern w:val="2"/>
      <w:sz w:val="18"/>
      <w:shd w:val="clear" w:color="auto" w:fill="000080"/>
    </w:rPr>
  </w:style>
  <w:style w:type="paragraph" w:customStyle="1" w:styleId="afe">
    <w:name w:val="三自來水事業處"/>
    <w:basedOn w:val="aa"/>
    <w:rsid w:val="002040AE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</w:rPr>
  </w:style>
  <w:style w:type="character" w:customStyle="1" w:styleId="aff">
    <w:name w:val="(臺)"/>
    <w:rsid w:val="002040AE"/>
    <w:rPr>
      <w:rFonts w:ascii="標楷體" w:eastAsia="標楷體" w:hAnsi="標楷體"/>
      <w:b/>
      <w:bCs/>
      <w:spacing w:val="20"/>
      <w:sz w:val="30"/>
    </w:rPr>
  </w:style>
  <w:style w:type="paragraph" w:customStyle="1" w:styleId="32">
    <w:name w:val="表格欄3數字"/>
    <w:basedOn w:val="a"/>
    <w:rsid w:val="00DA5A34"/>
    <w:pPr>
      <w:jc w:val="right"/>
    </w:pPr>
    <w:rPr>
      <w:rFonts w:ascii="細明體" w:eastAsia="細明體" w:hAnsi="Arial"/>
      <w:bCs/>
      <w:w w:val="90"/>
      <w:sz w:val="18"/>
    </w:rPr>
  </w:style>
  <w:style w:type="paragraph" w:styleId="aff0">
    <w:name w:val="No Spacing"/>
    <w:link w:val="aff1"/>
    <w:uiPriority w:val="1"/>
    <w:qFormat/>
    <w:rsid w:val="00140B6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1">
    <w:name w:val="無間距 字元"/>
    <w:basedOn w:val="a1"/>
    <w:link w:val="aff0"/>
    <w:uiPriority w:val="1"/>
    <w:rsid w:val="00140B6A"/>
    <w:rPr>
      <w:rFonts w:asciiTheme="minorHAnsi" w:eastAsiaTheme="minorEastAsia" w:hAnsiTheme="minorHAnsi" w:cstheme="minorBidi"/>
      <w:sz w:val="22"/>
      <w:szCs w:val="22"/>
    </w:rPr>
  </w:style>
  <w:style w:type="table" w:styleId="aff2">
    <w:name w:val="Table Grid"/>
    <w:basedOn w:val="a2"/>
    <w:uiPriority w:val="59"/>
    <w:rsid w:val="00DA7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1"/>
    <w:link w:val="3"/>
    <w:uiPriority w:val="9"/>
    <w:semiHidden/>
    <w:rsid w:val="00D02750"/>
    <w:rPr>
      <w:rFonts w:ascii="Cambria" w:hAnsi="Cambria"/>
      <w:b/>
      <w:bCs/>
      <w:kern w:val="2"/>
      <w:sz w:val="36"/>
      <w:szCs w:val="36"/>
      <w:lang w:val="x-none" w:eastAsia="x-none"/>
    </w:rPr>
  </w:style>
  <w:style w:type="character" w:customStyle="1" w:styleId="41">
    <w:name w:val="標題 4 字元"/>
    <w:basedOn w:val="a1"/>
    <w:link w:val="40"/>
    <w:uiPriority w:val="9"/>
    <w:semiHidden/>
    <w:rsid w:val="00D02750"/>
    <w:rPr>
      <w:rFonts w:ascii="Cambria" w:hAnsi="Cambria"/>
      <w:kern w:val="2"/>
      <w:sz w:val="36"/>
      <w:szCs w:val="36"/>
      <w:lang w:val="x-none" w:eastAsia="x-none"/>
    </w:rPr>
  </w:style>
  <w:style w:type="character" w:customStyle="1" w:styleId="50">
    <w:name w:val="標題 5 字元"/>
    <w:basedOn w:val="a1"/>
    <w:link w:val="5"/>
    <w:uiPriority w:val="9"/>
    <w:semiHidden/>
    <w:rsid w:val="00D02750"/>
    <w:rPr>
      <w:rFonts w:ascii="Cambria" w:hAnsi="Cambria"/>
      <w:b/>
      <w:bCs/>
      <w:kern w:val="2"/>
      <w:sz w:val="36"/>
      <w:szCs w:val="36"/>
      <w:lang w:val="x-none" w:eastAsia="x-none"/>
    </w:rPr>
  </w:style>
  <w:style w:type="character" w:customStyle="1" w:styleId="60">
    <w:name w:val="標題 6 字元"/>
    <w:basedOn w:val="a1"/>
    <w:link w:val="6"/>
    <w:uiPriority w:val="9"/>
    <w:semiHidden/>
    <w:rsid w:val="00D02750"/>
    <w:rPr>
      <w:rFonts w:ascii="Cambria" w:hAnsi="Cambria"/>
      <w:kern w:val="2"/>
      <w:sz w:val="36"/>
      <w:szCs w:val="36"/>
      <w:lang w:val="x-none" w:eastAsia="x-none"/>
    </w:rPr>
  </w:style>
  <w:style w:type="paragraph" w:customStyle="1" w:styleId="aff3">
    <w:name w:val="表數"/>
    <w:basedOn w:val="a"/>
    <w:rsid w:val="00D02750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customStyle="1" w:styleId="font6">
    <w:name w:val="font6"/>
    <w:basedOn w:val="a"/>
    <w:rsid w:val="00D02750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xl24">
    <w:name w:val="xl24"/>
    <w:basedOn w:val="a"/>
    <w:rsid w:val="00D02750"/>
    <w:pPr>
      <w:widowControl/>
      <w:spacing w:before="100" w:beforeAutospacing="1" w:after="100" w:afterAutospacing="1"/>
      <w:textAlignment w:val="center"/>
    </w:pPr>
    <w:rPr>
      <w:kern w:val="0"/>
      <w:szCs w:val="24"/>
    </w:rPr>
  </w:style>
  <w:style w:type="paragraph" w:customStyle="1" w:styleId="aff4">
    <w:name w:val="單元"/>
    <w:basedOn w:val="a"/>
    <w:rsid w:val="00D0275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f5">
    <w:name w:val="標題壹、 字元 字元 字元 字元 字元 字元 字元 字元"/>
    <w:link w:val="aff6"/>
    <w:rsid w:val="00D02750"/>
    <w:rPr>
      <w:rFonts w:eastAsia="標楷體" w:cs="新細明體"/>
      <w:b/>
      <w:bCs/>
      <w:sz w:val="36"/>
      <w:szCs w:val="36"/>
    </w:rPr>
  </w:style>
  <w:style w:type="paragraph" w:customStyle="1" w:styleId="aff6">
    <w:name w:val="標題壹、 字元 字元 字元 字元 字元 字元 字元"/>
    <w:basedOn w:val="a"/>
    <w:link w:val="aff5"/>
    <w:rsid w:val="00D02750"/>
    <w:pPr>
      <w:spacing w:line="360" w:lineRule="auto"/>
      <w:jc w:val="both"/>
    </w:pPr>
    <w:rPr>
      <w:rFonts w:eastAsia="標楷體" w:cs="新細明體"/>
      <w:b/>
      <w:bCs/>
      <w:kern w:val="0"/>
      <w:sz w:val="36"/>
      <w:szCs w:val="36"/>
    </w:rPr>
  </w:style>
  <w:style w:type="character" w:customStyle="1" w:styleId="aff7">
    <w:name w:val="標題壹、 字元 字元 字元 字元 字元 字元 字元 字元 字元"/>
    <w:rsid w:val="00D02750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0">
    <w:name w:val="表格欄1-1主管"/>
    <w:basedOn w:val="a"/>
    <w:link w:val="1-11"/>
    <w:rsid w:val="00D02750"/>
    <w:pPr>
      <w:jc w:val="distribute"/>
    </w:pPr>
    <w:rPr>
      <w:rFonts w:eastAsia="標楷體"/>
      <w:b/>
      <w:lang w:val="x-none" w:eastAsia="x-none"/>
    </w:rPr>
  </w:style>
  <w:style w:type="character" w:customStyle="1" w:styleId="1-11">
    <w:name w:val="表格欄1-1主管 字元"/>
    <w:link w:val="1-10"/>
    <w:rsid w:val="00D02750"/>
    <w:rPr>
      <w:rFonts w:eastAsia="標楷體"/>
      <w:b/>
      <w:kern w:val="2"/>
      <w:sz w:val="24"/>
      <w:lang w:val="x-none" w:eastAsia="x-none"/>
    </w:rPr>
  </w:style>
  <w:style w:type="paragraph" w:customStyle="1" w:styleId="1-31">
    <w:name w:val="表格欄1-3退1"/>
    <w:basedOn w:val="a"/>
    <w:rsid w:val="00D02750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styleId="a0">
    <w:name w:val="Normal Indent"/>
    <w:basedOn w:val="a"/>
    <w:uiPriority w:val="99"/>
    <w:unhideWhenUsed/>
    <w:rsid w:val="00D02750"/>
    <w:pPr>
      <w:ind w:leftChars="200" w:left="480"/>
    </w:pPr>
    <w:rPr>
      <w:rFonts w:eastAsia="標楷體"/>
      <w:sz w:val="22"/>
    </w:rPr>
  </w:style>
  <w:style w:type="character" w:customStyle="1" w:styleId="aff8">
    <w:name w:val="副標題 字元"/>
    <w:link w:val="aff9"/>
    <w:uiPriority w:val="11"/>
    <w:rsid w:val="00D02750"/>
    <w:rPr>
      <w:rFonts w:ascii="Cambria" w:hAnsi="Cambria"/>
      <w:i/>
      <w:iCs/>
      <w:szCs w:val="24"/>
    </w:rPr>
  </w:style>
  <w:style w:type="paragraph" w:styleId="aff9">
    <w:name w:val="Subtitle"/>
    <w:basedOn w:val="a"/>
    <w:next w:val="a"/>
    <w:link w:val="aff8"/>
    <w:uiPriority w:val="11"/>
    <w:qFormat/>
    <w:rsid w:val="00D02750"/>
    <w:pPr>
      <w:spacing w:after="60"/>
      <w:jc w:val="center"/>
      <w:outlineLvl w:val="1"/>
    </w:pPr>
    <w:rPr>
      <w:rFonts w:ascii="Cambria" w:hAnsi="Cambria"/>
      <w:i/>
      <w:iCs/>
      <w:kern w:val="0"/>
      <w:sz w:val="20"/>
      <w:szCs w:val="24"/>
    </w:rPr>
  </w:style>
  <w:style w:type="character" w:customStyle="1" w:styleId="13">
    <w:name w:val="副標題 字元1"/>
    <w:basedOn w:val="a1"/>
    <w:uiPriority w:val="11"/>
    <w:rsid w:val="00D02750"/>
    <w:rPr>
      <w:rFonts w:asciiTheme="minorHAnsi" w:eastAsiaTheme="minorEastAsia" w:hAnsiTheme="minorHAnsi" w:cstheme="minorBidi"/>
      <w:kern w:val="2"/>
      <w:sz w:val="24"/>
      <w:szCs w:val="24"/>
    </w:rPr>
  </w:style>
  <w:style w:type="character" w:customStyle="1" w:styleId="affa">
    <w:name w:val="標題壹、 字元"/>
    <w:link w:val="affb"/>
    <w:locked/>
    <w:rsid w:val="00D02750"/>
    <w:rPr>
      <w:rFonts w:eastAsia="標楷體" w:cs="新細明體"/>
      <w:b/>
      <w:bCs/>
      <w:sz w:val="36"/>
      <w:szCs w:val="36"/>
    </w:rPr>
  </w:style>
  <w:style w:type="paragraph" w:customStyle="1" w:styleId="affb">
    <w:name w:val="標題壹、"/>
    <w:basedOn w:val="a"/>
    <w:link w:val="affa"/>
    <w:rsid w:val="00D02750"/>
    <w:pPr>
      <w:spacing w:line="360" w:lineRule="auto"/>
      <w:jc w:val="both"/>
    </w:pPr>
    <w:rPr>
      <w:rFonts w:eastAsia="標楷體" w:cs="新細明體"/>
      <w:b/>
      <w:bCs/>
      <w:kern w:val="0"/>
      <w:sz w:val="36"/>
      <w:szCs w:val="36"/>
    </w:rPr>
  </w:style>
  <w:style w:type="character" w:customStyle="1" w:styleId="affc">
    <w:name w:val="註解主旨 字元"/>
    <w:basedOn w:val="a7"/>
    <w:link w:val="affd"/>
    <w:uiPriority w:val="99"/>
    <w:semiHidden/>
    <w:rsid w:val="00B5259E"/>
    <w:rPr>
      <w:b/>
      <w:bCs/>
      <w:kern w:val="2"/>
      <w:sz w:val="24"/>
    </w:rPr>
  </w:style>
  <w:style w:type="paragraph" w:styleId="affd">
    <w:name w:val="annotation subject"/>
    <w:basedOn w:val="a6"/>
    <w:next w:val="a6"/>
    <w:link w:val="affc"/>
    <w:uiPriority w:val="99"/>
    <w:semiHidden/>
    <w:unhideWhenUsed/>
    <w:rsid w:val="00B5259E"/>
    <w:rPr>
      <w:b/>
      <w:bCs/>
    </w:rPr>
  </w:style>
  <w:style w:type="character" w:customStyle="1" w:styleId="14">
    <w:name w:val="註解主旨 字元1"/>
    <w:basedOn w:val="a7"/>
    <w:uiPriority w:val="99"/>
    <w:semiHidden/>
    <w:rsid w:val="00B5259E"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oUserFiles\FfjNyLFKQzi&#27506;&#20837;&#20358;&#28304;&#21029;&#27770;&#31639;&#23529;&#23450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11E79-CB3D-471F-A081-7BB0882D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FfjNyLFKQzi歲入來源別決算審定表(左頁).dot</Template>
  <TotalTime>57</TotalTime>
  <Pages>49</Pages>
  <Words>14670</Words>
  <Characters>43146</Characters>
  <Application>Microsoft Office Word</Application>
  <DocSecurity>0</DocSecurity>
  <Lines>359</Lines>
  <Paragraphs>115</Paragraphs>
  <ScaleCrop>false</ScaleCrop>
  <Company>N.A.O.</Company>
  <LinksUpToDate>false</LinksUpToDate>
  <CharactersWithSpaces>57701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羅婉君</dc:creator>
  <cp:lastModifiedBy>陳綉鳳</cp:lastModifiedBy>
  <cp:revision>27</cp:revision>
  <cp:lastPrinted>2023-07-06T07:35:00Z</cp:lastPrinted>
  <dcterms:created xsi:type="dcterms:W3CDTF">2023-07-04T08:04:00Z</dcterms:created>
  <dcterms:modified xsi:type="dcterms:W3CDTF">2023-07-06T08:09:00Z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-1581187627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