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F5" w:rsidRPr="002D1032" w:rsidRDefault="00BC23F5" w:rsidP="00BC23F5">
      <w:pPr>
        <w:pStyle w:val="ab"/>
        <w:spacing w:afterLines="50" w:after="180" w:line="240" w:lineRule="auto"/>
        <w:jc w:val="right"/>
        <w:rPr>
          <w:u w:val="single"/>
        </w:rPr>
      </w:pPr>
      <w:r w:rsidRPr="002D1032">
        <w:rPr>
          <w:rFonts w:hint="eastAsia"/>
          <w:u w:val="single"/>
        </w:rPr>
        <w:t>拾</w:t>
      </w:r>
      <w:r>
        <w:rPr>
          <w:rFonts w:hint="eastAsia"/>
          <w:u w:val="single"/>
        </w:rPr>
        <w:t>玖</w:t>
      </w:r>
      <w:r w:rsidRPr="002D1032">
        <w:rPr>
          <w:rFonts w:hint="eastAsia"/>
          <w:u w:val="single"/>
        </w:rPr>
        <w:t>、中華民國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2D1032">
        <w:rPr>
          <w:rFonts w:hint="eastAsia"/>
          <w:u w:val="single"/>
        </w:rPr>
        <w:t>年度</w:t>
      </w:r>
      <w:r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BC23F5" w:rsidTr="00B15454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BC23F5" w:rsidTr="00B15454">
              <w:tc>
                <w:tcPr>
                  <w:tcW w:w="534" w:type="dxa"/>
                  <w:hideMark/>
                </w:tcPr>
                <w:p w:rsidR="00BC23F5" w:rsidRDefault="00BC23F5" w:rsidP="00B15454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BC23F5" w:rsidRDefault="00BC23F5" w:rsidP="00B15454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BC23F5" w:rsidTr="00B15454">
              <w:tc>
                <w:tcPr>
                  <w:tcW w:w="534" w:type="dxa"/>
                  <w:hideMark/>
                </w:tcPr>
                <w:p w:rsidR="00BC23F5" w:rsidRDefault="00BC23F5" w:rsidP="00B15454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BC23F5" w:rsidRDefault="00BC23F5" w:rsidP="00B15454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BC23F5" w:rsidRDefault="00BC23F5" w:rsidP="00B15454">
            <w:pPr>
              <w:pStyle w:val="afa"/>
              <w:ind w:leftChars="0" w:left="0" w:right="72"/>
            </w:pP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39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firstLineChars="0" w:firstLine="0"/>
              <w:rPr>
                <w:b/>
              </w:rPr>
            </w:pPr>
            <w:r w:rsidRPr="007C1CA4">
              <w:rPr>
                <w:rFonts w:hint="eastAsia"/>
                <w:b/>
                <w:noProof/>
              </w:rPr>
              <w:t>總計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68,808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954,281,141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39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noProof/>
              </w:rPr>
            </w:pPr>
            <w:r w:rsidRPr="007C1CA4">
              <w:rPr>
                <w:noProof/>
              </w:rPr>
              <w:t>9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firstLineChars="0" w:firstLine="0"/>
              <w:rPr>
                <w:b/>
              </w:rPr>
            </w:pPr>
            <w:r w:rsidRPr="007C1CA4">
              <w:rPr>
                <w:rFonts w:hint="eastAsia"/>
                <w:b/>
                <w:noProof/>
              </w:rPr>
              <w:t>國防部主管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14,025,804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39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  <w:r w:rsidRPr="007C1CA4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leftChars="100" w:left="240" w:firstLineChars="0" w:firstLine="0"/>
            </w:pPr>
            <w:r w:rsidRPr="007C1CA4">
              <w:rPr>
                <w:rFonts w:hint="eastAsia"/>
                <w:noProof/>
              </w:rPr>
              <w:t>國防部所屬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14,025,804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leftChars="100" w:left="240" w:firstLineChars="0" w:firstLine="0"/>
            </w:pPr>
            <w:r w:rsidRPr="007C1CA4">
              <w:rPr>
                <w:rFonts w:hint="eastAsia"/>
                <w:noProof/>
              </w:rPr>
              <w:t>國防支出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14,025,804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  <w:r w:rsidRPr="007C1CA4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leftChars="200" w:left="480" w:firstLineChars="0" w:firstLine="0"/>
            </w:pPr>
            <w:r w:rsidRPr="007C1CA4">
              <w:rPr>
                <w:rFonts w:hint="eastAsia"/>
                <w:noProof/>
              </w:rPr>
              <w:t>後勤及通資業務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</w:pPr>
            <w:r w:rsidRPr="007C1CA4">
              <w:rPr>
                <w:rFonts w:hint="eastAsia"/>
                <w:noProof/>
              </w:rPr>
              <w:t>收回營站水電費分攤款。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528,979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  <w:r w:rsidRPr="007C1CA4">
              <w:rPr>
                <w:b w:val="0"/>
                <w:noProof/>
              </w:rPr>
              <w:t>6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leftChars="200" w:left="480" w:firstLineChars="0" w:firstLine="0"/>
            </w:pPr>
            <w:r w:rsidRPr="007C1CA4">
              <w:rPr>
                <w:rFonts w:hint="eastAsia"/>
                <w:noProof/>
              </w:rPr>
              <w:t>軍事人員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2C321B" w:rsidP="00B15454">
            <w:pPr>
              <w:pStyle w:val="44"/>
            </w:pPr>
            <w:r w:rsidRPr="002C321B">
              <w:rPr>
                <w:rFonts w:hint="eastAsia"/>
                <w:noProof/>
              </w:rPr>
              <w:t>尚待釐清支領疑義之</w:t>
            </w:r>
            <w:r w:rsidR="00E243D2">
              <w:rPr>
                <w:rFonts w:hint="eastAsia"/>
                <w:noProof/>
              </w:rPr>
              <w:t>國軍</w:t>
            </w:r>
            <w:r w:rsidRPr="002C321B">
              <w:rPr>
                <w:rFonts w:hint="eastAsia"/>
                <w:noProof/>
              </w:rPr>
              <w:t>戰航管</w:t>
            </w:r>
            <w:r w:rsidR="00E243D2">
              <w:rPr>
                <w:rFonts w:hint="eastAsia"/>
                <w:noProof/>
              </w:rPr>
              <w:t>官兵勤務</w:t>
            </w:r>
            <w:r w:rsidRPr="002C321B">
              <w:rPr>
                <w:rFonts w:hint="eastAsia"/>
                <w:noProof/>
              </w:rPr>
              <w:t>加給</w:t>
            </w:r>
            <w:r w:rsidR="00E243D2">
              <w:rPr>
                <w:rFonts w:hint="eastAsia"/>
                <w:noProof/>
              </w:rPr>
              <w:t>經費</w:t>
            </w:r>
            <w:r w:rsidRPr="002C321B">
              <w:rPr>
                <w:rFonts w:hint="eastAsia"/>
                <w:noProof/>
              </w:rPr>
              <w:t>；收回離退人員薪資</w:t>
            </w:r>
            <w:r w:rsidR="001730F0">
              <w:rPr>
                <w:rFonts w:hint="eastAsia"/>
                <w:noProof/>
              </w:rPr>
              <w:t>及</w:t>
            </w:r>
            <w:r w:rsidRPr="002C321B">
              <w:rPr>
                <w:rFonts w:hint="eastAsia"/>
                <w:noProof/>
              </w:rPr>
              <w:t>加給。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13,496,825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noProof/>
              </w:rPr>
            </w:pPr>
            <w:r w:rsidRPr="007C1CA4">
              <w:rPr>
                <w:noProof/>
              </w:rPr>
              <w:t>11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firstLineChars="0" w:firstLine="0"/>
              <w:rPr>
                <w:b/>
              </w:rPr>
            </w:pPr>
            <w:r w:rsidRPr="007C1CA4">
              <w:rPr>
                <w:rFonts w:hint="eastAsia"/>
                <w:b/>
                <w:noProof/>
              </w:rPr>
              <w:t>教育部主管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710,416,798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  <w:r w:rsidRPr="007C1CA4">
              <w:rPr>
                <w:b w:val="0"/>
                <w:noProof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leftChars="100" w:left="240" w:firstLineChars="0" w:firstLine="0"/>
            </w:pPr>
            <w:r w:rsidRPr="007C1CA4">
              <w:rPr>
                <w:rFonts w:hint="eastAsia"/>
                <w:noProof/>
              </w:rPr>
              <w:t>教育部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268,085,737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leftChars="100" w:left="240" w:firstLineChars="0" w:firstLine="0"/>
            </w:pPr>
            <w:r w:rsidRPr="007C1CA4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267,796,287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C23F5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7C1CA4" w:rsidRDefault="00BC23F5" w:rsidP="00E437F4">
            <w:pPr>
              <w:pStyle w:val="36"/>
              <w:jc w:val="center"/>
              <w:rPr>
                <w:b w:val="0"/>
              </w:rPr>
            </w:pPr>
            <w:r w:rsidRPr="007C1CA4">
              <w:rPr>
                <w:b w:val="0"/>
                <w:noProof/>
              </w:rPr>
              <w:t>1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1-31"/>
              <w:ind w:leftChars="200" w:left="480" w:firstLineChars="0" w:firstLine="0"/>
            </w:pPr>
            <w:r w:rsidRPr="007C1CA4">
              <w:rPr>
                <w:rFonts w:hint="eastAsia"/>
                <w:noProof/>
              </w:rPr>
              <w:t>一般行政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7C1CA4" w:rsidRDefault="00704FD5" w:rsidP="00B15454">
            <w:pPr>
              <w:pStyle w:val="44"/>
            </w:pPr>
            <w:r>
              <w:rPr>
                <w:rFonts w:hint="eastAsia"/>
                <w:noProof/>
              </w:rPr>
              <w:t>補</w:t>
            </w:r>
            <w:r w:rsidR="00BC23F5" w:rsidRPr="007C1CA4">
              <w:rPr>
                <w:rFonts w:hint="eastAsia"/>
                <w:noProof/>
              </w:rPr>
              <w:t>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4,242,022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7C1CA4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CA4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730F0" w:rsidRDefault="00B15454" w:rsidP="00E437F4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200" w:left="480" w:firstLineChars="0" w:firstLine="0"/>
            </w:pPr>
            <w:r w:rsidRPr="00DF710A">
              <w:rPr>
                <w:rFonts w:hint="eastAsia"/>
                <w:noProof/>
              </w:rPr>
              <w:t>高等教育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  <w:r w:rsidRPr="00DF710A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151,456,944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200" w:left="480" w:firstLineChars="0" w:firstLine="0"/>
            </w:pPr>
            <w:r w:rsidRPr="00DF710A">
              <w:rPr>
                <w:rFonts w:hint="eastAsia"/>
                <w:noProof/>
              </w:rPr>
              <w:t>中等教育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  <w:r w:rsidRPr="00DF710A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12,871,926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200" w:left="480" w:firstLineChars="0" w:firstLine="0"/>
            </w:pPr>
            <w:r w:rsidRPr="00DF710A">
              <w:rPr>
                <w:rFonts w:hint="eastAsia"/>
                <w:noProof/>
              </w:rPr>
              <w:t>終身教育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  <w:r w:rsidRPr="00DF710A">
              <w:rPr>
                <w:rFonts w:hint="eastAsia"/>
                <w:noProof/>
              </w:rPr>
              <w:t>補助地方政府經費，尚未支用即逕列實現數</w:t>
            </w:r>
            <w:r>
              <w:rPr>
                <w:rFonts w:hint="eastAsia"/>
                <w:noProof/>
              </w:rPr>
              <w:t>；</w:t>
            </w:r>
            <w:r w:rsidRPr="00DF710A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36,094,139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5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200" w:left="480" w:firstLineChars="0" w:firstLine="0"/>
            </w:pPr>
            <w:r w:rsidRPr="00DF710A">
              <w:rPr>
                <w:rFonts w:hint="eastAsia"/>
                <w:noProof/>
              </w:rPr>
              <w:t>學務與輔導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  <w:r w:rsidRPr="00704FD5">
              <w:rPr>
                <w:rFonts w:hint="eastAsia"/>
                <w:noProof/>
              </w:rPr>
              <w:t>補助、委辦經費賸餘款。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39,100,820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6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200" w:left="480" w:firstLineChars="0" w:firstLine="0"/>
            </w:pPr>
            <w:r w:rsidRPr="00DF710A">
              <w:rPr>
                <w:rFonts w:hint="eastAsia"/>
                <w:noProof/>
              </w:rPr>
              <w:t>各項教育推展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  <w:r w:rsidRPr="00DF710A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24,030,436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100" w:left="240" w:firstLineChars="0" w:firstLine="0"/>
            </w:pPr>
            <w:r w:rsidRPr="00DF710A">
              <w:rPr>
                <w:rFonts w:hint="eastAsia"/>
                <w:noProof/>
              </w:rPr>
              <w:t>退休撫卹給付支出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289,450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10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200" w:left="480" w:firstLineChars="0" w:firstLine="0"/>
            </w:pPr>
            <w:r w:rsidRPr="00DF710A">
              <w:rPr>
                <w:rFonts w:hint="eastAsia"/>
                <w:noProof/>
              </w:rPr>
              <w:t>學校教職員暨社教機構聘任人員退休撫卹給付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  <w:r w:rsidRPr="00DF710A">
              <w:rPr>
                <w:rFonts w:hint="eastAsia"/>
                <w:noProof/>
              </w:rPr>
              <w:t>學校教職員退休撫卹給付</w:t>
            </w:r>
            <w:r>
              <w:rPr>
                <w:rFonts w:hint="eastAsia"/>
                <w:noProof/>
              </w:rPr>
              <w:t>經費</w:t>
            </w:r>
            <w:r w:rsidRPr="00DF710A">
              <w:rPr>
                <w:rFonts w:hint="eastAsia"/>
                <w:noProof/>
              </w:rPr>
              <w:t>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289,450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100" w:left="240" w:firstLineChars="0" w:firstLine="0"/>
            </w:pPr>
            <w:r w:rsidRPr="00DF710A">
              <w:rPr>
                <w:rFonts w:hint="eastAsia"/>
                <w:noProof/>
              </w:rPr>
              <w:t>國民及學前教育署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442,331,061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100" w:left="240" w:firstLineChars="0" w:firstLine="0"/>
            </w:pPr>
            <w:r w:rsidRPr="00DF710A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442,331,061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15454" w:rsidRPr="007C1CA4" w:rsidTr="0042075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DF710A" w:rsidRDefault="00B15454" w:rsidP="00E437F4">
            <w:pPr>
              <w:pStyle w:val="36"/>
              <w:jc w:val="center"/>
              <w:rPr>
                <w:b w:val="0"/>
              </w:rPr>
            </w:pPr>
            <w:r w:rsidRPr="00DF710A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1-31"/>
              <w:ind w:leftChars="200" w:left="480" w:firstLineChars="0" w:firstLine="0"/>
            </w:pPr>
            <w:r w:rsidRPr="00DF710A">
              <w:rPr>
                <w:rFonts w:hint="eastAsia"/>
                <w:noProof/>
              </w:rPr>
              <w:t>國民及學前教育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44"/>
            </w:pPr>
            <w:r w:rsidRPr="00704FD5">
              <w:rPr>
                <w:rFonts w:hint="eastAsia"/>
                <w:noProof/>
              </w:rPr>
              <w:t>補助地方政府經費，尚未支用即逕列實現數；補助經費賸餘款。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>442,331,061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F710A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F710A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:rsidR="00BC23F5" w:rsidRPr="002D1032" w:rsidRDefault="00BC23F5" w:rsidP="00BC23F5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歲出決算修正數明細表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BC23F5" w:rsidTr="00B15454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C23F5" w:rsidRDefault="00BC23F5" w:rsidP="00B15454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:rsidR="00BC23F5" w:rsidRDefault="00BC23F5" w:rsidP="00B15454">
            <w:pPr>
              <w:pStyle w:val="af4"/>
              <w:ind w:left="120" w:rightChars="-4" w:right="-10"/>
            </w:pPr>
            <w:r>
              <w:rPr>
                <w:rFonts w:hint="eastAsia"/>
              </w:rPr>
              <w:t>單位：新臺幣元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3F5" w:rsidRPr="0053752D" w:rsidRDefault="00BC23F5" w:rsidP="00B15454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432,896,051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432,964,859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954,281,141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521,316,282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14,025,804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1,155,618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14,025,804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1,155,618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14,025,804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1,155,618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528,979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528,979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12,870,186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13,496,825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626,639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420,025,865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420,025,865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710,416,798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290,390,933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18,195,898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18,195,898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268,085,737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249,889,839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18,195,898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18,195,898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267,796,287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249,600,389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042AEB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4,242,022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4,242,022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151,456,944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151,456,944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  </w:t>
            </w: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12,871,926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12,871,926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18,195,898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18,195,898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36,094,139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17,898,241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39,100,820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39,100,820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24,030,436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24,030,436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 </w:t>
            </w: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289,450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289,450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289,450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289,450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401,829,967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401,829,967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442,331,061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40,501,094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401,829,967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401,829,967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442,331,061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40,501,094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727F6" w:rsidTr="00420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401,829,967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401,829,967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442,331,061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40,501,094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23F5" w:rsidRPr="007431B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431B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</w:tbl>
    <w:p w:rsidR="00BC23F5" w:rsidRPr="002D1032" w:rsidRDefault="00BC23F5" w:rsidP="00BC23F5">
      <w:pPr>
        <w:pStyle w:val="ab"/>
        <w:spacing w:afterLines="50" w:after="180" w:line="240" w:lineRule="auto"/>
        <w:jc w:val="right"/>
        <w:rPr>
          <w:u w:val="single"/>
        </w:rPr>
      </w:pPr>
      <w:r w:rsidRPr="002D1032">
        <w:rPr>
          <w:rFonts w:hint="eastAsia"/>
          <w:u w:val="single"/>
        </w:rPr>
        <w:lastRenderedPageBreak/>
        <w:t>拾</w:t>
      </w:r>
      <w:r>
        <w:rPr>
          <w:rFonts w:hint="eastAsia"/>
          <w:u w:val="single"/>
        </w:rPr>
        <w:t>玖</w:t>
      </w:r>
      <w:r w:rsidRPr="002D1032">
        <w:rPr>
          <w:rFonts w:hint="eastAsia"/>
          <w:u w:val="single"/>
        </w:rPr>
        <w:t>、中華民國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2D1032">
        <w:rPr>
          <w:rFonts w:hint="eastAsia"/>
          <w:u w:val="single"/>
        </w:rPr>
        <w:t>年度</w:t>
      </w:r>
      <w:r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BC23F5" w:rsidTr="00B15454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BC23F5" w:rsidTr="00B15454">
              <w:tc>
                <w:tcPr>
                  <w:tcW w:w="534" w:type="dxa"/>
                  <w:hideMark/>
                </w:tcPr>
                <w:p w:rsidR="00BC23F5" w:rsidRDefault="00BC23F5" w:rsidP="00B15454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BC23F5" w:rsidRDefault="00BC23F5" w:rsidP="00B15454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BC23F5" w:rsidTr="00B15454">
              <w:tc>
                <w:tcPr>
                  <w:tcW w:w="534" w:type="dxa"/>
                  <w:hideMark/>
                </w:tcPr>
                <w:p w:rsidR="00BC23F5" w:rsidRDefault="00BC23F5" w:rsidP="00B15454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BC23F5" w:rsidRDefault="00BC23F5" w:rsidP="00B15454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BC23F5" w:rsidRDefault="00BC23F5" w:rsidP="00B15454">
            <w:pPr>
              <w:pStyle w:val="afa"/>
              <w:ind w:leftChars="0" w:left="0" w:right="72"/>
            </w:pP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BC23F5" w:rsidRPr="002D1032" w:rsidRDefault="00BC23F5" w:rsidP="00B15454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noProof/>
              </w:rPr>
            </w:pPr>
            <w:r w:rsidRPr="0027515E">
              <w:rPr>
                <w:noProof/>
              </w:rPr>
              <w:t>18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firstLineChars="0" w:firstLine="0"/>
              <w:rPr>
                <w:b/>
              </w:rPr>
            </w:pPr>
            <w:r w:rsidRPr="0027515E">
              <w:rPr>
                <w:rFonts w:hint="eastAsia"/>
                <w:b/>
                <w:noProof/>
              </w:rPr>
              <w:t>農業委員會主管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BC23F5" w:rsidP="00B15454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2,800,930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  <w:r w:rsidRPr="0027515E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27515E">
              <w:rPr>
                <w:rFonts w:hint="eastAsia"/>
                <w:noProof/>
              </w:rPr>
              <w:t>林務局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27515E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  <w:r w:rsidRPr="0027515E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200" w:left="480" w:firstLineChars="0" w:firstLine="0"/>
            </w:pPr>
            <w:r w:rsidRPr="0027515E">
              <w:rPr>
                <w:rFonts w:hint="eastAsia"/>
                <w:noProof/>
              </w:rPr>
              <w:t>林業發展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BC23F5" w:rsidP="00B15454">
            <w:pPr>
              <w:pStyle w:val="44"/>
            </w:pPr>
            <w:r w:rsidRPr="0027515E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  <w:r w:rsidRPr="0027515E">
              <w:rPr>
                <w:b w:val="0"/>
                <w:noProof/>
              </w:rPr>
              <w:t>20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27515E">
              <w:rPr>
                <w:rFonts w:hint="eastAsia"/>
                <w:noProof/>
              </w:rPr>
              <w:t>漁業署及所屬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1,936,017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27515E">
              <w:rPr>
                <w:rFonts w:hint="eastAsia"/>
                <w:noProof/>
              </w:rPr>
              <w:t>科學支出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64,501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  <w:r w:rsidRPr="0027515E">
              <w:rPr>
                <w:b w:val="0"/>
                <w:noProof/>
              </w:rPr>
              <w:t>1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200" w:left="480" w:firstLineChars="0" w:firstLine="0"/>
            </w:pPr>
            <w:r w:rsidRPr="0027515E">
              <w:rPr>
                <w:rFonts w:hint="eastAsia"/>
                <w:noProof/>
              </w:rPr>
              <w:t>漁業科技研究發展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704FD5" w:rsidP="00B15454">
            <w:pPr>
              <w:pStyle w:val="44"/>
            </w:pPr>
            <w:r w:rsidRPr="00704FD5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64,501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27515E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BC23F5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1,871,516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  <w:r w:rsidRPr="0027515E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200" w:left="480" w:firstLineChars="0" w:firstLine="0"/>
            </w:pPr>
            <w:r w:rsidRPr="0027515E">
              <w:rPr>
                <w:rFonts w:hint="eastAsia"/>
                <w:noProof/>
              </w:rPr>
              <w:t>漁業管理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704FD5" w:rsidP="00B15454">
            <w:pPr>
              <w:pStyle w:val="44"/>
            </w:pPr>
            <w:r w:rsidRPr="00704FD5">
              <w:rPr>
                <w:rFonts w:hint="eastAsia"/>
                <w:noProof/>
              </w:rPr>
              <w:t>補助、委辦經費賸餘款。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757,944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C23F5" w:rsidRPr="0027515E" w:rsidTr="007431B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C23F5" w:rsidRPr="0027515E" w:rsidRDefault="00BC23F5" w:rsidP="00E437F4">
            <w:pPr>
              <w:pStyle w:val="36"/>
              <w:jc w:val="center"/>
              <w:rPr>
                <w:b w:val="0"/>
              </w:rPr>
            </w:pPr>
            <w:r w:rsidRPr="0027515E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C23F5" w:rsidRPr="0027515E" w:rsidRDefault="00BC23F5" w:rsidP="00914D44">
            <w:pPr>
              <w:pStyle w:val="1-31"/>
              <w:spacing w:line="240" w:lineRule="exact"/>
              <w:ind w:leftChars="200" w:left="480" w:firstLineChars="0" w:firstLine="0"/>
            </w:pPr>
            <w:r w:rsidRPr="0027515E">
              <w:rPr>
                <w:rFonts w:hint="eastAsia"/>
                <w:noProof/>
              </w:rPr>
              <w:t>漁業發展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C23F5" w:rsidRPr="0027515E" w:rsidRDefault="00704FD5" w:rsidP="00272403">
            <w:pPr>
              <w:pStyle w:val="44"/>
            </w:pPr>
            <w:r w:rsidRPr="00704FD5">
              <w:rPr>
                <w:rFonts w:hint="eastAsia"/>
                <w:noProof/>
              </w:rPr>
              <w:t>重複減支代辦經費實現數；補助、委辦經費賸餘款。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1,113,572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272403" w:rsidRDefault="00B15454" w:rsidP="00E437F4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  <w:r w:rsidRPr="00164AC9">
              <w:rPr>
                <w:b w:val="0"/>
                <w:noProof/>
              </w:rPr>
              <w:t>21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164AC9">
              <w:rPr>
                <w:rFonts w:hint="eastAsia"/>
                <w:noProof/>
              </w:rPr>
              <w:t>動植物防疫檢疫局及所屬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164AC9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  <w:r w:rsidRPr="00164AC9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200" w:left="480" w:firstLineChars="0" w:firstLine="0"/>
            </w:pPr>
            <w:r w:rsidRPr="00164AC9">
              <w:rPr>
                <w:rFonts w:hint="eastAsia"/>
                <w:noProof/>
              </w:rPr>
              <w:t>動植物防檢疫管理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  <w:r w:rsidRPr="00164AC9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noProof/>
              </w:rPr>
            </w:pPr>
            <w:r w:rsidRPr="00164AC9">
              <w:rPr>
                <w:noProof/>
              </w:rPr>
              <w:t>19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firstLineChars="0" w:firstLine="0"/>
              <w:rPr>
                <w:b/>
              </w:rPr>
            </w:pPr>
            <w:r w:rsidRPr="00164AC9">
              <w:rPr>
                <w:rFonts w:hint="eastAsia"/>
                <w:b/>
                <w:noProof/>
              </w:rPr>
              <w:t>衛生福利部主管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  <w:r w:rsidRPr="00164AC9">
              <w:rPr>
                <w:b w:val="0"/>
                <w:noProof/>
              </w:rPr>
              <w:t>6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164AC9">
              <w:rPr>
                <w:rFonts w:hint="eastAsia"/>
                <w:noProof/>
              </w:rPr>
              <w:t>社會及家庭署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164AC9">
              <w:rPr>
                <w:rFonts w:hint="eastAsia"/>
                <w:noProof/>
              </w:rPr>
              <w:t>福利服務支出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  <w:r w:rsidRPr="00164AC9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200" w:left="480" w:firstLineChars="0" w:firstLine="0"/>
            </w:pPr>
            <w:r w:rsidRPr="00164AC9">
              <w:rPr>
                <w:rFonts w:hint="eastAsia"/>
                <w:noProof/>
              </w:rPr>
              <w:t>社會福利服務業務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  <w:r w:rsidRPr="00164AC9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noProof/>
              </w:rPr>
            </w:pPr>
            <w:r w:rsidRPr="00164AC9">
              <w:rPr>
                <w:noProof/>
              </w:rPr>
              <w:t>20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firstLineChars="0" w:firstLine="0"/>
              <w:rPr>
                <w:b/>
              </w:rPr>
            </w:pPr>
            <w:r w:rsidRPr="00164AC9">
              <w:rPr>
                <w:rFonts w:hint="eastAsia"/>
                <w:b/>
                <w:noProof/>
              </w:rPr>
              <w:t>環境保護署主管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  <w:r w:rsidRPr="00164AC9">
              <w:rPr>
                <w:b w:val="0"/>
                <w:noProof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164AC9">
              <w:rPr>
                <w:rFonts w:hint="eastAsia"/>
                <w:noProof/>
              </w:rPr>
              <w:t>環境保護署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164AC9" w:rsidRDefault="00B15454" w:rsidP="00914D44">
            <w:pPr>
              <w:pStyle w:val="1-31"/>
              <w:spacing w:line="240" w:lineRule="exact"/>
              <w:ind w:leftChars="100" w:left="240" w:firstLineChars="0" w:firstLine="0"/>
            </w:pPr>
            <w:r w:rsidRPr="00164AC9">
              <w:rPr>
                <w:rFonts w:hint="eastAsia"/>
                <w:noProof/>
              </w:rPr>
              <w:t>環境保護支出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164AC9" w:rsidRDefault="00B15454" w:rsidP="00B15454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B15454" w:rsidRPr="0027515E" w:rsidTr="00914D44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B15454" w:rsidRPr="00164AC9" w:rsidRDefault="00B15454" w:rsidP="00E437F4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B15454" w:rsidRPr="00B77862" w:rsidRDefault="00B15454" w:rsidP="00E437F4">
            <w:pPr>
              <w:pStyle w:val="36"/>
              <w:jc w:val="center"/>
              <w:rPr>
                <w:b w:val="0"/>
              </w:rPr>
            </w:pPr>
            <w:r w:rsidRPr="00B77862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B15454" w:rsidRPr="00B77862" w:rsidRDefault="00B15454" w:rsidP="00914D44">
            <w:pPr>
              <w:pStyle w:val="1-31"/>
              <w:spacing w:line="240" w:lineRule="exact"/>
              <w:ind w:leftChars="200" w:left="480" w:firstLineChars="0" w:firstLine="0"/>
            </w:pPr>
            <w:r w:rsidRPr="00B77862">
              <w:rPr>
                <w:rFonts w:hint="eastAsia"/>
                <w:noProof/>
              </w:rPr>
              <w:t>綜合計畫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B15454" w:rsidRPr="00B77862" w:rsidRDefault="00B15454" w:rsidP="00B15454">
            <w:pPr>
              <w:pStyle w:val="44"/>
            </w:pPr>
            <w:r w:rsidRPr="00B77862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15454" w:rsidRPr="00D5415F" w:rsidRDefault="00B15454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</w:tbl>
    <w:p w:rsidR="00914D44" w:rsidRDefault="00914D44" w:rsidP="00914D44">
      <w:pPr>
        <w:pStyle w:val="aff7"/>
        <w:spacing w:beforeLines="100" w:before="360" w:afterLines="30" w:after="108" w:line="240" w:lineRule="auto"/>
        <w:jc w:val="right"/>
        <w:rPr>
          <w:u w:val="single"/>
        </w:rPr>
      </w:pPr>
      <w:r>
        <w:rPr>
          <w:rFonts w:hint="eastAsia"/>
          <w:u w:val="single"/>
        </w:rPr>
        <w:t>貳拾</w:t>
      </w:r>
      <w:r w:rsidRPr="00003571">
        <w:rPr>
          <w:u w:val="single"/>
        </w:rPr>
        <w:t>、</w:t>
      </w:r>
      <w:r w:rsidRPr="00003571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>
        <w:rPr>
          <w:rFonts w:ascii="標楷體" w:hAnsi="標楷體" w:hint="eastAsia"/>
          <w:u w:val="single"/>
        </w:rPr>
        <w:t>年</w:t>
      </w:r>
      <w:r w:rsidRPr="00003571">
        <w:rPr>
          <w:rFonts w:hint="eastAsia"/>
          <w:u w:val="single"/>
        </w:rPr>
        <w:t>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376"/>
        <w:gridCol w:w="157"/>
        <w:gridCol w:w="106"/>
        <w:gridCol w:w="274"/>
        <w:gridCol w:w="263"/>
        <w:gridCol w:w="79"/>
        <w:gridCol w:w="1755"/>
        <w:gridCol w:w="2280"/>
        <w:gridCol w:w="1295"/>
        <w:gridCol w:w="1296"/>
        <w:gridCol w:w="1296"/>
        <w:gridCol w:w="1296"/>
      </w:tblGrid>
      <w:tr w:rsidR="00914D44" w:rsidTr="00914D44">
        <w:trPr>
          <w:gridAfter w:val="6"/>
          <w:wAfter w:w="9218" w:type="dxa"/>
        </w:trPr>
        <w:tc>
          <w:tcPr>
            <w:tcW w:w="613" w:type="dxa"/>
            <w:gridSpan w:val="3"/>
            <w:hideMark/>
          </w:tcPr>
          <w:p w:rsidR="00914D44" w:rsidRDefault="00914D44" w:rsidP="00914D44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gridSpan w:val="4"/>
            <w:vMerge w:val="restart"/>
            <w:vAlign w:val="center"/>
            <w:hideMark/>
          </w:tcPr>
          <w:p w:rsidR="00914D44" w:rsidRDefault="00914D44" w:rsidP="00914D44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914D44" w:rsidTr="00914D44">
        <w:trPr>
          <w:gridAfter w:val="6"/>
          <w:wAfter w:w="9218" w:type="dxa"/>
        </w:trPr>
        <w:tc>
          <w:tcPr>
            <w:tcW w:w="613" w:type="dxa"/>
            <w:gridSpan w:val="3"/>
            <w:hideMark/>
          </w:tcPr>
          <w:p w:rsidR="00914D44" w:rsidRDefault="00914D44" w:rsidP="00914D44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914D44" w:rsidRDefault="00914D44" w:rsidP="00914D44">
            <w:pPr>
              <w:widowControl/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914D44" w:rsidTr="00914D4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010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科目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修正內容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  <w:jc w:val="left"/>
            </w:pPr>
            <w:r w:rsidRPr="006A5D71">
              <w:rPr>
                <w:rFonts w:hint="eastAsia"/>
              </w:rPr>
              <w:t>修</w:t>
            </w:r>
          </w:p>
        </w:tc>
      </w:tr>
      <w:tr w:rsidR="00914D44" w:rsidTr="00914D4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010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="72" w:right="72"/>
            </w:pPr>
          </w:p>
        </w:tc>
        <w:tc>
          <w:tcPr>
            <w:tcW w:w="2280" w:type="dxa"/>
            <w:vMerge/>
            <w:tcBorders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="72" w:right="72"/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減免</w:t>
            </w:r>
            <w:r w:rsidRPr="00FB1BAA">
              <w:rPr>
                <w:rFonts w:hint="eastAsia"/>
              </w:rPr>
              <w:t>（註銷）</w:t>
            </w:r>
            <w:r w:rsidRPr="006A5D71">
              <w:rPr>
                <w:rFonts w:hint="eastAsia"/>
              </w:rPr>
              <w:t>數</w:t>
            </w:r>
          </w:p>
        </w:tc>
      </w:tr>
      <w:tr w:rsidR="00914D44" w:rsidTr="00914D4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76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14D44" w:rsidRPr="00924BD3" w:rsidRDefault="00914D44" w:rsidP="00914D44">
            <w:pPr>
              <w:pStyle w:val="afa"/>
              <w:ind w:leftChars="0" w:left="0" w:rightChars="0" w:right="0"/>
              <w:jc w:val="center"/>
              <w:rPr>
                <w:spacing w:val="-16"/>
                <w:w w:val="90"/>
              </w:rPr>
            </w:pPr>
            <w:r w:rsidRPr="00924BD3">
              <w:rPr>
                <w:rFonts w:hint="eastAsia"/>
                <w:spacing w:val="-16"/>
                <w:w w:val="90"/>
              </w:rPr>
              <w:t>年度</w:t>
            </w:r>
            <w:r w:rsidRPr="00924BD3">
              <w:rPr>
                <w:rFonts w:hint="eastAsia"/>
                <w:spacing w:val="-16"/>
                <w:w w:val="90"/>
              </w:rPr>
              <w:t xml:space="preserve">   </w:t>
            </w:r>
          </w:p>
        </w:tc>
        <w:tc>
          <w:tcPr>
            <w:tcW w:w="263" w:type="dxa"/>
            <w:gridSpan w:val="2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款</w:t>
            </w:r>
          </w:p>
        </w:tc>
        <w:tc>
          <w:tcPr>
            <w:tcW w:w="274" w:type="dxa"/>
            <w:vMerge w:val="restart"/>
            <w:tcBorders>
              <w:bottom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項</w:t>
            </w:r>
          </w:p>
        </w:tc>
        <w:tc>
          <w:tcPr>
            <w:tcW w:w="263" w:type="dxa"/>
            <w:vMerge w:val="restart"/>
            <w:tcBorders>
              <w:bottom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目</w:t>
            </w:r>
          </w:p>
        </w:tc>
        <w:tc>
          <w:tcPr>
            <w:tcW w:w="1834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名稱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="72" w:right="72"/>
            </w:pPr>
          </w:p>
        </w:tc>
        <w:tc>
          <w:tcPr>
            <w:tcW w:w="25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應付數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保留數</w:t>
            </w:r>
          </w:p>
        </w:tc>
      </w:tr>
      <w:tr w:rsidR="00914D44" w:rsidTr="00914D4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7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Chars="0" w:left="0" w:rightChars="0" w:right="0"/>
            </w:pPr>
          </w:p>
        </w:tc>
        <w:tc>
          <w:tcPr>
            <w:tcW w:w="263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Chars="0" w:left="0" w:rightChars="0" w:right="0"/>
            </w:pPr>
          </w:p>
        </w:tc>
        <w:tc>
          <w:tcPr>
            <w:tcW w:w="274" w:type="dxa"/>
            <w:vMerge/>
            <w:tcBorders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Chars="0" w:left="0" w:rightChars="0" w:right="0"/>
            </w:pPr>
          </w:p>
        </w:tc>
        <w:tc>
          <w:tcPr>
            <w:tcW w:w="263" w:type="dxa"/>
            <w:vMerge/>
            <w:tcBorders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Chars="0" w:left="0" w:rightChars="0" w:right="0"/>
            </w:pPr>
          </w:p>
        </w:tc>
        <w:tc>
          <w:tcPr>
            <w:tcW w:w="18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Chars="0" w:left="0" w:rightChars="0" w:right="0"/>
            </w:pPr>
          </w:p>
        </w:tc>
        <w:tc>
          <w:tcPr>
            <w:tcW w:w="2280" w:type="dxa"/>
            <w:vMerge/>
            <w:tcBorders>
              <w:bottom w:val="single" w:sz="4" w:space="0" w:color="auto"/>
            </w:tcBorders>
            <w:vAlign w:val="center"/>
          </w:tcPr>
          <w:p w:rsidR="00914D44" w:rsidRPr="00D24139" w:rsidRDefault="00914D44" w:rsidP="00914D44">
            <w:pPr>
              <w:pStyle w:val="afa"/>
              <w:ind w:left="72" w:right="72"/>
            </w:pPr>
          </w:p>
        </w:tc>
        <w:tc>
          <w:tcPr>
            <w:tcW w:w="12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減</w:t>
            </w: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6A5D71" w:rsidRDefault="00914D44" w:rsidP="00914D44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減</w:t>
            </w:r>
          </w:p>
        </w:tc>
      </w:tr>
      <w:tr w:rsidR="00914D44" w:rsidTr="00B13F5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97"/>
          <w:jc w:val="center"/>
        </w:trPr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pStyle w:val="36"/>
              <w:ind w:firstLine="480"/>
              <w:jc w:val="center"/>
              <w:rPr>
                <w:b w:val="0"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pStyle w:val="36"/>
              <w:ind w:firstLine="480"/>
              <w:jc w:val="center"/>
              <w:rPr>
                <w:b w:val="0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pStyle w:val="36"/>
              <w:ind w:firstLine="480"/>
              <w:jc w:val="center"/>
              <w:rPr>
                <w:szCs w:val="1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pStyle w:val="36"/>
              <w:ind w:firstLine="480"/>
              <w:jc w:val="center"/>
              <w:rPr>
                <w:szCs w:val="18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2B7A72" w:rsidRDefault="00914D44" w:rsidP="00914D44">
            <w:pPr>
              <w:pStyle w:val="1-1"/>
              <w:spacing w:before="90" w:after="90"/>
              <w:ind w:leftChars="100" w:left="240" w:rightChars="100" w:right="240"/>
            </w:pPr>
            <w:r w:rsidRPr="002B7A72">
              <w:rPr>
                <w:rFonts w:hint="eastAsia"/>
                <w:noProof/>
              </w:rPr>
              <w:t>合計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D44" w:rsidRPr="002B7A72" w:rsidRDefault="00914D44" w:rsidP="00914D44">
            <w:pPr>
              <w:pStyle w:val="44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B13F54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914D44" w:rsidTr="00B13F5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97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  <w:t>109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587942" w:rsidRDefault="00914D44" w:rsidP="00914D44">
            <w:pPr>
              <w:pStyle w:val="1-1"/>
              <w:spacing w:before="90" w:after="90"/>
              <w:ind w:left="286"/>
            </w:pPr>
            <w:r w:rsidRPr="00587942">
              <w:rPr>
                <w:rFonts w:hint="eastAsia"/>
                <w:noProof/>
              </w:rPr>
              <w:t>行政院主管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D44" w:rsidRPr="002B7A72" w:rsidRDefault="00914D44" w:rsidP="00914D44">
            <w:pPr>
              <w:pStyle w:val="44"/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B13F54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914D44" w:rsidTr="00B13F5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97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10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Default="00914D44" w:rsidP="00914D44">
            <w:pPr>
              <w:pStyle w:val="1-31"/>
              <w:ind w:firstLine="180"/>
            </w:pPr>
            <w:r w:rsidRPr="00556589">
              <w:rPr>
                <w:rFonts w:hint="eastAsia"/>
                <w:noProof/>
              </w:rPr>
              <w:t>客家委員會及所屬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D44" w:rsidRDefault="00914D44" w:rsidP="00914D44">
            <w:pPr>
              <w:pStyle w:val="44"/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B13F54">
            <w:pPr>
              <w:spacing w:line="240" w:lineRule="exact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914D44" w:rsidTr="00B13F5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67"/>
          <w:jc w:val="center"/>
        </w:trPr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center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6</w:t>
            </w:r>
          </w:p>
        </w:tc>
        <w:tc>
          <w:tcPr>
            <w:tcW w:w="18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Default="00914D44" w:rsidP="00914D44">
            <w:pPr>
              <w:pStyle w:val="1-32"/>
              <w:ind w:leftChars="148" w:left="355" w:firstLineChars="8" w:firstLine="14"/>
            </w:pPr>
            <w:r w:rsidRPr="00556589">
              <w:rPr>
                <w:rFonts w:hint="eastAsia"/>
                <w:noProof/>
              </w:rPr>
              <w:t>客家文化發展中心規劃與營運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3F1B6C" w:rsidRDefault="00914D44" w:rsidP="00914D44">
            <w:pPr>
              <w:pStyle w:val="44"/>
            </w:pPr>
            <w:r w:rsidRPr="003F1B6C">
              <w:rPr>
                <w:rFonts w:hint="eastAsia"/>
                <w:noProof/>
              </w:rPr>
              <w:t>減列涉有疑義且已作正列支之政策宣導經費。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B13F54">
            <w:pPr>
              <w:spacing w:line="240" w:lineRule="exact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D44" w:rsidRPr="00D5415F" w:rsidRDefault="00914D44" w:rsidP="00914D44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:rsidR="00BC23F5" w:rsidRPr="002D1032" w:rsidRDefault="00BC23F5" w:rsidP="00BC23F5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  <w:r w:rsidR="00E437F4" w:rsidRPr="00E437F4">
        <w:rPr>
          <w:rFonts w:hint="eastAsia"/>
          <w:b w:val="0"/>
          <w:sz w:val="24"/>
          <w:szCs w:val="24"/>
        </w:rPr>
        <w:t>（續）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BC23F5" w:rsidTr="00B15454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C23F5" w:rsidRDefault="00BC23F5" w:rsidP="00B15454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:rsidR="00BC23F5" w:rsidRDefault="00BC23F5" w:rsidP="00B15454">
            <w:pPr>
              <w:pStyle w:val="af4"/>
              <w:ind w:left="120" w:rightChars="-4" w:right="-10"/>
            </w:pPr>
            <w:r>
              <w:rPr>
                <w:rFonts w:hint="eastAsia"/>
              </w:rPr>
              <w:t>單位：新臺幣元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3F5" w:rsidRPr="0053752D" w:rsidRDefault="00BC23F5" w:rsidP="00B15454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</w:p>
        </w:tc>
      </w:tr>
      <w:tr w:rsidR="00BC23F5" w:rsidTr="00B154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BC23F5" w:rsidRPr="00AA374B" w:rsidRDefault="00BC23F5" w:rsidP="00B15454">
            <w:pPr>
              <w:pStyle w:val="afa"/>
              <w:ind w:left="72" w:right="72"/>
            </w:pP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2,800,930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2,732,122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271,587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1,936,017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1,867,209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64,501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64,501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64,501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64,501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1,871,516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1,802,708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F85F9B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757,944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757,944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F85F9B" w:rsidTr="007431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68,808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1,113,572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1,044,764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593,326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BC23F5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23F5" w:rsidRPr="00D5415F" w:rsidRDefault="00BC23F5" w:rsidP="00B15454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62356" w:rsidRPr="00583AA2" w:rsidTr="00B13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12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D5415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3,635,675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2356" w:rsidRPr="00D5415F" w:rsidRDefault="00E62356" w:rsidP="00E62356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</w:tbl>
    <w:p w:rsidR="00B13F54" w:rsidRPr="003909A7" w:rsidRDefault="00B13F54" w:rsidP="00B13F54">
      <w:pPr>
        <w:pStyle w:val="aff7"/>
        <w:spacing w:beforeLines="100" w:before="360" w:afterLines="30" w:after="108" w:line="240" w:lineRule="auto"/>
        <w:rPr>
          <w:b w:val="0"/>
        </w:rPr>
      </w:pPr>
      <w:r w:rsidRPr="00003571">
        <w:rPr>
          <w:rFonts w:hint="eastAsia"/>
          <w:u w:val="single"/>
        </w:rPr>
        <w:t>以前年度歲出轉入數決算</w:t>
      </w:r>
      <w:proofErr w:type="gramStart"/>
      <w:r w:rsidRPr="00003571">
        <w:rPr>
          <w:rFonts w:hint="eastAsia"/>
          <w:u w:val="single"/>
        </w:rPr>
        <w:t>修正數明細</w:t>
      </w:r>
      <w:proofErr w:type="gramEnd"/>
      <w:r w:rsidRPr="00003571">
        <w:rPr>
          <w:rFonts w:hint="eastAsia"/>
          <w:u w:val="single"/>
        </w:rPr>
        <w:t>表</w:t>
      </w:r>
    </w:p>
    <w:tbl>
      <w:tblPr>
        <w:tblW w:w="10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8"/>
        <w:gridCol w:w="841"/>
        <w:gridCol w:w="959"/>
        <w:gridCol w:w="960"/>
        <w:gridCol w:w="1084"/>
        <w:gridCol w:w="1080"/>
        <w:gridCol w:w="761"/>
        <w:gridCol w:w="1080"/>
        <w:gridCol w:w="859"/>
        <w:gridCol w:w="1213"/>
        <w:gridCol w:w="818"/>
      </w:tblGrid>
      <w:tr w:rsidR="00B13F54" w:rsidTr="00461CC3">
        <w:trPr>
          <w:trHeight w:hRule="exact" w:val="539"/>
          <w:jc w:val="center"/>
        </w:trPr>
        <w:tc>
          <w:tcPr>
            <w:tcW w:w="1049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F54" w:rsidRDefault="00B13F54" w:rsidP="00B13F54">
            <w:pPr>
              <w:pStyle w:val="af4"/>
              <w:spacing w:before="72" w:after="72"/>
              <w:ind w:right="240" w:firstLine="561"/>
            </w:pPr>
            <w:r w:rsidRPr="00E9380E">
              <w:rPr>
                <w:rFonts w:hint="eastAsia"/>
              </w:rPr>
              <w:t>單位</w:t>
            </w:r>
            <w:r w:rsidRPr="00E9380E">
              <w:t>：</w:t>
            </w:r>
            <w:r w:rsidRPr="00E9380E">
              <w:rPr>
                <w:rFonts w:hint="eastAsia"/>
              </w:rPr>
              <w:t>新臺幣元</w:t>
            </w:r>
          </w:p>
        </w:tc>
      </w:tr>
      <w:tr w:rsidR="00B13F54" w:rsidTr="00461CC3">
        <w:trPr>
          <w:trHeight w:hRule="exact" w:val="284"/>
          <w:jc w:val="center"/>
        </w:trPr>
        <w:tc>
          <w:tcPr>
            <w:tcW w:w="7603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13F54" w:rsidRDefault="00B13F54" w:rsidP="00461CC3">
            <w:pPr>
              <w:pStyle w:val="afa"/>
              <w:wordWrap w:val="0"/>
              <w:ind w:left="72" w:rightChars="29" w:right="70" w:firstLine="462"/>
              <w:jc w:val="right"/>
            </w:pPr>
            <w:r>
              <w:rPr>
                <w:rFonts w:hint="eastAsia"/>
              </w:rPr>
              <w:t>正</w:t>
            </w: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數</w:t>
            </w:r>
          </w:p>
        </w:tc>
        <w:tc>
          <w:tcPr>
            <w:tcW w:w="20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B13F54" w:rsidRPr="000F217E" w:rsidRDefault="00B13F54" w:rsidP="00461CC3">
            <w:pPr>
              <w:jc w:val="distribute"/>
              <w:rPr>
                <w:rFonts w:eastAsia="標楷體"/>
                <w:b/>
                <w:sz w:val="20"/>
              </w:rPr>
            </w:pPr>
            <w:r w:rsidRPr="00186F5C">
              <w:rPr>
                <w:rFonts w:eastAsia="標楷體" w:hint="eastAsia"/>
                <w:b/>
                <w:sz w:val="20"/>
              </w:rPr>
              <w:t>應繳回國庫數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B13F54" w:rsidRPr="00383A5C" w:rsidRDefault="00B13F54" w:rsidP="00461CC3">
            <w:pPr>
              <w:jc w:val="distribute"/>
              <w:rPr>
                <w:rFonts w:ascii="標楷體" w:eastAsia="標楷體"/>
                <w:b/>
                <w:sz w:val="18"/>
                <w:szCs w:val="18"/>
              </w:rPr>
            </w:pPr>
            <w:r w:rsidRPr="00383A5C">
              <w:rPr>
                <w:rFonts w:ascii="標楷體" w:eastAsia="標楷體" w:hint="eastAsia"/>
                <w:sz w:val="18"/>
                <w:szCs w:val="18"/>
              </w:rPr>
              <w:t>備註</w:t>
            </w:r>
          </w:p>
        </w:tc>
      </w:tr>
      <w:tr w:rsidR="00B13F54" w:rsidTr="00461CC3">
        <w:trPr>
          <w:trHeight w:hRule="exact" w:val="284"/>
          <w:jc w:val="center"/>
        </w:trPr>
        <w:tc>
          <w:tcPr>
            <w:tcW w:w="359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400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2072" w:type="dxa"/>
            <w:gridSpan w:val="2"/>
            <w:vMerge/>
            <w:tcBorders>
              <w:left w:val="single" w:sz="12" w:space="0" w:color="auto"/>
              <w:right w:val="nil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</w:p>
        </w:tc>
        <w:tc>
          <w:tcPr>
            <w:tcW w:w="81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</w:p>
        </w:tc>
      </w:tr>
      <w:tr w:rsidR="00B13F54" w:rsidTr="00461CC3">
        <w:trPr>
          <w:trHeight w:hRule="exact" w:val="284"/>
          <w:jc w:val="center"/>
        </w:trPr>
        <w:tc>
          <w:tcPr>
            <w:tcW w:w="16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應付數</w:t>
            </w:r>
          </w:p>
        </w:tc>
        <w:tc>
          <w:tcPr>
            <w:tcW w:w="19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  <w:r>
              <w:rPr>
                <w:rFonts w:ascii="標楷體" w:hint="eastAsia"/>
              </w:rPr>
              <w:t>保留數</w:t>
            </w:r>
          </w:p>
        </w:tc>
        <w:tc>
          <w:tcPr>
            <w:tcW w:w="21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  <w:r>
              <w:rPr>
                <w:rFonts w:ascii="標楷體" w:hint="eastAsia"/>
              </w:rPr>
              <w:t>應付數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  <w:r>
              <w:rPr>
                <w:rFonts w:ascii="標楷體" w:hint="eastAsia"/>
              </w:rPr>
              <w:t>保留數</w:t>
            </w:r>
          </w:p>
        </w:tc>
        <w:tc>
          <w:tcPr>
            <w:tcW w:w="2072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</w:p>
        </w:tc>
        <w:tc>
          <w:tcPr>
            <w:tcW w:w="81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</w:p>
        </w:tc>
      </w:tr>
      <w:tr w:rsidR="00B13F54" w:rsidTr="00461CC3">
        <w:trPr>
          <w:trHeight w:hRule="exact" w:val="284"/>
          <w:jc w:val="center"/>
        </w:trPr>
        <w:tc>
          <w:tcPr>
            <w:tcW w:w="83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6A5D71" w:rsidRDefault="00B13F54" w:rsidP="00461CC3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6A5D71" w:rsidRDefault="00B13F54" w:rsidP="00461CC3">
            <w:pPr>
              <w:pStyle w:val="afa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6A5D71" w:rsidRDefault="00B13F54" w:rsidP="00461CC3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6A5D71" w:rsidRDefault="00B13F54" w:rsidP="00461CC3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減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增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減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增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減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Chars="10" w:left="24" w:rightChars="10" w:right="24"/>
            </w:pPr>
            <w:r>
              <w:rPr>
                <w:rFonts w:hint="eastAsia"/>
              </w:rPr>
              <w:t>剔除數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</w:pPr>
            <w:r>
              <w:rPr>
                <w:rFonts w:hint="eastAsia"/>
              </w:rPr>
              <w:t>減列數</w:t>
            </w:r>
          </w:p>
        </w:tc>
        <w:tc>
          <w:tcPr>
            <w:tcW w:w="81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B13F54" w:rsidRDefault="00B13F54" w:rsidP="00461CC3">
            <w:pPr>
              <w:pStyle w:val="afa"/>
              <w:ind w:left="72" w:right="72"/>
              <w:jc w:val="both"/>
            </w:pPr>
          </w:p>
        </w:tc>
      </w:tr>
      <w:tr w:rsidR="00B13F54" w:rsidTr="00B13F54">
        <w:trPr>
          <w:trHeight w:hRule="exact" w:val="397"/>
          <w:jc w:val="center"/>
        </w:trPr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</w:tr>
      <w:tr w:rsidR="00B13F54" w:rsidTr="00B13F54">
        <w:trPr>
          <w:trHeight w:hRule="exact" w:val="397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5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81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</w:tr>
      <w:tr w:rsidR="00B13F54" w:rsidTr="00B13F54">
        <w:trPr>
          <w:trHeight w:hRule="exact" w:val="397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5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81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</w:tr>
      <w:tr w:rsidR="00B13F54" w:rsidTr="007431BF">
        <w:trPr>
          <w:trHeight w:hRule="exact" w:val="510"/>
          <w:jc w:val="center"/>
        </w:trPr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bookmarkStart w:id="0" w:name="_GoBack"/>
            <w:bookmarkEnd w:id="0"/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5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/>
                <w:noProof/>
                <w:w w:val="90"/>
                <w:sz w:val="18"/>
                <w:szCs w:val="18"/>
              </w:rPr>
              <w:t>399,820</w:t>
            </w:r>
          </w:p>
        </w:tc>
        <w:tc>
          <w:tcPr>
            <w:tcW w:w="81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B13F54" w:rsidRPr="00D5415F" w:rsidRDefault="00B13F54" w:rsidP="00461CC3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標楷體" w:eastAsia="標楷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</w:tbl>
    <w:p w:rsidR="00B13F54" w:rsidRPr="00E62356" w:rsidRDefault="00B13F54" w:rsidP="00B13F54">
      <w:pPr>
        <w:pStyle w:val="ab"/>
        <w:spacing w:afterLines="50" w:after="180" w:line="240" w:lineRule="auto"/>
        <w:ind w:right="3600"/>
        <w:rPr>
          <w:u w:val="single"/>
        </w:rPr>
      </w:pPr>
    </w:p>
    <w:sectPr w:rsidR="00B13F54" w:rsidRPr="00E62356" w:rsidSect="00954D68"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5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44" w:rsidRDefault="00914D44">
      <w:r>
        <w:separator/>
      </w:r>
    </w:p>
  </w:endnote>
  <w:endnote w:type="continuationSeparator" w:id="0">
    <w:p w:rsidR="00914D44" w:rsidRDefault="0091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D44" w:rsidRPr="00B24300" w:rsidRDefault="00914D44" w:rsidP="00407D2C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Pr="00B24300">
      <w:rPr>
        <w:rFonts w:ascii="標楷體" w:eastAsia="標楷體" w:hAnsi="標楷體" w:hint="eastAsia"/>
        <w:sz w:val="18"/>
        <w:szCs w:val="18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7431BF">
      <w:rPr>
        <w:rStyle w:val="a8"/>
        <w:rFonts w:ascii="標楷體" w:eastAsia="標楷體" w:hAnsi="標楷體"/>
        <w:noProof/>
      </w:rPr>
      <w:t>62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D44" w:rsidRDefault="00914D44" w:rsidP="00044E3F">
    <w:pPr>
      <w:pStyle w:val="a5"/>
      <w:jc w:val="center"/>
    </w:pPr>
    <w:r>
      <w:rPr>
        <w:rFonts w:ascii="標楷體" w:eastAsia="標楷體" w:hAnsi="標楷體" w:hint="eastAsia"/>
      </w:rPr>
      <w:t>己</w:t>
    </w:r>
    <w:r w:rsidRPr="00B24300">
      <w:rPr>
        <w:rFonts w:ascii="標楷體" w:eastAsia="標楷體" w:hAnsi="標楷體" w:hint="eastAsia"/>
        <w:sz w:val="18"/>
        <w:szCs w:val="18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7431BF">
      <w:rPr>
        <w:rStyle w:val="a8"/>
        <w:rFonts w:ascii="標楷體" w:eastAsia="標楷體" w:hAnsi="標楷體"/>
        <w:noProof/>
      </w:rPr>
      <w:t>61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44" w:rsidRDefault="00914D44">
      <w:r>
        <w:separator/>
      </w:r>
    </w:p>
  </w:footnote>
  <w:footnote w:type="continuationSeparator" w:id="0">
    <w:p w:rsidR="00914D44" w:rsidRDefault="00914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CEF514F"/>
    <w:multiLevelType w:val="hybridMultilevel"/>
    <w:tmpl w:val="EECA405C"/>
    <w:lvl w:ilvl="0" w:tplc="3E6C3562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7E2E1D24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4D504CE6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70DC4C26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C46CDEE0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CF9AEBFA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9B1CEF98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511AB018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35123A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>
    <w:abstractNumId w:val="7"/>
  </w:num>
  <w:num w:numId="2">
    <w:abstractNumId w:val="17"/>
  </w:num>
  <w:num w:numId="3">
    <w:abstractNumId w:val="22"/>
  </w:num>
  <w:num w:numId="4">
    <w:abstractNumId w:val="19"/>
  </w:num>
  <w:num w:numId="5">
    <w:abstractNumId w:val="28"/>
  </w:num>
  <w:num w:numId="6">
    <w:abstractNumId w:val="12"/>
  </w:num>
  <w:num w:numId="7">
    <w:abstractNumId w:val="27"/>
  </w:num>
  <w:num w:numId="8">
    <w:abstractNumId w:val="21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  <w:num w:numId="13">
    <w:abstractNumId w:val="24"/>
  </w:num>
  <w:num w:numId="14">
    <w:abstractNumId w:val="29"/>
  </w:num>
  <w:num w:numId="15">
    <w:abstractNumId w:val="2"/>
  </w:num>
  <w:num w:numId="16">
    <w:abstractNumId w:val="5"/>
  </w:num>
  <w:num w:numId="17">
    <w:abstractNumId w:val="25"/>
  </w:num>
  <w:num w:numId="18">
    <w:abstractNumId w:val="15"/>
  </w:num>
  <w:num w:numId="19">
    <w:abstractNumId w:val="9"/>
  </w:num>
  <w:num w:numId="20">
    <w:abstractNumId w:val="14"/>
  </w:num>
  <w:num w:numId="21">
    <w:abstractNumId w:val="20"/>
  </w:num>
  <w:num w:numId="22">
    <w:abstractNumId w:val="8"/>
  </w:num>
  <w:num w:numId="23">
    <w:abstractNumId w:val="13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3"/>
  </w:num>
  <w:num w:numId="28">
    <w:abstractNumId w:val="26"/>
  </w:num>
  <w:num w:numId="29">
    <w:abstractNumId w:val="10"/>
  </w:num>
  <w:num w:numId="30">
    <w:abstractNumId w:val="1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歲出決算修正數明細表L.doc"/>
  </w:mailMerge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F5"/>
    <w:rsid w:val="00002EA9"/>
    <w:rsid w:val="00003A4A"/>
    <w:rsid w:val="00004C33"/>
    <w:rsid w:val="00005D2F"/>
    <w:rsid w:val="00014123"/>
    <w:rsid w:val="0001480C"/>
    <w:rsid w:val="00024667"/>
    <w:rsid w:val="00025BAF"/>
    <w:rsid w:val="00026F89"/>
    <w:rsid w:val="00032336"/>
    <w:rsid w:val="00036074"/>
    <w:rsid w:val="00043AA1"/>
    <w:rsid w:val="00044583"/>
    <w:rsid w:val="00044E3F"/>
    <w:rsid w:val="00044E45"/>
    <w:rsid w:val="000540A6"/>
    <w:rsid w:val="00054875"/>
    <w:rsid w:val="00054C69"/>
    <w:rsid w:val="00061B26"/>
    <w:rsid w:val="00064B68"/>
    <w:rsid w:val="00065A6E"/>
    <w:rsid w:val="00066C76"/>
    <w:rsid w:val="00067D25"/>
    <w:rsid w:val="0007280E"/>
    <w:rsid w:val="00073E3A"/>
    <w:rsid w:val="00075A8C"/>
    <w:rsid w:val="00076BA2"/>
    <w:rsid w:val="00081DF1"/>
    <w:rsid w:val="00083092"/>
    <w:rsid w:val="000833D2"/>
    <w:rsid w:val="00085E35"/>
    <w:rsid w:val="00086E99"/>
    <w:rsid w:val="000901E0"/>
    <w:rsid w:val="0009021E"/>
    <w:rsid w:val="000910DF"/>
    <w:rsid w:val="00095462"/>
    <w:rsid w:val="0009549A"/>
    <w:rsid w:val="00095ABE"/>
    <w:rsid w:val="000965C0"/>
    <w:rsid w:val="000968F8"/>
    <w:rsid w:val="00096AB8"/>
    <w:rsid w:val="0009739A"/>
    <w:rsid w:val="00097885"/>
    <w:rsid w:val="000A00FF"/>
    <w:rsid w:val="000A401F"/>
    <w:rsid w:val="000A4417"/>
    <w:rsid w:val="000A6335"/>
    <w:rsid w:val="000B0162"/>
    <w:rsid w:val="000B07CB"/>
    <w:rsid w:val="000B0E44"/>
    <w:rsid w:val="000B2280"/>
    <w:rsid w:val="000C25B9"/>
    <w:rsid w:val="000C2C81"/>
    <w:rsid w:val="000C3FE4"/>
    <w:rsid w:val="000C581F"/>
    <w:rsid w:val="000C6B17"/>
    <w:rsid w:val="000C7E66"/>
    <w:rsid w:val="000D199D"/>
    <w:rsid w:val="000D548E"/>
    <w:rsid w:val="000D561A"/>
    <w:rsid w:val="000D5D6B"/>
    <w:rsid w:val="000E1307"/>
    <w:rsid w:val="000E400B"/>
    <w:rsid w:val="000E6648"/>
    <w:rsid w:val="000F1A94"/>
    <w:rsid w:val="000F217E"/>
    <w:rsid w:val="000F31CD"/>
    <w:rsid w:val="000F3292"/>
    <w:rsid w:val="000F3924"/>
    <w:rsid w:val="000F5BF5"/>
    <w:rsid w:val="001005DC"/>
    <w:rsid w:val="00101784"/>
    <w:rsid w:val="00104828"/>
    <w:rsid w:val="00105824"/>
    <w:rsid w:val="0011008E"/>
    <w:rsid w:val="00111F19"/>
    <w:rsid w:val="00112128"/>
    <w:rsid w:val="001128AC"/>
    <w:rsid w:val="00113C64"/>
    <w:rsid w:val="001168DC"/>
    <w:rsid w:val="001176DA"/>
    <w:rsid w:val="00123679"/>
    <w:rsid w:val="00123734"/>
    <w:rsid w:val="00126C6E"/>
    <w:rsid w:val="001270B1"/>
    <w:rsid w:val="001322EC"/>
    <w:rsid w:val="0013255E"/>
    <w:rsid w:val="00132AC1"/>
    <w:rsid w:val="00134E0B"/>
    <w:rsid w:val="001414CC"/>
    <w:rsid w:val="00143C2B"/>
    <w:rsid w:val="00143D8C"/>
    <w:rsid w:val="001441B3"/>
    <w:rsid w:val="00145960"/>
    <w:rsid w:val="00152066"/>
    <w:rsid w:val="00154261"/>
    <w:rsid w:val="00162019"/>
    <w:rsid w:val="001639F2"/>
    <w:rsid w:val="00163C26"/>
    <w:rsid w:val="001669E4"/>
    <w:rsid w:val="001722F4"/>
    <w:rsid w:val="001730F0"/>
    <w:rsid w:val="00176560"/>
    <w:rsid w:val="00177AF9"/>
    <w:rsid w:val="00177F13"/>
    <w:rsid w:val="001803EB"/>
    <w:rsid w:val="00182571"/>
    <w:rsid w:val="0018726F"/>
    <w:rsid w:val="00190ECA"/>
    <w:rsid w:val="001920F4"/>
    <w:rsid w:val="00197DAD"/>
    <w:rsid w:val="001A0136"/>
    <w:rsid w:val="001A33A8"/>
    <w:rsid w:val="001A3D2E"/>
    <w:rsid w:val="001A40AA"/>
    <w:rsid w:val="001A5CD0"/>
    <w:rsid w:val="001B1A9D"/>
    <w:rsid w:val="001B3779"/>
    <w:rsid w:val="001B4A7F"/>
    <w:rsid w:val="001B519A"/>
    <w:rsid w:val="001B6085"/>
    <w:rsid w:val="001B616E"/>
    <w:rsid w:val="001B7928"/>
    <w:rsid w:val="001C4F10"/>
    <w:rsid w:val="001C61B2"/>
    <w:rsid w:val="001C6EF5"/>
    <w:rsid w:val="001C7118"/>
    <w:rsid w:val="001C727C"/>
    <w:rsid w:val="001D04ED"/>
    <w:rsid w:val="001D0713"/>
    <w:rsid w:val="001D1E04"/>
    <w:rsid w:val="001D2402"/>
    <w:rsid w:val="001D5E1F"/>
    <w:rsid w:val="001D6081"/>
    <w:rsid w:val="001E069C"/>
    <w:rsid w:val="001E2A42"/>
    <w:rsid w:val="001F06CE"/>
    <w:rsid w:val="001F0E6E"/>
    <w:rsid w:val="001F1605"/>
    <w:rsid w:val="001F1D59"/>
    <w:rsid w:val="001F58CF"/>
    <w:rsid w:val="001F64C6"/>
    <w:rsid w:val="00201361"/>
    <w:rsid w:val="002028D3"/>
    <w:rsid w:val="00202B0F"/>
    <w:rsid w:val="00202CB2"/>
    <w:rsid w:val="002049B6"/>
    <w:rsid w:val="00206932"/>
    <w:rsid w:val="00206FE6"/>
    <w:rsid w:val="0020758E"/>
    <w:rsid w:val="00211268"/>
    <w:rsid w:val="002143C4"/>
    <w:rsid w:val="00217EF0"/>
    <w:rsid w:val="00222C03"/>
    <w:rsid w:val="00223490"/>
    <w:rsid w:val="00223741"/>
    <w:rsid w:val="002258F7"/>
    <w:rsid w:val="0022764D"/>
    <w:rsid w:val="00231F60"/>
    <w:rsid w:val="00233A97"/>
    <w:rsid w:val="002355E6"/>
    <w:rsid w:val="002358C1"/>
    <w:rsid w:val="00237007"/>
    <w:rsid w:val="002377AC"/>
    <w:rsid w:val="00243A94"/>
    <w:rsid w:val="00243D6B"/>
    <w:rsid w:val="00244B17"/>
    <w:rsid w:val="00245760"/>
    <w:rsid w:val="00245CBC"/>
    <w:rsid w:val="00246D05"/>
    <w:rsid w:val="002500B3"/>
    <w:rsid w:val="00253686"/>
    <w:rsid w:val="00253731"/>
    <w:rsid w:val="00253F11"/>
    <w:rsid w:val="002540AD"/>
    <w:rsid w:val="00255EBE"/>
    <w:rsid w:val="002609B4"/>
    <w:rsid w:val="00262207"/>
    <w:rsid w:val="00270B2F"/>
    <w:rsid w:val="00271456"/>
    <w:rsid w:val="00271C42"/>
    <w:rsid w:val="00272403"/>
    <w:rsid w:val="002742C0"/>
    <w:rsid w:val="002779E2"/>
    <w:rsid w:val="0028166D"/>
    <w:rsid w:val="00284882"/>
    <w:rsid w:val="002926D1"/>
    <w:rsid w:val="002931B5"/>
    <w:rsid w:val="0029405E"/>
    <w:rsid w:val="002950E7"/>
    <w:rsid w:val="002A2675"/>
    <w:rsid w:val="002A4148"/>
    <w:rsid w:val="002A7A0E"/>
    <w:rsid w:val="002B1B51"/>
    <w:rsid w:val="002B2657"/>
    <w:rsid w:val="002B267B"/>
    <w:rsid w:val="002B3377"/>
    <w:rsid w:val="002B4256"/>
    <w:rsid w:val="002C22E5"/>
    <w:rsid w:val="002C321B"/>
    <w:rsid w:val="002C35A2"/>
    <w:rsid w:val="002C4ECA"/>
    <w:rsid w:val="002C4FDB"/>
    <w:rsid w:val="002C651C"/>
    <w:rsid w:val="002C78CB"/>
    <w:rsid w:val="002C798A"/>
    <w:rsid w:val="002D1032"/>
    <w:rsid w:val="002D35C9"/>
    <w:rsid w:val="002D3AFC"/>
    <w:rsid w:val="002D523E"/>
    <w:rsid w:val="002D6B59"/>
    <w:rsid w:val="002E13C8"/>
    <w:rsid w:val="002E2283"/>
    <w:rsid w:val="002E7D36"/>
    <w:rsid w:val="002F336E"/>
    <w:rsid w:val="002F39EA"/>
    <w:rsid w:val="002F41D9"/>
    <w:rsid w:val="002F4D48"/>
    <w:rsid w:val="002F7C33"/>
    <w:rsid w:val="0030355D"/>
    <w:rsid w:val="0030397B"/>
    <w:rsid w:val="00304F24"/>
    <w:rsid w:val="00305806"/>
    <w:rsid w:val="00307387"/>
    <w:rsid w:val="00312FCB"/>
    <w:rsid w:val="00314F51"/>
    <w:rsid w:val="003166CF"/>
    <w:rsid w:val="00317235"/>
    <w:rsid w:val="0032152F"/>
    <w:rsid w:val="00326636"/>
    <w:rsid w:val="00340FF2"/>
    <w:rsid w:val="003413BB"/>
    <w:rsid w:val="00341C5A"/>
    <w:rsid w:val="00341E85"/>
    <w:rsid w:val="00344A24"/>
    <w:rsid w:val="00350B92"/>
    <w:rsid w:val="00351899"/>
    <w:rsid w:val="00355FA5"/>
    <w:rsid w:val="00357F2D"/>
    <w:rsid w:val="00360414"/>
    <w:rsid w:val="0036539A"/>
    <w:rsid w:val="00367F36"/>
    <w:rsid w:val="00371500"/>
    <w:rsid w:val="00371E92"/>
    <w:rsid w:val="00373162"/>
    <w:rsid w:val="003768F2"/>
    <w:rsid w:val="00383AC0"/>
    <w:rsid w:val="00386978"/>
    <w:rsid w:val="003870D4"/>
    <w:rsid w:val="003937B5"/>
    <w:rsid w:val="00394FB0"/>
    <w:rsid w:val="00395B7A"/>
    <w:rsid w:val="003A0C33"/>
    <w:rsid w:val="003A1CAC"/>
    <w:rsid w:val="003A2E7A"/>
    <w:rsid w:val="003A30BC"/>
    <w:rsid w:val="003A37BC"/>
    <w:rsid w:val="003A495B"/>
    <w:rsid w:val="003A6E4B"/>
    <w:rsid w:val="003B0669"/>
    <w:rsid w:val="003B2616"/>
    <w:rsid w:val="003B652E"/>
    <w:rsid w:val="003C0A34"/>
    <w:rsid w:val="003C12C2"/>
    <w:rsid w:val="003C1542"/>
    <w:rsid w:val="003C1E6B"/>
    <w:rsid w:val="003C235A"/>
    <w:rsid w:val="003C3B7F"/>
    <w:rsid w:val="003C6153"/>
    <w:rsid w:val="003C6F68"/>
    <w:rsid w:val="003D19D5"/>
    <w:rsid w:val="003D5790"/>
    <w:rsid w:val="003E5057"/>
    <w:rsid w:val="003E7355"/>
    <w:rsid w:val="003F27C4"/>
    <w:rsid w:val="003F2D6B"/>
    <w:rsid w:val="003F4C9A"/>
    <w:rsid w:val="003F77F3"/>
    <w:rsid w:val="003F7EEB"/>
    <w:rsid w:val="00400B0B"/>
    <w:rsid w:val="00402A33"/>
    <w:rsid w:val="004030AA"/>
    <w:rsid w:val="00403530"/>
    <w:rsid w:val="00404E73"/>
    <w:rsid w:val="00407284"/>
    <w:rsid w:val="00407D2C"/>
    <w:rsid w:val="00411C64"/>
    <w:rsid w:val="0041314D"/>
    <w:rsid w:val="004146FF"/>
    <w:rsid w:val="00415AC3"/>
    <w:rsid w:val="00415E06"/>
    <w:rsid w:val="0042075D"/>
    <w:rsid w:val="0042341C"/>
    <w:rsid w:val="004254A3"/>
    <w:rsid w:val="004263A2"/>
    <w:rsid w:val="0043140F"/>
    <w:rsid w:val="0043328C"/>
    <w:rsid w:val="004349B0"/>
    <w:rsid w:val="00436851"/>
    <w:rsid w:val="00437346"/>
    <w:rsid w:val="00437B75"/>
    <w:rsid w:val="00441655"/>
    <w:rsid w:val="004468C2"/>
    <w:rsid w:val="00446B8E"/>
    <w:rsid w:val="00450022"/>
    <w:rsid w:val="00450146"/>
    <w:rsid w:val="0045733D"/>
    <w:rsid w:val="00460436"/>
    <w:rsid w:val="004623DB"/>
    <w:rsid w:val="00462A1C"/>
    <w:rsid w:val="00463DF7"/>
    <w:rsid w:val="0046417F"/>
    <w:rsid w:val="00470B75"/>
    <w:rsid w:val="00472F66"/>
    <w:rsid w:val="00472FA8"/>
    <w:rsid w:val="00480536"/>
    <w:rsid w:val="004845C1"/>
    <w:rsid w:val="00487E06"/>
    <w:rsid w:val="004930E0"/>
    <w:rsid w:val="004933CB"/>
    <w:rsid w:val="004A15C1"/>
    <w:rsid w:val="004A3CE2"/>
    <w:rsid w:val="004A3F18"/>
    <w:rsid w:val="004A7FE3"/>
    <w:rsid w:val="004B0674"/>
    <w:rsid w:val="004B0938"/>
    <w:rsid w:val="004B32F5"/>
    <w:rsid w:val="004B7DC3"/>
    <w:rsid w:val="004C35E8"/>
    <w:rsid w:val="004C3783"/>
    <w:rsid w:val="004C41F7"/>
    <w:rsid w:val="004C50F2"/>
    <w:rsid w:val="004D23F2"/>
    <w:rsid w:val="004D2EC5"/>
    <w:rsid w:val="004D4091"/>
    <w:rsid w:val="004D630E"/>
    <w:rsid w:val="004D70C8"/>
    <w:rsid w:val="004D7426"/>
    <w:rsid w:val="004E1054"/>
    <w:rsid w:val="004E259B"/>
    <w:rsid w:val="004E2604"/>
    <w:rsid w:val="004E2F30"/>
    <w:rsid w:val="004E543E"/>
    <w:rsid w:val="004E6F3C"/>
    <w:rsid w:val="004E7218"/>
    <w:rsid w:val="004E7AD4"/>
    <w:rsid w:val="004F00B9"/>
    <w:rsid w:val="004F1AEC"/>
    <w:rsid w:val="004F2613"/>
    <w:rsid w:val="004F2866"/>
    <w:rsid w:val="0050094E"/>
    <w:rsid w:val="005013EA"/>
    <w:rsid w:val="00505441"/>
    <w:rsid w:val="0050556A"/>
    <w:rsid w:val="00507953"/>
    <w:rsid w:val="00512E42"/>
    <w:rsid w:val="005152E4"/>
    <w:rsid w:val="00521A45"/>
    <w:rsid w:val="0052522E"/>
    <w:rsid w:val="00530817"/>
    <w:rsid w:val="00532608"/>
    <w:rsid w:val="00534DB9"/>
    <w:rsid w:val="00534F3E"/>
    <w:rsid w:val="00536CD3"/>
    <w:rsid w:val="0053752D"/>
    <w:rsid w:val="0054005B"/>
    <w:rsid w:val="0054009C"/>
    <w:rsid w:val="00540587"/>
    <w:rsid w:val="00541731"/>
    <w:rsid w:val="0054229D"/>
    <w:rsid w:val="00543308"/>
    <w:rsid w:val="00544970"/>
    <w:rsid w:val="005473B0"/>
    <w:rsid w:val="00547A04"/>
    <w:rsid w:val="00550146"/>
    <w:rsid w:val="00556322"/>
    <w:rsid w:val="00560239"/>
    <w:rsid w:val="00562D72"/>
    <w:rsid w:val="00564D33"/>
    <w:rsid w:val="0057026A"/>
    <w:rsid w:val="00573760"/>
    <w:rsid w:val="00575A70"/>
    <w:rsid w:val="00575AE5"/>
    <w:rsid w:val="00575E02"/>
    <w:rsid w:val="00576D11"/>
    <w:rsid w:val="00576FA9"/>
    <w:rsid w:val="00577B8A"/>
    <w:rsid w:val="0058080A"/>
    <w:rsid w:val="00582DE5"/>
    <w:rsid w:val="00583714"/>
    <w:rsid w:val="005864C9"/>
    <w:rsid w:val="005864D6"/>
    <w:rsid w:val="00587DBF"/>
    <w:rsid w:val="00587EE6"/>
    <w:rsid w:val="00590992"/>
    <w:rsid w:val="00591DC3"/>
    <w:rsid w:val="00595CED"/>
    <w:rsid w:val="005963E5"/>
    <w:rsid w:val="00596A15"/>
    <w:rsid w:val="00596A85"/>
    <w:rsid w:val="005A6F10"/>
    <w:rsid w:val="005B0E55"/>
    <w:rsid w:val="005B5687"/>
    <w:rsid w:val="005B582D"/>
    <w:rsid w:val="005B7051"/>
    <w:rsid w:val="005B74B8"/>
    <w:rsid w:val="005C0402"/>
    <w:rsid w:val="005C1C03"/>
    <w:rsid w:val="005C538B"/>
    <w:rsid w:val="005C5644"/>
    <w:rsid w:val="005C5DCD"/>
    <w:rsid w:val="005C63E4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40FC"/>
    <w:rsid w:val="005F109E"/>
    <w:rsid w:val="005F12D8"/>
    <w:rsid w:val="005F13EC"/>
    <w:rsid w:val="005F623F"/>
    <w:rsid w:val="005F6C12"/>
    <w:rsid w:val="005F7327"/>
    <w:rsid w:val="006002BD"/>
    <w:rsid w:val="006017B3"/>
    <w:rsid w:val="006029E1"/>
    <w:rsid w:val="0060366D"/>
    <w:rsid w:val="00603FA8"/>
    <w:rsid w:val="006047DA"/>
    <w:rsid w:val="00605289"/>
    <w:rsid w:val="00605344"/>
    <w:rsid w:val="00610FDE"/>
    <w:rsid w:val="00613EAE"/>
    <w:rsid w:val="00615DAB"/>
    <w:rsid w:val="006161DB"/>
    <w:rsid w:val="00621B52"/>
    <w:rsid w:val="00623A2F"/>
    <w:rsid w:val="006250E6"/>
    <w:rsid w:val="00626611"/>
    <w:rsid w:val="00630C03"/>
    <w:rsid w:val="0063117D"/>
    <w:rsid w:val="00631676"/>
    <w:rsid w:val="00632BCD"/>
    <w:rsid w:val="00635032"/>
    <w:rsid w:val="006355BA"/>
    <w:rsid w:val="00637976"/>
    <w:rsid w:val="00637A0F"/>
    <w:rsid w:val="00640427"/>
    <w:rsid w:val="00640BEA"/>
    <w:rsid w:val="0064462D"/>
    <w:rsid w:val="00647031"/>
    <w:rsid w:val="00654CA2"/>
    <w:rsid w:val="00660286"/>
    <w:rsid w:val="006617EA"/>
    <w:rsid w:val="00662A92"/>
    <w:rsid w:val="006630D4"/>
    <w:rsid w:val="006658D6"/>
    <w:rsid w:val="00665A50"/>
    <w:rsid w:val="00666EAC"/>
    <w:rsid w:val="00675D53"/>
    <w:rsid w:val="00682D1F"/>
    <w:rsid w:val="00683F22"/>
    <w:rsid w:val="00687FB3"/>
    <w:rsid w:val="00690678"/>
    <w:rsid w:val="00690B71"/>
    <w:rsid w:val="00691D4D"/>
    <w:rsid w:val="006A13CD"/>
    <w:rsid w:val="006A18E1"/>
    <w:rsid w:val="006A3897"/>
    <w:rsid w:val="006A4E36"/>
    <w:rsid w:val="006A6ED6"/>
    <w:rsid w:val="006B5568"/>
    <w:rsid w:val="006B5940"/>
    <w:rsid w:val="006B6402"/>
    <w:rsid w:val="006B708F"/>
    <w:rsid w:val="006C0BD0"/>
    <w:rsid w:val="006C0C61"/>
    <w:rsid w:val="006C210A"/>
    <w:rsid w:val="006C2913"/>
    <w:rsid w:val="006C3B89"/>
    <w:rsid w:val="006C4F51"/>
    <w:rsid w:val="006C7119"/>
    <w:rsid w:val="006C7EB4"/>
    <w:rsid w:val="006D1B5D"/>
    <w:rsid w:val="006D32A5"/>
    <w:rsid w:val="006D5B6C"/>
    <w:rsid w:val="006D60B5"/>
    <w:rsid w:val="006E1002"/>
    <w:rsid w:val="006E15CE"/>
    <w:rsid w:val="006E1DAC"/>
    <w:rsid w:val="006E2630"/>
    <w:rsid w:val="006E2D12"/>
    <w:rsid w:val="006E4799"/>
    <w:rsid w:val="006E5479"/>
    <w:rsid w:val="006F08CB"/>
    <w:rsid w:val="006F1DB0"/>
    <w:rsid w:val="006F4CDA"/>
    <w:rsid w:val="006F570D"/>
    <w:rsid w:val="00700B58"/>
    <w:rsid w:val="00701FE8"/>
    <w:rsid w:val="00703199"/>
    <w:rsid w:val="00704FD5"/>
    <w:rsid w:val="00705D86"/>
    <w:rsid w:val="00707BBD"/>
    <w:rsid w:val="00712CDE"/>
    <w:rsid w:val="00713326"/>
    <w:rsid w:val="00714EFA"/>
    <w:rsid w:val="00720A58"/>
    <w:rsid w:val="00720B85"/>
    <w:rsid w:val="00721C1A"/>
    <w:rsid w:val="00723068"/>
    <w:rsid w:val="007238C6"/>
    <w:rsid w:val="00723D2B"/>
    <w:rsid w:val="007300C9"/>
    <w:rsid w:val="00731EDA"/>
    <w:rsid w:val="00732DD4"/>
    <w:rsid w:val="0073343F"/>
    <w:rsid w:val="0073501C"/>
    <w:rsid w:val="00736697"/>
    <w:rsid w:val="007403FF"/>
    <w:rsid w:val="007431BF"/>
    <w:rsid w:val="00743D98"/>
    <w:rsid w:val="00750084"/>
    <w:rsid w:val="00750617"/>
    <w:rsid w:val="00755782"/>
    <w:rsid w:val="007620B3"/>
    <w:rsid w:val="00765BEE"/>
    <w:rsid w:val="00766F24"/>
    <w:rsid w:val="007677F9"/>
    <w:rsid w:val="00767AEF"/>
    <w:rsid w:val="007718FD"/>
    <w:rsid w:val="00771F8D"/>
    <w:rsid w:val="007723E5"/>
    <w:rsid w:val="007727A3"/>
    <w:rsid w:val="00772F08"/>
    <w:rsid w:val="00774FE5"/>
    <w:rsid w:val="00775158"/>
    <w:rsid w:val="0077518F"/>
    <w:rsid w:val="00780309"/>
    <w:rsid w:val="00780FB8"/>
    <w:rsid w:val="00781D02"/>
    <w:rsid w:val="00782DB2"/>
    <w:rsid w:val="0079576F"/>
    <w:rsid w:val="00795A83"/>
    <w:rsid w:val="00795DFA"/>
    <w:rsid w:val="00796655"/>
    <w:rsid w:val="007A1247"/>
    <w:rsid w:val="007A22FE"/>
    <w:rsid w:val="007A4EF0"/>
    <w:rsid w:val="007A6EE7"/>
    <w:rsid w:val="007A7C6B"/>
    <w:rsid w:val="007B2292"/>
    <w:rsid w:val="007B3C88"/>
    <w:rsid w:val="007C58B2"/>
    <w:rsid w:val="007D006B"/>
    <w:rsid w:val="007D0839"/>
    <w:rsid w:val="007D2310"/>
    <w:rsid w:val="007D34FF"/>
    <w:rsid w:val="007D7CB1"/>
    <w:rsid w:val="007E3877"/>
    <w:rsid w:val="007E5576"/>
    <w:rsid w:val="007F0E87"/>
    <w:rsid w:val="007F169D"/>
    <w:rsid w:val="008007E5"/>
    <w:rsid w:val="00803B7E"/>
    <w:rsid w:val="0081017E"/>
    <w:rsid w:val="00811528"/>
    <w:rsid w:val="00812A6E"/>
    <w:rsid w:val="0081339C"/>
    <w:rsid w:val="00813C88"/>
    <w:rsid w:val="00817D77"/>
    <w:rsid w:val="00820BF2"/>
    <w:rsid w:val="008222A1"/>
    <w:rsid w:val="0082661E"/>
    <w:rsid w:val="00831E03"/>
    <w:rsid w:val="00832ABA"/>
    <w:rsid w:val="0083319F"/>
    <w:rsid w:val="00833259"/>
    <w:rsid w:val="00835FE0"/>
    <w:rsid w:val="0083635C"/>
    <w:rsid w:val="008408AC"/>
    <w:rsid w:val="00841917"/>
    <w:rsid w:val="0084415E"/>
    <w:rsid w:val="00844EBD"/>
    <w:rsid w:val="00847D69"/>
    <w:rsid w:val="008552E1"/>
    <w:rsid w:val="00855662"/>
    <w:rsid w:val="00856A05"/>
    <w:rsid w:val="00856E9D"/>
    <w:rsid w:val="00856EDA"/>
    <w:rsid w:val="00865ECD"/>
    <w:rsid w:val="008740C4"/>
    <w:rsid w:val="00875928"/>
    <w:rsid w:val="00876571"/>
    <w:rsid w:val="00877CE5"/>
    <w:rsid w:val="00880A04"/>
    <w:rsid w:val="008810A4"/>
    <w:rsid w:val="00882590"/>
    <w:rsid w:val="008848FE"/>
    <w:rsid w:val="00891E8C"/>
    <w:rsid w:val="00892A88"/>
    <w:rsid w:val="00895C2B"/>
    <w:rsid w:val="00896447"/>
    <w:rsid w:val="00896A59"/>
    <w:rsid w:val="008A2DF0"/>
    <w:rsid w:val="008A34FA"/>
    <w:rsid w:val="008A414D"/>
    <w:rsid w:val="008A5025"/>
    <w:rsid w:val="008A7714"/>
    <w:rsid w:val="008B1E09"/>
    <w:rsid w:val="008B482A"/>
    <w:rsid w:val="008B5369"/>
    <w:rsid w:val="008B5414"/>
    <w:rsid w:val="008B61B7"/>
    <w:rsid w:val="008B635F"/>
    <w:rsid w:val="008C0458"/>
    <w:rsid w:val="008C0879"/>
    <w:rsid w:val="008C0D70"/>
    <w:rsid w:val="008C1743"/>
    <w:rsid w:val="008D0285"/>
    <w:rsid w:val="008D0DDB"/>
    <w:rsid w:val="008D27C5"/>
    <w:rsid w:val="008D3346"/>
    <w:rsid w:val="008E0FA2"/>
    <w:rsid w:val="008E2D62"/>
    <w:rsid w:val="008E5C85"/>
    <w:rsid w:val="008E6E8D"/>
    <w:rsid w:val="008F4B8B"/>
    <w:rsid w:val="00900A1E"/>
    <w:rsid w:val="00901B13"/>
    <w:rsid w:val="00903628"/>
    <w:rsid w:val="009049F4"/>
    <w:rsid w:val="00905409"/>
    <w:rsid w:val="0091038B"/>
    <w:rsid w:val="00913E0E"/>
    <w:rsid w:val="00914D44"/>
    <w:rsid w:val="00915C38"/>
    <w:rsid w:val="0092143D"/>
    <w:rsid w:val="00922923"/>
    <w:rsid w:val="00922B1F"/>
    <w:rsid w:val="00922BC5"/>
    <w:rsid w:val="00922DC3"/>
    <w:rsid w:val="00924BD3"/>
    <w:rsid w:val="00924E4D"/>
    <w:rsid w:val="00926A66"/>
    <w:rsid w:val="00927CE2"/>
    <w:rsid w:val="0093186B"/>
    <w:rsid w:val="00931BBA"/>
    <w:rsid w:val="009326D6"/>
    <w:rsid w:val="009360D7"/>
    <w:rsid w:val="00936D1B"/>
    <w:rsid w:val="00940598"/>
    <w:rsid w:val="00942AE9"/>
    <w:rsid w:val="00950F0F"/>
    <w:rsid w:val="00953F00"/>
    <w:rsid w:val="009545F4"/>
    <w:rsid w:val="00954D68"/>
    <w:rsid w:val="0096275D"/>
    <w:rsid w:val="00963A0D"/>
    <w:rsid w:val="00975BEB"/>
    <w:rsid w:val="00975EC1"/>
    <w:rsid w:val="00976F25"/>
    <w:rsid w:val="0098269D"/>
    <w:rsid w:val="00982B19"/>
    <w:rsid w:val="009830CB"/>
    <w:rsid w:val="00984804"/>
    <w:rsid w:val="009849EF"/>
    <w:rsid w:val="00985746"/>
    <w:rsid w:val="00991FDB"/>
    <w:rsid w:val="00994A9F"/>
    <w:rsid w:val="00995338"/>
    <w:rsid w:val="009A04B8"/>
    <w:rsid w:val="009A098D"/>
    <w:rsid w:val="009A2E15"/>
    <w:rsid w:val="009A3BD4"/>
    <w:rsid w:val="009A71EC"/>
    <w:rsid w:val="009A758D"/>
    <w:rsid w:val="009A7857"/>
    <w:rsid w:val="009B2012"/>
    <w:rsid w:val="009B2A03"/>
    <w:rsid w:val="009B2C4F"/>
    <w:rsid w:val="009C6DB7"/>
    <w:rsid w:val="009C71A3"/>
    <w:rsid w:val="009D0AC9"/>
    <w:rsid w:val="009D3F8D"/>
    <w:rsid w:val="009D48EA"/>
    <w:rsid w:val="009D543B"/>
    <w:rsid w:val="009D6E88"/>
    <w:rsid w:val="009E1408"/>
    <w:rsid w:val="009E209A"/>
    <w:rsid w:val="009E53FA"/>
    <w:rsid w:val="009E709B"/>
    <w:rsid w:val="009E7D09"/>
    <w:rsid w:val="009F00ED"/>
    <w:rsid w:val="009F1290"/>
    <w:rsid w:val="009F2AD7"/>
    <w:rsid w:val="009F2DFC"/>
    <w:rsid w:val="009F34BF"/>
    <w:rsid w:val="009F3C8B"/>
    <w:rsid w:val="009F5406"/>
    <w:rsid w:val="00A0236F"/>
    <w:rsid w:val="00A0414F"/>
    <w:rsid w:val="00A04ED7"/>
    <w:rsid w:val="00A06F70"/>
    <w:rsid w:val="00A07170"/>
    <w:rsid w:val="00A124E6"/>
    <w:rsid w:val="00A12971"/>
    <w:rsid w:val="00A12DE6"/>
    <w:rsid w:val="00A12EFB"/>
    <w:rsid w:val="00A1638C"/>
    <w:rsid w:val="00A2117E"/>
    <w:rsid w:val="00A2143B"/>
    <w:rsid w:val="00A2207B"/>
    <w:rsid w:val="00A251CD"/>
    <w:rsid w:val="00A2572B"/>
    <w:rsid w:val="00A30B59"/>
    <w:rsid w:val="00A35218"/>
    <w:rsid w:val="00A35B87"/>
    <w:rsid w:val="00A36EBD"/>
    <w:rsid w:val="00A37289"/>
    <w:rsid w:val="00A37907"/>
    <w:rsid w:val="00A41E8E"/>
    <w:rsid w:val="00A4486F"/>
    <w:rsid w:val="00A4717B"/>
    <w:rsid w:val="00A477A4"/>
    <w:rsid w:val="00A50EB3"/>
    <w:rsid w:val="00A52795"/>
    <w:rsid w:val="00A53E6E"/>
    <w:rsid w:val="00A54E24"/>
    <w:rsid w:val="00A578D2"/>
    <w:rsid w:val="00A57BD1"/>
    <w:rsid w:val="00A57E54"/>
    <w:rsid w:val="00A60AFE"/>
    <w:rsid w:val="00A60BF4"/>
    <w:rsid w:val="00A622BC"/>
    <w:rsid w:val="00A654E1"/>
    <w:rsid w:val="00A65864"/>
    <w:rsid w:val="00A736C7"/>
    <w:rsid w:val="00A761B2"/>
    <w:rsid w:val="00A76CDF"/>
    <w:rsid w:val="00A82A40"/>
    <w:rsid w:val="00A83825"/>
    <w:rsid w:val="00A84A94"/>
    <w:rsid w:val="00A8527B"/>
    <w:rsid w:val="00A871B8"/>
    <w:rsid w:val="00A91070"/>
    <w:rsid w:val="00A967FC"/>
    <w:rsid w:val="00A972D4"/>
    <w:rsid w:val="00AA039A"/>
    <w:rsid w:val="00AA15C1"/>
    <w:rsid w:val="00AA374B"/>
    <w:rsid w:val="00AA4F6F"/>
    <w:rsid w:val="00AB0FC2"/>
    <w:rsid w:val="00AC0C54"/>
    <w:rsid w:val="00AC5CEB"/>
    <w:rsid w:val="00AC601D"/>
    <w:rsid w:val="00AC6A00"/>
    <w:rsid w:val="00AC6C28"/>
    <w:rsid w:val="00AC6D17"/>
    <w:rsid w:val="00AC74AA"/>
    <w:rsid w:val="00AD29CD"/>
    <w:rsid w:val="00AD4487"/>
    <w:rsid w:val="00AD6FB1"/>
    <w:rsid w:val="00AD74C3"/>
    <w:rsid w:val="00AD7A1B"/>
    <w:rsid w:val="00AE4CB5"/>
    <w:rsid w:val="00AE57E9"/>
    <w:rsid w:val="00AE7927"/>
    <w:rsid w:val="00AF3306"/>
    <w:rsid w:val="00AF5F60"/>
    <w:rsid w:val="00AF5FED"/>
    <w:rsid w:val="00B007FA"/>
    <w:rsid w:val="00B00E5A"/>
    <w:rsid w:val="00B01440"/>
    <w:rsid w:val="00B04789"/>
    <w:rsid w:val="00B04EBA"/>
    <w:rsid w:val="00B1019D"/>
    <w:rsid w:val="00B12D60"/>
    <w:rsid w:val="00B13F54"/>
    <w:rsid w:val="00B15454"/>
    <w:rsid w:val="00B1647B"/>
    <w:rsid w:val="00B16E57"/>
    <w:rsid w:val="00B1798F"/>
    <w:rsid w:val="00B2003F"/>
    <w:rsid w:val="00B2011A"/>
    <w:rsid w:val="00B218D4"/>
    <w:rsid w:val="00B23522"/>
    <w:rsid w:val="00B24300"/>
    <w:rsid w:val="00B251D1"/>
    <w:rsid w:val="00B26183"/>
    <w:rsid w:val="00B27FB5"/>
    <w:rsid w:val="00B301D2"/>
    <w:rsid w:val="00B3022D"/>
    <w:rsid w:val="00B30E83"/>
    <w:rsid w:val="00B313DA"/>
    <w:rsid w:val="00B35924"/>
    <w:rsid w:val="00B359A3"/>
    <w:rsid w:val="00B35CE5"/>
    <w:rsid w:val="00B372F5"/>
    <w:rsid w:val="00B44C53"/>
    <w:rsid w:val="00B45C4A"/>
    <w:rsid w:val="00B515E5"/>
    <w:rsid w:val="00B532D1"/>
    <w:rsid w:val="00B54587"/>
    <w:rsid w:val="00B54F89"/>
    <w:rsid w:val="00B5597F"/>
    <w:rsid w:val="00B56791"/>
    <w:rsid w:val="00B56BD1"/>
    <w:rsid w:val="00B576BA"/>
    <w:rsid w:val="00B63562"/>
    <w:rsid w:val="00B639AC"/>
    <w:rsid w:val="00B64E50"/>
    <w:rsid w:val="00B6654C"/>
    <w:rsid w:val="00B6658C"/>
    <w:rsid w:val="00B67859"/>
    <w:rsid w:val="00B71DAE"/>
    <w:rsid w:val="00B723C9"/>
    <w:rsid w:val="00B74990"/>
    <w:rsid w:val="00B75989"/>
    <w:rsid w:val="00B7785B"/>
    <w:rsid w:val="00B81C8C"/>
    <w:rsid w:val="00B81CEF"/>
    <w:rsid w:val="00B8247B"/>
    <w:rsid w:val="00B828E7"/>
    <w:rsid w:val="00B82F95"/>
    <w:rsid w:val="00B867B8"/>
    <w:rsid w:val="00B90ED6"/>
    <w:rsid w:val="00B92B75"/>
    <w:rsid w:val="00B92EC2"/>
    <w:rsid w:val="00B933C6"/>
    <w:rsid w:val="00B940D7"/>
    <w:rsid w:val="00BA1EFC"/>
    <w:rsid w:val="00BA2DB8"/>
    <w:rsid w:val="00BA7EFE"/>
    <w:rsid w:val="00BB00CF"/>
    <w:rsid w:val="00BB051D"/>
    <w:rsid w:val="00BB1337"/>
    <w:rsid w:val="00BB4A1A"/>
    <w:rsid w:val="00BB4CA3"/>
    <w:rsid w:val="00BB51E2"/>
    <w:rsid w:val="00BB6BE5"/>
    <w:rsid w:val="00BC1104"/>
    <w:rsid w:val="00BC23F5"/>
    <w:rsid w:val="00BC3CF3"/>
    <w:rsid w:val="00BC3E55"/>
    <w:rsid w:val="00BC4826"/>
    <w:rsid w:val="00BC6D34"/>
    <w:rsid w:val="00BC7D90"/>
    <w:rsid w:val="00BC7E01"/>
    <w:rsid w:val="00BD1E96"/>
    <w:rsid w:val="00BD226D"/>
    <w:rsid w:val="00BD495F"/>
    <w:rsid w:val="00BD76E9"/>
    <w:rsid w:val="00BE0242"/>
    <w:rsid w:val="00BE088E"/>
    <w:rsid w:val="00BE0B7E"/>
    <w:rsid w:val="00BE2C77"/>
    <w:rsid w:val="00BE372F"/>
    <w:rsid w:val="00BE4198"/>
    <w:rsid w:val="00BE5A91"/>
    <w:rsid w:val="00BE6DE7"/>
    <w:rsid w:val="00BF0D93"/>
    <w:rsid w:val="00BF1D37"/>
    <w:rsid w:val="00C001A5"/>
    <w:rsid w:val="00C00BD3"/>
    <w:rsid w:val="00C21E99"/>
    <w:rsid w:val="00C22185"/>
    <w:rsid w:val="00C22B5C"/>
    <w:rsid w:val="00C2712C"/>
    <w:rsid w:val="00C27F0C"/>
    <w:rsid w:val="00C30464"/>
    <w:rsid w:val="00C306E1"/>
    <w:rsid w:val="00C37196"/>
    <w:rsid w:val="00C37730"/>
    <w:rsid w:val="00C4354E"/>
    <w:rsid w:val="00C4396A"/>
    <w:rsid w:val="00C44451"/>
    <w:rsid w:val="00C45056"/>
    <w:rsid w:val="00C47EF5"/>
    <w:rsid w:val="00C5218E"/>
    <w:rsid w:val="00C531D3"/>
    <w:rsid w:val="00C54CD6"/>
    <w:rsid w:val="00C54D35"/>
    <w:rsid w:val="00C558C9"/>
    <w:rsid w:val="00C56C75"/>
    <w:rsid w:val="00C670D7"/>
    <w:rsid w:val="00C700FC"/>
    <w:rsid w:val="00C702A5"/>
    <w:rsid w:val="00C71814"/>
    <w:rsid w:val="00C71CFC"/>
    <w:rsid w:val="00C73302"/>
    <w:rsid w:val="00C74CE2"/>
    <w:rsid w:val="00C77B8D"/>
    <w:rsid w:val="00C80FE2"/>
    <w:rsid w:val="00C83CFB"/>
    <w:rsid w:val="00C84A20"/>
    <w:rsid w:val="00C855AF"/>
    <w:rsid w:val="00CA0937"/>
    <w:rsid w:val="00CA13A6"/>
    <w:rsid w:val="00CA3CB6"/>
    <w:rsid w:val="00CA40F3"/>
    <w:rsid w:val="00CA4BE9"/>
    <w:rsid w:val="00CA6DA2"/>
    <w:rsid w:val="00CB5F2D"/>
    <w:rsid w:val="00CB64A8"/>
    <w:rsid w:val="00CC0AD4"/>
    <w:rsid w:val="00CC2E88"/>
    <w:rsid w:val="00CC3A46"/>
    <w:rsid w:val="00CC445C"/>
    <w:rsid w:val="00CC5B0A"/>
    <w:rsid w:val="00CC6A0F"/>
    <w:rsid w:val="00CD0938"/>
    <w:rsid w:val="00CD1A5F"/>
    <w:rsid w:val="00CD21BE"/>
    <w:rsid w:val="00CD456E"/>
    <w:rsid w:val="00CE5894"/>
    <w:rsid w:val="00CE5E66"/>
    <w:rsid w:val="00CF51F6"/>
    <w:rsid w:val="00CF7079"/>
    <w:rsid w:val="00CF7161"/>
    <w:rsid w:val="00D05FF8"/>
    <w:rsid w:val="00D070D9"/>
    <w:rsid w:val="00D123ED"/>
    <w:rsid w:val="00D13019"/>
    <w:rsid w:val="00D14057"/>
    <w:rsid w:val="00D17D7E"/>
    <w:rsid w:val="00D21477"/>
    <w:rsid w:val="00D24894"/>
    <w:rsid w:val="00D33409"/>
    <w:rsid w:val="00D34AEF"/>
    <w:rsid w:val="00D400E3"/>
    <w:rsid w:val="00D42883"/>
    <w:rsid w:val="00D4307C"/>
    <w:rsid w:val="00D501BD"/>
    <w:rsid w:val="00D505FB"/>
    <w:rsid w:val="00D50C58"/>
    <w:rsid w:val="00D53C0D"/>
    <w:rsid w:val="00D5415F"/>
    <w:rsid w:val="00D544A5"/>
    <w:rsid w:val="00D6120E"/>
    <w:rsid w:val="00D625F1"/>
    <w:rsid w:val="00D62FF3"/>
    <w:rsid w:val="00D63BE5"/>
    <w:rsid w:val="00D6491A"/>
    <w:rsid w:val="00D65031"/>
    <w:rsid w:val="00D72630"/>
    <w:rsid w:val="00D73BD4"/>
    <w:rsid w:val="00D73E39"/>
    <w:rsid w:val="00D741F5"/>
    <w:rsid w:val="00D75804"/>
    <w:rsid w:val="00D822CB"/>
    <w:rsid w:val="00D82B03"/>
    <w:rsid w:val="00D903BE"/>
    <w:rsid w:val="00D90524"/>
    <w:rsid w:val="00D90FD0"/>
    <w:rsid w:val="00D94569"/>
    <w:rsid w:val="00DA0110"/>
    <w:rsid w:val="00DA054F"/>
    <w:rsid w:val="00DB0A3C"/>
    <w:rsid w:val="00DB1BA9"/>
    <w:rsid w:val="00DB4D9D"/>
    <w:rsid w:val="00DB5F59"/>
    <w:rsid w:val="00DB6725"/>
    <w:rsid w:val="00DB6FB8"/>
    <w:rsid w:val="00DB7444"/>
    <w:rsid w:val="00DC29B7"/>
    <w:rsid w:val="00DC3625"/>
    <w:rsid w:val="00DC5263"/>
    <w:rsid w:val="00DD059B"/>
    <w:rsid w:val="00DD11CF"/>
    <w:rsid w:val="00DD3477"/>
    <w:rsid w:val="00DD46D5"/>
    <w:rsid w:val="00DD7775"/>
    <w:rsid w:val="00DE2B8A"/>
    <w:rsid w:val="00DE4F40"/>
    <w:rsid w:val="00DE64E4"/>
    <w:rsid w:val="00DE7DD3"/>
    <w:rsid w:val="00DF4BE8"/>
    <w:rsid w:val="00DF786E"/>
    <w:rsid w:val="00E02FB1"/>
    <w:rsid w:val="00E0551E"/>
    <w:rsid w:val="00E059CE"/>
    <w:rsid w:val="00E05A5D"/>
    <w:rsid w:val="00E07676"/>
    <w:rsid w:val="00E13200"/>
    <w:rsid w:val="00E1333D"/>
    <w:rsid w:val="00E1490A"/>
    <w:rsid w:val="00E165E1"/>
    <w:rsid w:val="00E221C1"/>
    <w:rsid w:val="00E243D2"/>
    <w:rsid w:val="00E25A23"/>
    <w:rsid w:val="00E27CCD"/>
    <w:rsid w:val="00E31387"/>
    <w:rsid w:val="00E32674"/>
    <w:rsid w:val="00E35E8F"/>
    <w:rsid w:val="00E3604F"/>
    <w:rsid w:val="00E41FB6"/>
    <w:rsid w:val="00E43458"/>
    <w:rsid w:val="00E437F4"/>
    <w:rsid w:val="00E44FE4"/>
    <w:rsid w:val="00E46019"/>
    <w:rsid w:val="00E50050"/>
    <w:rsid w:val="00E51A4F"/>
    <w:rsid w:val="00E544B1"/>
    <w:rsid w:val="00E54828"/>
    <w:rsid w:val="00E56BA1"/>
    <w:rsid w:val="00E603D7"/>
    <w:rsid w:val="00E61DEA"/>
    <w:rsid w:val="00E62356"/>
    <w:rsid w:val="00E7638D"/>
    <w:rsid w:val="00E81673"/>
    <w:rsid w:val="00E81BD6"/>
    <w:rsid w:val="00E82571"/>
    <w:rsid w:val="00E83372"/>
    <w:rsid w:val="00E864AE"/>
    <w:rsid w:val="00E8678E"/>
    <w:rsid w:val="00E86D57"/>
    <w:rsid w:val="00E878F2"/>
    <w:rsid w:val="00E93685"/>
    <w:rsid w:val="00E94E65"/>
    <w:rsid w:val="00E96597"/>
    <w:rsid w:val="00EA68DD"/>
    <w:rsid w:val="00EA72DA"/>
    <w:rsid w:val="00EB1B6B"/>
    <w:rsid w:val="00EB3EAA"/>
    <w:rsid w:val="00EB45AD"/>
    <w:rsid w:val="00EB512A"/>
    <w:rsid w:val="00EB61DF"/>
    <w:rsid w:val="00EB63BD"/>
    <w:rsid w:val="00EC0817"/>
    <w:rsid w:val="00EC0C78"/>
    <w:rsid w:val="00EC5C35"/>
    <w:rsid w:val="00EC7D59"/>
    <w:rsid w:val="00ED13B7"/>
    <w:rsid w:val="00ED4C25"/>
    <w:rsid w:val="00ED7473"/>
    <w:rsid w:val="00ED7D47"/>
    <w:rsid w:val="00EE0C7A"/>
    <w:rsid w:val="00EE152C"/>
    <w:rsid w:val="00EE3602"/>
    <w:rsid w:val="00EE5316"/>
    <w:rsid w:val="00EE641B"/>
    <w:rsid w:val="00EF39BC"/>
    <w:rsid w:val="00EF58BF"/>
    <w:rsid w:val="00EF671B"/>
    <w:rsid w:val="00F03914"/>
    <w:rsid w:val="00F05AF4"/>
    <w:rsid w:val="00F15C68"/>
    <w:rsid w:val="00F1652B"/>
    <w:rsid w:val="00F1769E"/>
    <w:rsid w:val="00F23582"/>
    <w:rsid w:val="00F259C2"/>
    <w:rsid w:val="00F26AFB"/>
    <w:rsid w:val="00F33FC7"/>
    <w:rsid w:val="00F36069"/>
    <w:rsid w:val="00F36BD2"/>
    <w:rsid w:val="00F454C9"/>
    <w:rsid w:val="00F47D01"/>
    <w:rsid w:val="00F5026A"/>
    <w:rsid w:val="00F52718"/>
    <w:rsid w:val="00F5310A"/>
    <w:rsid w:val="00F53FDA"/>
    <w:rsid w:val="00F54AE2"/>
    <w:rsid w:val="00F55A99"/>
    <w:rsid w:val="00F5745B"/>
    <w:rsid w:val="00F575E9"/>
    <w:rsid w:val="00F607B8"/>
    <w:rsid w:val="00F62D85"/>
    <w:rsid w:val="00F63187"/>
    <w:rsid w:val="00F65C40"/>
    <w:rsid w:val="00F6631D"/>
    <w:rsid w:val="00F67385"/>
    <w:rsid w:val="00F725D0"/>
    <w:rsid w:val="00F73D17"/>
    <w:rsid w:val="00F80261"/>
    <w:rsid w:val="00F80CFC"/>
    <w:rsid w:val="00F81650"/>
    <w:rsid w:val="00F85F57"/>
    <w:rsid w:val="00F86227"/>
    <w:rsid w:val="00F8769C"/>
    <w:rsid w:val="00F87CD2"/>
    <w:rsid w:val="00F917FB"/>
    <w:rsid w:val="00F93A19"/>
    <w:rsid w:val="00F94AA2"/>
    <w:rsid w:val="00F97BB4"/>
    <w:rsid w:val="00F97CAF"/>
    <w:rsid w:val="00FA6BF4"/>
    <w:rsid w:val="00FA6ED1"/>
    <w:rsid w:val="00FB338C"/>
    <w:rsid w:val="00FB3F14"/>
    <w:rsid w:val="00FB505F"/>
    <w:rsid w:val="00FB6A54"/>
    <w:rsid w:val="00FB7087"/>
    <w:rsid w:val="00FB7BD6"/>
    <w:rsid w:val="00FC103E"/>
    <w:rsid w:val="00FC233B"/>
    <w:rsid w:val="00FC4A07"/>
    <w:rsid w:val="00FC576B"/>
    <w:rsid w:val="00FC7A21"/>
    <w:rsid w:val="00FD32C7"/>
    <w:rsid w:val="00FD34E2"/>
    <w:rsid w:val="00FD52AE"/>
    <w:rsid w:val="00FD71AF"/>
    <w:rsid w:val="00FE0821"/>
    <w:rsid w:val="00FE18E9"/>
    <w:rsid w:val="00FE2415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BD226D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BD226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BD226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BD226D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sid w:val="00BD226D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sid w:val="00BD226D"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4030A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4030AA"/>
    <w:rPr>
      <w:rFonts w:cs="Times New Roman"/>
    </w:rPr>
  </w:style>
  <w:style w:type="paragraph" w:customStyle="1" w:styleId="-">
    <w:name w:val="欄-項目符號"/>
    <w:basedOn w:val="a3"/>
    <w:uiPriority w:val="99"/>
    <w:rsid w:val="004030AA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rsid w:val="005D0632"/>
    <w:pPr>
      <w:spacing w:beforeLines="0" w:line="360" w:lineRule="auto"/>
      <w:jc w:val="both"/>
    </w:pPr>
    <w:rPr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4030A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sid w:val="00BD226D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sid w:val="00BD226D"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sid w:val="00BD226D"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sz w:val="36"/>
    </w:rPr>
  </w:style>
  <w:style w:type="paragraph" w:customStyle="1" w:styleId="36">
    <w:name w:val="表格欄3數字"/>
    <w:basedOn w:val="21"/>
    <w:link w:val="310"/>
    <w:rsid w:val="00C54D35"/>
    <w:rPr>
      <w:bCs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BD226D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BD226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BD226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BD226D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sid w:val="00BD226D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sid w:val="00BD226D"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4030A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4030AA"/>
    <w:rPr>
      <w:rFonts w:cs="Times New Roman"/>
    </w:rPr>
  </w:style>
  <w:style w:type="paragraph" w:customStyle="1" w:styleId="-">
    <w:name w:val="欄-項目符號"/>
    <w:basedOn w:val="a3"/>
    <w:uiPriority w:val="99"/>
    <w:rsid w:val="004030AA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rsid w:val="005D0632"/>
    <w:pPr>
      <w:spacing w:beforeLines="0" w:line="360" w:lineRule="auto"/>
      <w:jc w:val="both"/>
    </w:pPr>
    <w:rPr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4030A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sid w:val="00BD226D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sid w:val="00BD226D"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sid w:val="00BD226D"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sz w:val="36"/>
    </w:rPr>
  </w:style>
  <w:style w:type="paragraph" w:customStyle="1" w:styleId="36">
    <w:name w:val="表格欄3數字"/>
    <w:basedOn w:val="21"/>
    <w:link w:val="310"/>
    <w:rsid w:val="00C54D35"/>
    <w:rPr>
      <w:bCs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4uF9q5pphti&#27506;&#20986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4uF9q5pphti歲出決算修正數明細表L</Template>
  <TotalTime>49</TotalTime>
  <Pages>5</Pages>
  <Words>1351</Words>
  <Characters>2435</Characters>
  <Application>Microsoft Office Word</Application>
  <DocSecurity>0</DocSecurity>
  <Lines>20</Lines>
  <Paragraphs>7</Paragraphs>
  <ScaleCrop>false</ScaleCrop>
  <Company>nao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楊惠茹</dc:creator>
  <cp:lastModifiedBy>USER</cp:lastModifiedBy>
  <cp:revision>11</cp:revision>
  <cp:lastPrinted>2023-07-11T05:58:00Z</cp:lastPrinted>
  <dcterms:created xsi:type="dcterms:W3CDTF">2023-07-01T23:57:00Z</dcterms:created>
  <dcterms:modified xsi:type="dcterms:W3CDTF">2023-07-11T06:11:00Z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