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84D" w:rsidRPr="002D1032" w:rsidRDefault="00F2584D" w:rsidP="004A6591">
      <w:pPr>
        <w:pStyle w:val="ab"/>
        <w:spacing w:afterLines="50" w:after="180" w:line="240" w:lineRule="auto"/>
        <w:jc w:val="right"/>
        <w:rPr>
          <w:u w:val="single"/>
        </w:rPr>
      </w:pPr>
      <w:r w:rsidRPr="002D1032">
        <w:rPr>
          <w:rFonts w:hint="eastAsia"/>
          <w:u w:val="single"/>
        </w:rPr>
        <w:t>拾</w:t>
      </w:r>
      <w:r>
        <w:rPr>
          <w:rFonts w:hint="eastAsia"/>
          <w:u w:val="single"/>
        </w:rPr>
        <w:t>捌</w:t>
      </w:r>
      <w:r w:rsidRPr="002D1032">
        <w:rPr>
          <w:rFonts w:hint="eastAsia"/>
          <w:u w:val="single"/>
        </w:rPr>
        <w:t>、中華民國</w:t>
      </w:r>
      <w:proofErr w:type="gramStart"/>
      <w:r w:rsidR="00B825E2">
        <w:rPr>
          <w:rFonts w:ascii="標楷體" w:hAnsi="標楷體" w:hint="eastAsia"/>
          <w:u w:val="single"/>
        </w:rPr>
        <w:t>11</w:t>
      </w:r>
      <w:r w:rsidR="00743485">
        <w:rPr>
          <w:rFonts w:ascii="標楷體" w:hAnsi="標楷體" w:hint="eastAsia"/>
          <w:u w:val="single"/>
        </w:rPr>
        <w:t>1</w:t>
      </w:r>
      <w:proofErr w:type="gramEnd"/>
      <w:r w:rsidRPr="002D1032">
        <w:rPr>
          <w:rFonts w:hint="eastAsia"/>
          <w:u w:val="single"/>
        </w:rPr>
        <w:t>年度</w:t>
      </w:r>
      <w:r>
        <w:rPr>
          <w:rFonts w:hint="eastAsia"/>
          <w:u w:val="single"/>
        </w:rPr>
        <w:t>中央政府</w:t>
      </w:r>
    </w:p>
    <w:tbl>
      <w:tblPr>
        <w:tblW w:w="1052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"/>
        <w:gridCol w:w="350"/>
        <w:gridCol w:w="247"/>
        <w:gridCol w:w="2384"/>
        <w:gridCol w:w="3543"/>
        <w:gridCol w:w="1279"/>
        <w:gridCol w:w="1134"/>
        <w:gridCol w:w="1294"/>
      </w:tblGrid>
      <w:tr w:rsidR="00F2584D" w:rsidTr="007C323F">
        <w:trPr>
          <w:trHeight w:hRule="exact" w:val="680"/>
          <w:jc w:val="center"/>
        </w:trPr>
        <w:tc>
          <w:tcPr>
            <w:tcW w:w="1052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pPr w:leftFromText="180" w:rightFromText="180" w:vertAnchor="text" w:horzAnchor="margin" w:tblpY="-42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722"/>
            </w:tblGrid>
            <w:tr w:rsidR="003B575C" w:rsidTr="003B575C">
              <w:tc>
                <w:tcPr>
                  <w:tcW w:w="534" w:type="dxa"/>
                  <w:hideMark/>
                </w:tcPr>
                <w:p w:rsidR="003B575C" w:rsidRDefault="003B575C" w:rsidP="00983D01">
                  <w:pPr>
                    <w:snapToGrid w:val="0"/>
                    <w:spacing w:line="240" w:lineRule="exact"/>
                    <w:ind w:rightChars="-50" w:right="-120"/>
                    <w:jc w:val="right"/>
                    <w:rPr>
                      <w:rFonts w:ascii="標楷體" w:eastAsia="標楷體" w:hAnsi="標楷體"/>
                      <w:sz w:val="20"/>
                    </w:rPr>
                  </w:pPr>
                  <w:bookmarkStart w:id="0" w:name="_GoBack"/>
                  <w:r>
                    <w:rPr>
                      <w:rFonts w:ascii="標楷體" w:eastAsia="標楷體" w:hAnsi="標楷體" w:hint="eastAsia"/>
                      <w:sz w:val="20"/>
                    </w:rPr>
                    <w:t>經常</w:t>
                  </w:r>
                </w:p>
              </w:tc>
              <w:tc>
                <w:tcPr>
                  <w:tcW w:w="722" w:type="dxa"/>
                  <w:vMerge w:val="restart"/>
                  <w:vAlign w:val="center"/>
                  <w:hideMark/>
                </w:tcPr>
                <w:p w:rsidR="003B575C" w:rsidRDefault="003B575C" w:rsidP="00983D01">
                  <w:pPr>
                    <w:snapToGrid w:val="0"/>
                    <w:spacing w:line="240" w:lineRule="exact"/>
                    <w:ind w:leftChars="-50" w:left="-120"/>
                    <w:jc w:val="both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門</w:t>
                  </w:r>
                  <w:proofErr w:type="gramStart"/>
                  <w:r>
                    <w:rPr>
                      <w:rFonts w:ascii="標楷體" w:eastAsia="標楷體" w:hAnsi="標楷體" w:hint="eastAsia"/>
                      <w:sz w:val="20"/>
                    </w:rPr>
                    <w:t>併</w:t>
                  </w:r>
                  <w:proofErr w:type="gramEnd"/>
                  <w:r>
                    <w:rPr>
                      <w:rFonts w:ascii="標楷體" w:eastAsia="標楷體" w:hAnsi="標楷體" w:hint="eastAsia"/>
                      <w:sz w:val="20"/>
                    </w:rPr>
                    <w:t>計</w:t>
                  </w:r>
                </w:p>
              </w:tc>
            </w:tr>
            <w:tr w:rsidR="003B575C" w:rsidTr="003B575C">
              <w:tc>
                <w:tcPr>
                  <w:tcW w:w="534" w:type="dxa"/>
                  <w:hideMark/>
                </w:tcPr>
                <w:p w:rsidR="003B575C" w:rsidRDefault="003B575C" w:rsidP="00983D01">
                  <w:pPr>
                    <w:snapToGrid w:val="0"/>
                    <w:spacing w:line="240" w:lineRule="exact"/>
                    <w:ind w:rightChars="-50" w:right="-120"/>
                    <w:jc w:val="right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資本</w:t>
                  </w:r>
                </w:p>
              </w:tc>
              <w:tc>
                <w:tcPr>
                  <w:tcW w:w="722" w:type="dxa"/>
                  <w:vMerge/>
                  <w:vAlign w:val="center"/>
                  <w:hideMark/>
                </w:tcPr>
                <w:p w:rsidR="003B575C" w:rsidRDefault="003B575C" w:rsidP="00983D01">
                  <w:pPr>
                    <w:widowControl/>
                    <w:spacing w:line="240" w:lineRule="exact"/>
                    <w:rPr>
                      <w:rFonts w:ascii="標楷體" w:eastAsia="標楷體" w:hAnsi="標楷體"/>
                      <w:sz w:val="20"/>
                    </w:rPr>
                  </w:pPr>
                </w:p>
              </w:tc>
            </w:tr>
            <w:bookmarkEnd w:id="0"/>
          </w:tbl>
          <w:p w:rsidR="00F2584D" w:rsidRDefault="00F2584D" w:rsidP="003B575C">
            <w:pPr>
              <w:ind w:firstLineChars="200" w:firstLine="480"/>
            </w:pPr>
          </w:p>
        </w:tc>
      </w:tr>
      <w:tr w:rsidR="00F2584D" w:rsidTr="007C32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69"/>
          <w:jc w:val="center"/>
        </w:trPr>
        <w:tc>
          <w:tcPr>
            <w:tcW w:w="3278" w:type="dxa"/>
            <w:gridSpan w:val="4"/>
            <w:vMerge w:val="restart"/>
            <w:tcBorders>
              <w:left w:val="nil"/>
            </w:tcBorders>
            <w:vAlign w:val="center"/>
          </w:tcPr>
          <w:p w:rsidR="00F2584D" w:rsidRPr="002D1032" w:rsidRDefault="00F2584D" w:rsidP="00B20BBF">
            <w:pPr>
              <w:pStyle w:val="afa"/>
              <w:ind w:left="72" w:right="72"/>
            </w:pPr>
            <w:r w:rsidRPr="002D1032">
              <w:rPr>
                <w:rFonts w:hint="eastAsia"/>
              </w:rPr>
              <w:t>科目</w:t>
            </w:r>
          </w:p>
        </w:tc>
        <w:tc>
          <w:tcPr>
            <w:tcW w:w="3543" w:type="dxa"/>
            <w:vMerge w:val="restart"/>
            <w:vAlign w:val="center"/>
          </w:tcPr>
          <w:p w:rsidR="00F2584D" w:rsidRPr="002D1032" w:rsidRDefault="00F2584D" w:rsidP="00B20BBF">
            <w:pPr>
              <w:pStyle w:val="afa"/>
              <w:ind w:left="72" w:right="72"/>
            </w:pPr>
            <w:r w:rsidRPr="002D1032">
              <w:rPr>
                <w:rFonts w:hint="eastAsia"/>
              </w:rPr>
              <w:t>修正內容</w:t>
            </w:r>
          </w:p>
        </w:tc>
        <w:tc>
          <w:tcPr>
            <w:tcW w:w="3707" w:type="dxa"/>
            <w:gridSpan w:val="3"/>
            <w:tcBorders>
              <w:right w:val="nil"/>
            </w:tcBorders>
            <w:vAlign w:val="center"/>
          </w:tcPr>
          <w:p w:rsidR="00F2584D" w:rsidRPr="002D1032" w:rsidRDefault="00F2584D" w:rsidP="00B20BBF">
            <w:pPr>
              <w:pStyle w:val="afa"/>
              <w:ind w:left="72" w:right="72"/>
              <w:jc w:val="both"/>
            </w:pPr>
            <w:r w:rsidRPr="002D1032">
              <w:rPr>
                <w:rFonts w:hint="eastAsia"/>
              </w:rPr>
              <w:t>修</w:t>
            </w:r>
          </w:p>
        </w:tc>
      </w:tr>
      <w:tr w:rsidR="00F2584D" w:rsidTr="007C32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69"/>
          <w:jc w:val="center"/>
        </w:trPr>
        <w:tc>
          <w:tcPr>
            <w:tcW w:w="3278" w:type="dxa"/>
            <w:gridSpan w:val="4"/>
            <w:vMerge/>
            <w:tcBorders>
              <w:left w:val="nil"/>
            </w:tcBorders>
            <w:vAlign w:val="center"/>
          </w:tcPr>
          <w:p w:rsidR="00F2584D" w:rsidRPr="002D1032" w:rsidRDefault="00F2584D" w:rsidP="00B20BBF">
            <w:pPr>
              <w:pStyle w:val="afa"/>
              <w:ind w:left="72" w:right="72"/>
            </w:pPr>
          </w:p>
        </w:tc>
        <w:tc>
          <w:tcPr>
            <w:tcW w:w="3543" w:type="dxa"/>
            <w:vMerge/>
            <w:vAlign w:val="center"/>
          </w:tcPr>
          <w:p w:rsidR="00F2584D" w:rsidRPr="002D1032" w:rsidRDefault="00F2584D" w:rsidP="00B20BBF">
            <w:pPr>
              <w:pStyle w:val="afa"/>
              <w:ind w:left="72" w:right="72"/>
            </w:pPr>
          </w:p>
        </w:tc>
        <w:tc>
          <w:tcPr>
            <w:tcW w:w="2413" w:type="dxa"/>
            <w:gridSpan w:val="2"/>
            <w:vAlign w:val="center"/>
          </w:tcPr>
          <w:p w:rsidR="00F2584D" w:rsidRPr="002D1032" w:rsidRDefault="00F2584D" w:rsidP="00B20BBF">
            <w:pPr>
              <w:pStyle w:val="afa"/>
              <w:ind w:left="72" w:right="72"/>
            </w:pPr>
            <w:r w:rsidRPr="002D1032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2D1032">
              <w:rPr>
                <w:rFonts w:hint="eastAsia"/>
              </w:rPr>
              <w:t>數</w:t>
            </w:r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F2584D" w:rsidRPr="002D1032" w:rsidRDefault="00F2584D" w:rsidP="00B20BBF">
            <w:pPr>
              <w:pStyle w:val="afa"/>
              <w:ind w:left="72" w:right="72"/>
            </w:pPr>
            <w:r w:rsidRPr="002D1032">
              <w:rPr>
                <w:rFonts w:hint="eastAsia"/>
              </w:rPr>
              <w:t>應</w:t>
            </w:r>
            <w:r>
              <w:rPr>
                <w:rFonts w:hint="eastAsia"/>
              </w:rPr>
              <w:t>收</w:t>
            </w:r>
          </w:p>
        </w:tc>
      </w:tr>
      <w:tr w:rsidR="00F2584D" w:rsidTr="007C32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69"/>
          <w:jc w:val="center"/>
        </w:trPr>
        <w:tc>
          <w:tcPr>
            <w:tcW w:w="297" w:type="dxa"/>
            <w:tcBorders>
              <w:left w:val="nil"/>
              <w:bottom w:val="single" w:sz="4" w:space="0" w:color="auto"/>
            </w:tcBorders>
            <w:vAlign w:val="center"/>
          </w:tcPr>
          <w:p w:rsidR="00F2584D" w:rsidRPr="002D1032" w:rsidRDefault="00F2584D" w:rsidP="00B20BBF">
            <w:pPr>
              <w:pStyle w:val="afa"/>
              <w:ind w:leftChars="0" w:left="0" w:rightChars="0" w:right="0"/>
              <w:jc w:val="center"/>
            </w:pPr>
            <w:r w:rsidRPr="002D1032">
              <w:rPr>
                <w:rFonts w:hint="eastAsia"/>
              </w:rPr>
              <w:t>款</w:t>
            </w:r>
          </w:p>
        </w:tc>
        <w:tc>
          <w:tcPr>
            <w:tcW w:w="350" w:type="dxa"/>
            <w:tcBorders>
              <w:bottom w:val="single" w:sz="4" w:space="0" w:color="auto"/>
            </w:tcBorders>
            <w:vAlign w:val="center"/>
          </w:tcPr>
          <w:p w:rsidR="00F2584D" w:rsidRPr="002D1032" w:rsidRDefault="00F2584D" w:rsidP="00B20BBF">
            <w:pPr>
              <w:pStyle w:val="afa"/>
              <w:ind w:leftChars="0" w:left="0" w:rightChars="0" w:right="0"/>
              <w:jc w:val="center"/>
            </w:pPr>
            <w:r w:rsidRPr="002D1032">
              <w:rPr>
                <w:rFonts w:hint="eastAsia"/>
              </w:rPr>
              <w:t>項</w:t>
            </w:r>
          </w:p>
        </w:tc>
        <w:tc>
          <w:tcPr>
            <w:tcW w:w="247" w:type="dxa"/>
            <w:tcBorders>
              <w:bottom w:val="single" w:sz="4" w:space="0" w:color="auto"/>
            </w:tcBorders>
            <w:vAlign w:val="center"/>
          </w:tcPr>
          <w:p w:rsidR="00F2584D" w:rsidRPr="002D1032" w:rsidRDefault="00F2584D" w:rsidP="00B20BBF">
            <w:pPr>
              <w:pStyle w:val="afa"/>
              <w:ind w:leftChars="0" w:left="0" w:rightChars="0" w:right="0"/>
              <w:jc w:val="center"/>
            </w:pPr>
            <w:r w:rsidRPr="002D1032">
              <w:rPr>
                <w:rFonts w:hint="eastAsia"/>
              </w:rPr>
              <w:t>目</w:t>
            </w:r>
          </w:p>
        </w:tc>
        <w:tc>
          <w:tcPr>
            <w:tcW w:w="2384" w:type="dxa"/>
            <w:tcBorders>
              <w:bottom w:val="single" w:sz="4" w:space="0" w:color="auto"/>
            </w:tcBorders>
            <w:vAlign w:val="center"/>
          </w:tcPr>
          <w:p w:rsidR="00F2584D" w:rsidRPr="002D1032" w:rsidRDefault="00F2584D" w:rsidP="00B20BBF">
            <w:pPr>
              <w:pStyle w:val="afa"/>
              <w:ind w:left="72" w:right="72"/>
            </w:pPr>
            <w:r w:rsidRPr="002D1032">
              <w:rPr>
                <w:rFonts w:hint="eastAsia"/>
              </w:rPr>
              <w:t>名稱</w:t>
            </w: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:rsidR="00F2584D" w:rsidRPr="002D1032" w:rsidRDefault="00F2584D" w:rsidP="00B20BBF">
            <w:pPr>
              <w:pStyle w:val="afa"/>
              <w:ind w:left="72" w:right="72"/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vAlign w:val="center"/>
          </w:tcPr>
          <w:p w:rsidR="00F2584D" w:rsidRPr="002D1032" w:rsidRDefault="00F2584D" w:rsidP="00B20BBF">
            <w:pPr>
              <w:pStyle w:val="afa"/>
              <w:ind w:left="72" w:right="72"/>
            </w:pPr>
            <w:r w:rsidRPr="002D1032">
              <w:rPr>
                <w:rFonts w:hint="eastAsia"/>
              </w:rPr>
              <w:t>增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2584D" w:rsidRPr="002D1032" w:rsidRDefault="00F2584D" w:rsidP="00B20BBF">
            <w:pPr>
              <w:pStyle w:val="afa"/>
              <w:ind w:left="72" w:right="72"/>
            </w:pPr>
            <w:r w:rsidRPr="002D1032">
              <w:rPr>
                <w:rFonts w:hint="eastAsia"/>
              </w:rPr>
              <w:t>減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:rsidR="00F2584D" w:rsidRPr="002D1032" w:rsidRDefault="00F2584D" w:rsidP="00B20BBF">
            <w:pPr>
              <w:pStyle w:val="afa"/>
              <w:ind w:left="72" w:right="72"/>
            </w:pPr>
            <w:r w:rsidRPr="002D1032">
              <w:rPr>
                <w:rFonts w:hint="eastAsia"/>
              </w:rPr>
              <w:t>增</w:t>
            </w:r>
          </w:p>
        </w:tc>
      </w:tr>
      <w:tr w:rsidR="007C323F" w:rsidRPr="00B76930" w:rsidTr="007B68C0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7C323F" w:rsidRPr="00A03522" w:rsidRDefault="007C323F" w:rsidP="007C323F">
            <w:pPr>
              <w:pStyle w:val="36"/>
              <w:jc w:val="center"/>
              <w:rPr>
                <w:noProof/>
              </w:rPr>
            </w:pPr>
          </w:p>
        </w:tc>
        <w:tc>
          <w:tcPr>
            <w:tcW w:w="350" w:type="dxa"/>
            <w:shd w:val="clear" w:color="auto" w:fill="auto"/>
            <w:vAlign w:val="center"/>
          </w:tcPr>
          <w:p w:rsidR="007C323F" w:rsidRPr="00A03522" w:rsidRDefault="007C323F" w:rsidP="007C323F">
            <w:pPr>
              <w:pStyle w:val="36"/>
              <w:jc w:val="center"/>
            </w:pPr>
          </w:p>
        </w:tc>
        <w:tc>
          <w:tcPr>
            <w:tcW w:w="247" w:type="dxa"/>
            <w:shd w:val="clear" w:color="auto" w:fill="auto"/>
            <w:vAlign w:val="center"/>
          </w:tcPr>
          <w:p w:rsidR="007C323F" w:rsidRPr="00A03522" w:rsidRDefault="007C323F" w:rsidP="007C323F">
            <w:pPr>
              <w:pStyle w:val="36"/>
              <w:jc w:val="center"/>
            </w:pPr>
          </w:p>
        </w:tc>
        <w:tc>
          <w:tcPr>
            <w:tcW w:w="2384" w:type="dxa"/>
            <w:shd w:val="clear" w:color="auto" w:fill="auto"/>
            <w:vAlign w:val="center"/>
          </w:tcPr>
          <w:p w:rsidR="007C323F" w:rsidRPr="00C42E91" w:rsidRDefault="007C323F" w:rsidP="007C323F">
            <w:pPr>
              <w:pStyle w:val="1-321"/>
              <w:ind w:firstLineChars="0" w:firstLine="0"/>
              <w:rPr>
                <w:b/>
                <w:sz w:val="20"/>
              </w:rPr>
            </w:pPr>
            <w:r w:rsidRPr="00C42E91">
              <w:rPr>
                <w:rFonts w:hint="eastAsia"/>
                <w:b/>
                <w:noProof/>
                <w:sz w:val="20"/>
              </w:rPr>
              <w:t>總計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7C323F" w:rsidRPr="00A03522" w:rsidRDefault="007C323F" w:rsidP="007C323F">
            <w:pPr>
              <w:pStyle w:val="44"/>
              <w:rPr>
                <w:b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7C323F" w:rsidRPr="00771875" w:rsidRDefault="007C323F" w:rsidP="007B68C0">
            <w:pPr>
              <w:pStyle w:val="36"/>
            </w:pPr>
            <w:r w:rsidRPr="00771875">
              <w:rPr>
                <w:noProof/>
              </w:rPr>
              <w:t>30,901,412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C323F" w:rsidRPr="00771875" w:rsidRDefault="007C323F" w:rsidP="007B68C0">
            <w:pPr>
              <w:pStyle w:val="36"/>
            </w:pPr>
            <w:r w:rsidRPr="00771875">
              <w:rPr>
                <w:rFonts w:hint="eastAsia"/>
                <w:noProof/>
              </w:rPr>
              <w:t>－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7C323F" w:rsidRPr="00771875" w:rsidRDefault="007C323F" w:rsidP="007B68C0">
            <w:pPr>
              <w:pStyle w:val="36"/>
            </w:pPr>
            <w:r w:rsidRPr="00771875">
              <w:rPr>
                <w:noProof/>
              </w:rPr>
              <w:t>2,416,133,520</w:t>
            </w:r>
          </w:p>
        </w:tc>
      </w:tr>
      <w:tr w:rsidR="007C323F" w:rsidRPr="00B76930" w:rsidTr="007B68C0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7C323F" w:rsidRPr="00A03522" w:rsidRDefault="007C323F" w:rsidP="007C323F">
            <w:pPr>
              <w:pStyle w:val="36"/>
              <w:jc w:val="center"/>
              <w:rPr>
                <w:noProof/>
              </w:rPr>
            </w:pPr>
            <w:r w:rsidRPr="00A03522">
              <w:rPr>
                <w:noProof/>
              </w:rPr>
              <w:t>2</w:t>
            </w:r>
          </w:p>
        </w:tc>
        <w:tc>
          <w:tcPr>
            <w:tcW w:w="350" w:type="dxa"/>
            <w:shd w:val="clear" w:color="auto" w:fill="auto"/>
            <w:vAlign w:val="center"/>
          </w:tcPr>
          <w:p w:rsidR="007C323F" w:rsidRPr="00A03522" w:rsidRDefault="007C323F" w:rsidP="007C323F">
            <w:pPr>
              <w:pStyle w:val="36"/>
              <w:jc w:val="center"/>
            </w:pPr>
          </w:p>
        </w:tc>
        <w:tc>
          <w:tcPr>
            <w:tcW w:w="247" w:type="dxa"/>
            <w:shd w:val="clear" w:color="auto" w:fill="auto"/>
            <w:vAlign w:val="center"/>
          </w:tcPr>
          <w:p w:rsidR="007C323F" w:rsidRPr="00A03522" w:rsidRDefault="007C323F" w:rsidP="007C323F">
            <w:pPr>
              <w:pStyle w:val="36"/>
              <w:jc w:val="center"/>
            </w:pPr>
          </w:p>
        </w:tc>
        <w:tc>
          <w:tcPr>
            <w:tcW w:w="2384" w:type="dxa"/>
            <w:shd w:val="clear" w:color="auto" w:fill="auto"/>
            <w:vAlign w:val="center"/>
          </w:tcPr>
          <w:p w:rsidR="007C323F" w:rsidRPr="00C42E91" w:rsidRDefault="007C323F" w:rsidP="007C323F">
            <w:pPr>
              <w:pStyle w:val="1-321"/>
              <w:ind w:firstLineChars="0" w:firstLine="0"/>
              <w:rPr>
                <w:b/>
                <w:sz w:val="20"/>
              </w:rPr>
            </w:pPr>
            <w:r w:rsidRPr="00C42E91">
              <w:rPr>
                <w:rFonts w:hint="eastAsia"/>
                <w:b/>
                <w:noProof/>
                <w:sz w:val="20"/>
              </w:rPr>
              <w:t>罰款及賠償收入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7C323F" w:rsidRPr="00A03522" w:rsidRDefault="007C323F" w:rsidP="007C323F">
            <w:pPr>
              <w:pStyle w:val="44"/>
              <w:rPr>
                <w:b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7C323F" w:rsidRPr="00771875" w:rsidRDefault="007C323F" w:rsidP="007B68C0">
            <w:pPr>
              <w:pStyle w:val="36"/>
            </w:pPr>
            <w:r w:rsidRPr="00771875">
              <w:rPr>
                <w:noProof/>
              </w:rPr>
              <w:t>18,156,351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C323F" w:rsidRPr="00771875" w:rsidRDefault="007C323F" w:rsidP="007B68C0">
            <w:pPr>
              <w:pStyle w:val="36"/>
            </w:pPr>
            <w:r w:rsidRPr="00771875">
              <w:rPr>
                <w:rFonts w:hint="eastAsia"/>
                <w:noProof/>
              </w:rPr>
              <w:t>－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7C323F" w:rsidRPr="00771875" w:rsidRDefault="007C323F" w:rsidP="007B68C0">
            <w:pPr>
              <w:pStyle w:val="36"/>
            </w:pPr>
            <w:r w:rsidRPr="00771875">
              <w:rPr>
                <w:rFonts w:hint="eastAsia"/>
                <w:noProof/>
              </w:rPr>
              <w:t>－</w:t>
            </w:r>
          </w:p>
        </w:tc>
      </w:tr>
      <w:tr w:rsidR="007C323F" w:rsidRPr="00B76930" w:rsidTr="007B68C0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7C323F" w:rsidRPr="00A03522" w:rsidRDefault="007C323F" w:rsidP="007C323F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350" w:type="dxa"/>
            <w:shd w:val="clear" w:color="auto" w:fill="auto"/>
            <w:vAlign w:val="center"/>
          </w:tcPr>
          <w:p w:rsidR="007C323F" w:rsidRPr="00A03522" w:rsidRDefault="007C323F" w:rsidP="007C323F">
            <w:pPr>
              <w:pStyle w:val="36"/>
              <w:jc w:val="center"/>
              <w:rPr>
                <w:b w:val="0"/>
              </w:rPr>
            </w:pPr>
            <w:r w:rsidRPr="00A03522">
              <w:rPr>
                <w:b w:val="0"/>
                <w:noProof/>
              </w:rPr>
              <w:t>74</w:t>
            </w:r>
          </w:p>
        </w:tc>
        <w:tc>
          <w:tcPr>
            <w:tcW w:w="247" w:type="dxa"/>
            <w:shd w:val="clear" w:color="auto" w:fill="auto"/>
            <w:vAlign w:val="center"/>
          </w:tcPr>
          <w:p w:rsidR="007C323F" w:rsidRPr="00A03522" w:rsidRDefault="007C323F" w:rsidP="007C323F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384" w:type="dxa"/>
            <w:shd w:val="clear" w:color="auto" w:fill="auto"/>
            <w:vAlign w:val="center"/>
          </w:tcPr>
          <w:p w:rsidR="007C323F" w:rsidRPr="00A03522" w:rsidRDefault="007C323F" w:rsidP="007C323F">
            <w:pPr>
              <w:pStyle w:val="1-321"/>
              <w:ind w:leftChars="100" w:left="240" w:firstLineChars="0" w:firstLine="0"/>
            </w:pPr>
            <w:r w:rsidRPr="00A03522">
              <w:rPr>
                <w:rFonts w:hint="eastAsia"/>
                <w:noProof/>
              </w:rPr>
              <w:t>國防部所屬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7C323F" w:rsidRPr="00A03522" w:rsidRDefault="007C323F" w:rsidP="007C323F">
            <w:pPr>
              <w:pStyle w:val="44"/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7C323F" w:rsidRPr="00771875" w:rsidRDefault="007C323F" w:rsidP="007B68C0">
            <w:pPr>
              <w:pStyle w:val="36"/>
              <w:rPr>
                <w:b w:val="0"/>
              </w:rPr>
            </w:pPr>
            <w:r w:rsidRPr="00771875">
              <w:rPr>
                <w:b w:val="0"/>
                <w:noProof/>
              </w:rPr>
              <w:t>18,156,351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C323F" w:rsidRPr="00771875" w:rsidRDefault="007C323F" w:rsidP="007B68C0">
            <w:pPr>
              <w:pStyle w:val="36"/>
              <w:rPr>
                <w:b w:val="0"/>
              </w:rPr>
            </w:pPr>
            <w:r w:rsidRPr="00771875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7C323F" w:rsidRPr="00771875" w:rsidRDefault="007C323F" w:rsidP="007B68C0">
            <w:pPr>
              <w:pStyle w:val="36"/>
              <w:rPr>
                <w:b w:val="0"/>
              </w:rPr>
            </w:pPr>
            <w:r w:rsidRPr="00771875">
              <w:rPr>
                <w:rFonts w:hint="eastAsia"/>
                <w:b w:val="0"/>
                <w:noProof/>
              </w:rPr>
              <w:t>－</w:t>
            </w:r>
          </w:p>
        </w:tc>
      </w:tr>
      <w:tr w:rsidR="007C323F" w:rsidRPr="00B76930" w:rsidTr="007B68C0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7C323F" w:rsidRPr="00A03522" w:rsidRDefault="007C323F" w:rsidP="007C323F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350" w:type="dxa"/>
            <w:shd w:val="clear" w:color="auto" w:fill="auto"/>
            <w:vAlign w:val="center"/>
          </w:tcPr>
          <w:p w:rsidR="007C323F" w:rsidRPr="00A03522" w:rsidRDefault="007C323F" w:rsidP="007C323F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47" w:type="dxa"/>
            <w:shd w:val="clear" w:color="auto" w:fill="auto"/>
            <w:vAlign w:val="center"/>
          </w:tcPr>
          <w:p w:rsidR="007C323F" w:rsidRPr="00A03522" w:rsidRDefault="007C323F" w:rsidP="007C323F">
            <w:pPr>
              <w:pStyle w:val="36"/>
              <w:jc w:val="center"/>
              <w:rPr>
                <w:b w:val="0"/>
              </w:rPr>
            </w:pPr>
            <w:r w:rsidRPr="00A03522">
              <w:rPr>
                <w:b w:val="0"/>
                <w:noProof/>
              </w:rPr>
              <w:t>1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7C323F" w:rsidRPr="00A03522" w:rsidRDefault="007C323F" w:rsidP="007C323F">
            <w:pPr>
              <w:pStyle w:val="1-321"/>
              <w:ind w:leftChars="200" w:left="480" w:firstLineChars="0" w:firstLine="0"/>
            </w:pPr>
            <w:r w:rsidRPr="00A03522">
              <w:rPr>
                <w:rFonts w:hint="eastAsia"/>
                <w:noProof/>
              </w:rPr>
              <w:t>賠償收入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7C323F" w:rsidRPr="00A03522" w:rsidRDefault="007C323F" w:rsidP="007C323F">
            <w:pPr>
              <w:pStyle w:val="44"/>
            </w:pPr>
            <w:r w:rsidRPr="00A03522">
              <w:rPr>
                <w:rFonts w:hint="eastAsia"/>
                <w:noProof/>
              </w:rPr>
              <w:t>增列採購案件、志願士兵不適服現役及軍校生退學之賠償收入；減列已實現之應收數。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C323F" w:rsidRPr="00771875" w:rsidRDefault="007C323F" w:rsidP="007B68C0">
            <w:pPr>
              <w:pStyle w:val="36"/>
              <w:rPr>
                <w:b w:val="0"/>
              </w:rPr>
            </w:pPr>
            <w:r w:rsidRPr="00771875">
              <w:rPr>
                <w:b w:val="0"/>
                <w:noProof/>
              </w:rPr>
              <w:t>18,156,351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C323F" w:rsidRPr="00771875" w:rsidRDefault="007C323F" w:rsidP="007B68C0">
            <w:pPr>
              <w:pStyle w:val="36"/>
              <w:rPr>
                <w:b w:val="0"/>
              </w:rPr>
            </w:pPr>
            <w:r w:rsidRPr="00771875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7C323F" w:rsidRPr="00771875" w:rsidRDefault="007C323F" w:rsidP="007B68C0">
            <w:pPr>
              <w:pStyle w:val="36"/>
              <w:rPr>
                <w:b w:val="0"/>
              </w:rPr>
            </w:pPr>
            <w:r w:rsidRPr="00771875">
              <w:rPr>
                <w:rFonts w:hint="eastAsia"/>
                <w:b w:val="0"/>
                <w:noProof/>
              </w:rPr>
              <w:t>－</w:t>
            </w:r>
          </w:p>
        </w:tc>
      </w:tr>
      <w:tr w:rsidR="007C323F" w:rsidRPr="00B76930" w:rsidTr="007B68C0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7C323F" w:rsidRPr="00A03522" w:rsidRDefault="007C323F" w:rsidP="007C323F">
            <w:pPr>
              <w:pStyle w:val="36"/>
              <w:jc w:val="center"/>
              <w:rPr>
                <w:noProof/>
              </w:rPr>
            </w:pPr>
            <w:r w:rsidRPr="00A03522">
              <w:rPr>
                <w:noProof/>
              </w:rPr>
              <w:t>4</w:t>
            </w:r>
          </w:p>
        </w:tc>
        <w:tc>
          <w:tcPr>
            <w:tcW w:w="350" w:type="dxa"/>
            <w:shd w:val="clear" w:color="auto" w:fill="auto"/>
            <w:vAlign w:val="center"/>
          </w:tcPr>
          <w:p w:rsidR="007C323F" w:rsidRPr="00A03522" w:rsidRDefault="007C323F" w:rsidP="007C323F">
            <w:pPr>
              <w:pStyle w:val="36"/>
              <w:jc w:val="center"/>
            </w:pPr>
          </w:p>
        </w:tc>
        <w:tc>
          <w:tcPr>
            <w:tcW w:w="247" w:type="dxa"/>
            <w:shd w:val="clear" w:color="auto" w:fill="auto"/>
            <w:vAlign w:val="center"/>
          </w:tcPr>
          <w:p w:rsidR="007C323F" w:rsidRPr="00A03522" w:rsidRDefault="007C323F" w:rsidP="007C323F">
            <w:pPr>
              <w:pStyle w:val="36"/>
              <w:jc w:val="center"/>
            </w:pPr>
          </w:p>
        </w:tc>
        <w:tc>
          <w:tcPr>
            <w:tcW w:w="2384" w:type="dxa"/>
            <w:shd w:val="clear" w:color="auto" w:fill="auto"/>
            <w:vAlign w:val="center"/>
          </w:tcPr>
          <w:p w:rsidR="007C323F" w:rsidRPr="00C42E91" w:rsidRDefault="007C323F" w:rsidP="007C323F">
            <w:pPr>
              <w:pStyle w:val="1-321"/>
              <w:ind w:firstLineChars="0" w:firstLine="0"/>
              <w:rPr>
                <w:b/>
                <w:sz w:val="20"/>
              </w:rPr>
            </w:pPr>
            <w:r w:rsidRPr="00C42E91">
              <w:rPr>
                <w:rFonts w:hint="eastAsia"/>
                <w:b/>
                <w:noProof/>
                <w:sz w:val="20"/>
              </w:rPr>
              <w:t>財產收入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7C323F" w:rsidRPr="00A03522" w:rsidRDefault="007C323F" w:rsidP="007C323F">
            <w:pPr>
              <w:pStyle w:val="44"/>
              <w:rPr>
                <w:b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7C323F" w:rsidRPr="00771875" w:rsidRDefault="007C323F" w:rsidP="007B68C0">
            <w:pPr>
              <w:pStyle w:val="36"/>
            </w:pPr>
            <w:r w:rsidRPr="00771875">
              <w:rPr>
                <w:noProof/>
              </w:rPr>
              <w:t>6,137,274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C323F" w:rsidRPr="00771875" w:rsidRDefault="007C323F" w:rsidP="007B68C0">
            <w:pPr>
              <w:pStyle w:val="36"/>
            </w:pPr>
            <w:r w:rsidRPr="00771875">
              <w:rPr>
                <w:rFonts w:hint="eastAsia"/>
                <w:noProof/>
              </w:rPr>
              <w:t>－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7C323F" w:rsidRPr="00771875" w:rsidRDefault="007C323F" w:rsidP="007B68C0">
            <w:pPr>
              <w:pStyle w:val="36"/>
            </w:pPr>
            <w:r w:rsidRPr="00771875">
              <w:rPr>
                <w:noProof/>
              </w:rPr>
              <w:t>2,335,834,002</w:t>
            </w:r>
          </w:p>
        </w:tc>
      </w:tr>
      <w:tr w:rsidR="007C323F" w:rsidRPr="00B76930" w:rsidTr="007B68C0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7C323F" w:rsidRPr="00A03522" w:rsidRDefault="007C323F" w:rsidP="007C323F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350" w:type="dxa"/>
            <w:shd w:val="clear" w:color="auto" w:fill="auto"/>
            <w:vAlign w:val="center"/>
          </w:tcPr>
          <w:p w:rsidR="007C323F" w:rsidRPr="00A03522" w:rsidRDefault="007C323F" w:rsidP="007C323F">
            <w:pPr>
              <w:pStyle w:val="36"/>
              <w:jc w:val="center"/>
              <w:rPr>
                <w:b w:val="0"/>
              </w:rPr>
            </w:pPr>
            <w:r w:rsidRPr="00A03522">
              <w:rPr>
                <w:b w:val="0"/>
                <w:noProof/>
              </w:rPr>
              <w:t>89</w:t>
            </w:r>
          </w:p>
        </w:tc>
        <w:tc>
          <w:tcPr>
            <w:tcW w:w="247" w:type="dxa"/>
            <w:shd w:val="clear" w:color="auto" w:fill="auto"/>
            <w:vAlign w:val="center"/>
          </w:tcPr>
          <w:p w:rsidR="007C323F" w:rsidRPr="00A03522" w:rsidRDefault="007C323F" w:rsidP="007C323F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384" w:type="dxa"/>
            <w:shd w:val="clear" w:color="auto" w:fill="auto"/>
            <w:vAlign w:val="center"/>
          </w:tcPr>
          <w:p w:rsidR="007C323F" w:rsidRPr="00A03522" w:rsidRDefault="007C323F" w:rsidP="007C323F">
            <w:pPr>
              <w:pStyle w:val="1-321"/>
              <w:ind w:leftChars="100" w:left="240" w:firstLineChars="0" w:firstLine="0"/>
            </w:pPr>
            <w:r w:rsidRPr="00A03522">
              <w:rPr>
                <w:rFonts w:hint="eastAsia"/>
                <w:noProof/>
              </w:rPr>
              <w:t>國防部所屬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7C323F" w:rsidRPr="00A03522" w:rsidRDefault="007C323F" w:rsidP="007C323F">
            <w:pPr>
              <w:pStyle w:val="44"/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7C323F" w:rsidRPr="00771875" w:rsidRDefault="007C323F" w:rsidP="007B68C0">
            <w:pPr>
              <w:pStyle w:val="36"/>
              <w:rPr>
                <w:b w:val="0"/>
              </w:rPr>
            </w:pPr>
            <w:r w:rsidRPr="00771875">
              <w:rPr>
                <w:b w:val="0"/>
                <w:noProof/>
              </w:rPr>
              <w:t>6,137,274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C323F" w:rsidRPr="00771875" w:rsidRDefault="007C323F" w:rsidP="007B68C0">
            <w:pPr>
              <w:pStyle w:val="36"/>
              <w:rPr>
                <w:b w:val="0"/>
              </w:rPr>
            </w:pPr>
            <w:r w:rsidRPr="00771875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7C323F" w:rsidRPr="00771875" w:rsidRDefault="007C323F" w:rsidP="007B68C0">
            <w:pPr>
              <w:pStyle w:val="36"/>
              <w:rPr>
                <w:b w:val="0"/>
              </w:rPr>
            </w:pPr>
            <w:r w:rsidRPr="00771875">
              <w:rPr>
                <w:b w:val="0"/>
                <w:noProof/>
              </w:rPr>
              <w:t>2,335,834,002</w:t>
            </w:r>
          </w:p>
        </w:tc>
      </w:tr>
      <w:tr w:rsidR="007C323F" w:rsidRPr="00B76930" w:rsidTr="007B68C0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7C323F" w:rsidRPr="00A03522" w:rsidRDefault="007C323F" w:rsidP="007C323F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350" w:type="dxa"/>
            <w:shd w:val="clear" w:color="auto" w:fill="auto"/>
            <w:vAlign w:val="center"/>
          </w:tcPr>
          <w:p w:rsidR="007C323F" w:rsidRPr="00A03522" w:rsidRDefault="007C323F" w:rsidP="007C323F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47" w:type="dxa"/>
            <w:shd w:val="clear" w:color="auto" w:fill="auto"/>
            <w:vAlign w:val="center"/>
          </w:tcPr>
          <w:p w:rsidR="007C323F" w:rsidRPr="00A03522" w:rsidRDefault="007C323F" w:rsidP="007C323F">
            <w:pPr>
              <w:pStyle w:val="36"/>
              <w:jc w:val="center"/>
              <w:rPr>
                <w:b w:val="0"/>
              </w:rPr>
            </w:pPr>
            <w:r w:rsidRPr="00A03522">
              <w:rPr>
                <w:b w:val="0"/>
                <w:noProof/>
              </w:rPr>
              <w:t>2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7C323F" w:rsidRPr="00A03522" w:rsidRDefault="007C323F" w:rsidP="007C323F">
            <w:pPr>
              <w:pStyle w:val="1-321"/>
              <w:ind w:leftChars="200" w:left="480" w:firstLineChars="0" w:firstLine="0"/>
            </w:pPr>
            <w:r w:rsidRPr="00A03522">
              <w:rPr>
                <w:rFonts w:hint="eastAsia"/>
                <w:noProof/>
              </w:rPr>
              <w:t>財產售價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7C323F" w:rsidRPr="00A03522" w:rsidRDefault="007C323F" w:rsidP="007C323F">
            <w:pPr>
              <w:pStyle w:val="44"/>
            </w:pPr>
            <w:r w:rsidRPr="00A03522">
              <w:rPr>
                <w:rFonts w:hint="eastAsia"/>
                <w:noProof/>
              </w:rPr>
              <w:t>增列誤列為國軍老舊眷村改建基金收入之土地徵收價款。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C323F" w:rsidRPr="00771875" w:rsidRDefault="007C323F" w:rsidP="007B68C0">
            <w:pPr>
              <w:pStyle w:val="36"/>
              <w:rPr>
                <w:b w:val="0"/>
              </w:rPr>
            </w:pPr>
            <w:r w:rsidRPr="00771875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C323F" w:rsidRPr="00771875" w:rsidRDefault="007C323F" w:rsidP="007B68C0">
            <w:pPr>
              <w:pStyle w:val="36"/>
              <w:rPr>
                <w:b w:val="0"/>
              </w:rPr>
            </w:pPr>
            <w:r w:rsidRPr="00771875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7C323F" w:rsidRPr="00771875" w:rsidRDefault="007C323F" w:rsidP="007B68C0">
            <w:pPr>
              <w:pStyle w:val="36"/>
              <w:rPr>
                <w:b w:val="0"/>
              </w:rPr>
            </w:pPr>
            <w:r w:rsidRPr="00771875">
              <w:rPr>
                <w:b w:val="0"/>
                <w:noProof/>
              </w:rPr>
              <w:t>2,335,834,002</w:t>
            </w:r>
          </w:p>
        </w:tc>
      </w:tr>
      <w:tr w:rsidR="007C323F" w:rsidRPr="00B76930" w:rsidTr="007B68C0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7C323F" w:rsidRPr="00A03522" w:rsidRDefault="007C323F" w:rsidP="007C323F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350" w:type="dxa"/>
            <w:shd w:val="clear" w:color="auto" w:fill="auto"/>
            <w:vAlign w:val="center"/>
          </w:tcPr>
          <w:p w:rsidR="007C323F" w:rsidRPr="00A03522" w:rsidRDefault="007C323F" w:rsidP="007C323F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47" w:type="dxa"/>
            <w:shd w:val="clear" w:color="auto" w:fill="auto"/>
            <w:vAlign w:val="center"/>
          </w:tcPr>
          <w:p w:rsidR="007C323F" w:rsidRPr="00A03522" w:rsidRDefault="007C323F" w:rsidP="007C323F">
            <w:pPr>
              <w:pStyle w:val="36"/>
              <w:jc w:val="center"/>
              <w:rPr>
                <w:b w:val="0"/>
              </w:rPr>
            </w:pPr>
            <w:r w:rsidRPr="00A03522">
              <w:rPr>
                <w:b w:val="0"/>
                <w:noProof/>
              </w:rPr>
              <w:t>3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7C323F" w:rsidRPr="00A03522" w:rsidRDefault="007C323F" w:rsidP="007C323F">
            <w:pPr>
              <w:pStyle w:val="1-321"/>
              <w:ind w:leftChars="200" w:left="480" w:firstLineChars="0" w:firstLine="0"/>
            </w:pPr>
            <w:r w:rsidRPr="00A03522">
              <w:rPr>
                <w:rFonts w:hint="eastAsia"/>
                <w:noProof/>
              </w:rPr>
              <w:t>廢舊物資售價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7C323F" w:rsidRPr="00A03522" w:rsidRDefault="007C323F" w:rsidP="007C323F">
            <w:pPr>
              <w:pStyle w:val="44"/>
            </w:pPr>
            <w:r w:rsidRPr="00A03522">
              <w:rPr>
                <w:rFonts w:hint="eastAsia"/>
                <w:noProof/>
              </w:rPr>
              <w:t>增列廢舊物資售價收入。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C323F" w:rsidRPr="00771875" w:rsidRDefault="007C323F" w:rsidP="007B68C0">
            <w:pPr>
              <w:pStyle w:val="36"/>
              <w:rPr>
                <w:b w:val="0"/>
              </w:rPr>
            </w:pPr>
            <w:r w:rsidRPr="00771875">
              <w:rPr>
                <w:b w:val="0"/>
                <w:noProof/>
              </w:rPr>
              <w:t>6,137,274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C323F" w:rsidRPr="00771875" w:rsidRDefault="007C323F" w:rsidP="007B68C0">
            <w:pPr>
              <w:pStyle w:val="36"/>
              <w:rPr>
                <w:b w:val="0"/>
              </w:rPr>
            </w:pPr>
            <w:r w:rsidRPr="00771875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7C323F" w:rsidRPr="00771875" w:rsidRDefault="007C323F" w:rsidP="007B68C0">
            <w:pPr>
              <w:pStyle w:val="36"/>
              <w:rPr>
                <w:b w:val="0"/>
              </w:rPr>
            </w:pPr>
            <w:r w:rsidRPr="00771875">
              <w:rPr>
                <w:rFonts w:hint="eastAsia"/>
                <w:b w:val="0"/>
                <w:noProof/>
              </w:rPr>
              <w:t>－</w:t>
            </w:r>
          </w:p>
        </w:tc>
      </w:tr>
      <w:tr w:rsidR="007C323F" w:rsidRPr="00B76930" w:rsidTr="007B68C0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7C323F" w:rsidRPr="00A03522" w:rsidRDefault="007C323F" w:rsidP="007C323F">
            <w:pPr>
              <w:pStyle w:val="36"/>
              <w:jc w:val="center"/>
              <w:rPr>
                <w:noProof/>
              </w:rPr>
            </w:pPr>
            <w:r w:rsidRPr="00A03522">
              <w:rPr>
                <w:noProof/>
              </w:rPr>
              <w:t>5</w:t>
            </w:r>
          </w:p>
        </w:tc>
        <w:tc>
          <w:tcPr>
            <w:tcW w:w="350" w:type="dxa"/>
            <w:shd w:val="clear" w:color="auto" w:fill="auto"/>
            <w:vAlign w:val="center"/>
          </w:tcPr>
          <w:p w:rsidR="007C323F" w:rsidRPr="00A03522" w:rsidRDefault="007C323F" w:rsidP="007C323F">
            <w:pPr>
              <w:pStyle w:val="36"/>
              <w:jc w:val="center"/>
            </w:pPr>
          </w:p>
        </w:tc>
        <w:tc>
          <w:tcPr>
            <w:tcW w:w="247" w:type="dxa"/>
            <w:shd w:val="clear" w:color="auto" w:fill="auto"/>
            <w:vAlign w:val="center"/>
          </w:tcPr>
          <w:p w:rsidR="007C323F" w:rsidRPr="00A03522" w:rsidRDefault="007C323F" w:rsidP="007C323F">
            <w:pPr>
              <w:pStyle w:val="36"/>
              <w:jc w:val="center"/>
            </w:pPr>
          </w:p>
        </w:tc>
        <w:tc>
          <w:tcPr>
            <w:tcW w:w="2384" w:type="dxa"/>
            <w:shd w:val="clear" w:color="auto" w:fill="auto"/>
            <w:vAlign w:val="center"/>
          </w:tcPr>
          <w:p w:rsidR="007C323F" w:rsidRPr="00C42E91" w:rsidRDefault="007C323F" w:rsidP="007C323F">
            <w:pPr>
              <w:pStyle w:val="1-321"/>
              <w:ind w:firstLineChars="0" w:firstLine="0"/>
              <w:rPr>
                <w:b/>
                <w:sz w:val="20"/>
              </w:rPr>
            </w:pPr>
            <w:r w:rsidRPr="00C42E91">
              <w:rPr>
                <w:rFonts w:hint="eastAsia"/>
                <w:b/>
                <w:noProof/>
                <w:sz w:val="20"/>
              </w:rPr>
              <w:t>營業盈餘及事業收入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7C323F" w:rsidRPr="00A03522" w:rsidRDefault="007C323F" w:rsidP="007C323F">
            <w:pPr>
              <w:pStyle w:val="44"/>
              <w:rPr>
                <w:b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7C323F" w:rsidRPr="00771875" w:rsidRDefault="007C323F" w:rsidP="007B68C0">
            <w:pPr>
              <w:pStyle w:val="36"/>
            </w:pPr>
            <w:r w:rsidRPr="00771875">
              <w:rPr>
                <w:rFonts w:hint="eastAsia"/>
                <w:noProof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C323F" w:rsidRPr="00771875" w:rsidRDefault="007C323F" w:rsidP="007B68C0">
            <w:pPr>
              <w:pStyle w:val="36"/>
            </w:pPr>
            <w:r w:rsidRPr="00771875">
              <w:rPr>
                <w:rFonts w:hint="eastAsia"/>
                <w:noProof/>
              </w:rPr>
              <w:t>－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7C323F" w:rsidRPr="00771875" w:rsidRDefault="007C323F" w:rsidP="007B68C0">
            <w:pPr>
              <w:pStyle w:val="36"/>
            </w:pPr>
            <w:r w:rsidRPr="00771875">
              <w:rPr>
                <w:noProof/>
              </w:rPr>
              <w:t>77,665,434</w:t>
            </w:r>
          </w:p>
        </w:tc>
      </w:tr>
      <w:tr w:rsidR="007C323F" w:rsidRPr="00B76930" w:rsidTr="007B68C0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7C323F" w:rsidRPr="00A03522" w:rsidRDefault="007C323F" w:rsidP="007C323F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350" w:type="dxa"/>
            <w:shd w:val="clear" w:color="auto" w:fill="auto"/>
            <w:vAlign w:val="center"/>
          </w:tcPr>
          <w:p w:rsidR="007C323F" w:rsidRPr="00A03522" w:rsidRDefault="007C323F" w:rsidP="007C323F">
            <w:pPr>
              <w:pStyle w:val="36"/>
              <w:jc w:val="center"/>
              <w:rPr>
                <w:b w:val="0"/>
              </w:rPr>
            </w:pPr>
            <w:r w:rsidRPr="00A03522">
              <w:rPr>
                <w:b w:val="0"/>
                <w:noProof/>
              </w:rPr>
              <w:t>1</w:t>
            </w:r>
          </w:p>
        </w:tc>
        <w:tc>
          <w:tcPr>
            <w:tcW w:w="247" w:type="dxa"/>
            <w:shd w:val="clear" w:color="auto" w:fill="auto"/>
            <w:vAlign w:val="center"/>
          </w:tcPr>
          <w:p w:rsidR="007C323F" w:rsidRPr="00A03522" w:rsidRDefault="007C323F" w:rsidP="007C323F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384" w:type="dxa"/>
            <w:shd w:val="clear" w:color="auto" w:fill="auto"/>
            <w:vAlign w:val="center"/>
          </w:tcPr>
          <w:p w:rsidR="007C323F" w:rsidRPr="00A03522" w:rsidRDefault="007C323F" w:rsidP="007C323F">
            <w:pPr>
              <w:pStyle w:val="1-321"/>
              <w:ind w:leftChars="100" w:left="240" w:firstLineChars="0" w:firstLine="0"/>
            </w:pPr>
            <w:r w:rsidRPr="00A03522">
              <w:rPr>
                <w:rFonts w:hint="eastAsia"/>
                <w:noProof/>
              </w:rPr>
              <w:t>行政院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7C323F" w:rsidRPr="00A03522" w:rsidRDefault="007C323F" w:rsidP="007C323F">
            <w:pPr>
              <w:pStyle w:val="44"/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7C323F" w:rsidRPr="00771875" w:rsidRDefault="007C323F" w:rsidP="007B68C0">
            <w:pPr>
              <w:pStyle w:val="36"/>
              <w:rPr>
                <w:b w:val="0"/>
              </w:rPr>
            </w:pPr>
            <w:r w:rsidRPr="00771875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C323F" w:rsidRPr="00771875" w:rsidRDefault="007C323F" w:rsidP="007B68C0">
            <w:pPr>
              <w:pStyle w:val="36"/>
              <w:rPr>
                <w:b w:val="0"/>
              </w:rPr>
            </w:pPr>
            <w:r w:rsidRPr="00771875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7C323F" w:rsidRPr="00771875" w:rsidRDefault="007C323F" w:rsidP="007B68C0">
            <w:pPr>
              <w:pStyle w:val="36"/>
              <w:rPr>
                <w:b w:val="0"/>
              </w:rPr>
            </w:pPr>
            <w:r w:rsidRPr="00771875">
              <w:rPr>
                <w:b w:val="0"/>
                <w:noProof/>
              </w:rPr>
              <w:t>64,598,586</w:t>
            </w:r>
          </w:p>
        </w:tc>
      </w:tr>
      <w:tr w:rsidR="007C323F" w:rsidRPr="00B76930" w:rsidTr="007B68C0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7C323F" w:rsidRPr="00A03522" w:rsidRDefault="007C323F" w:rsidP="007C323F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350" w:type="dxa"/>
            <w:shd w:val="clear" w:color="auto" w:fill="auto"/>
            <w:vAlign w:val="center"/>
          </w:tcPr>
          <w:p w:rsidR="007C323F" w:rsidRPr="00A03522" w:rsidRDefault="007C323F" w:rsidP="007C323F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47" w:type="dxa"/>
            <w:shd w:val="clear" w:color="auto" w:fill="auto"/>
            <w:vAlign w:val="center"/>
          </w:tcPr>
          <w:p w:rsidR="007C323F" w:rsidRPr="00A03522" w:rsidRDefault="007C323F" w:rsidP="007C323F">
            <w:pPr>
              <w:pStyle w:val="36"/>
              <w:jc w:val="center"/>
              <w:rPr>
                <w:b w:val="0"/>
              </w:rPr>
            </w:pPr>
            <w:r w:rsidRPr="00A03522">
              <w:rPr>
                <w:b w:val="0"/>
                <w:noProof/>
              </w:rPr>
              <w:t>1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7C323F" w:rsidRPr="00A03522" w:rsidRDefault="007C323F" w:rsidP="007C323F">
            <w:pPr>
              <w:pStyle w:val="1-321"/>
              <w:ind w:leftChars="200" w:left="480" w:firstLineChars="0" w:firstLine="0"/>
            </w:pPr>
            <w:r w:rsidRPr="00A03522">
              <w:rPr>
                <w:rFonts w:hint="eastAsia"/>
                <w:noProof/>
              </w:rPr>
              <w:t>營業基金盈餘繳庫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7C323F" w:rsidRPr="00A03522" w:rsidRDefault="007C323F" w:rsidP="007C323F">
            <w:pPr>
              <w:pStyle w:val="44"/>
            </w:pPr>
            <w:r w:rsidRPr="00A03522">
              <w:rPr>
                <w:rFonts w:hint="eastAsia"/>
                <w:noProof/>
              </w:rPr>
              <w:t>增列應收中央銀行繳庫股息紅利。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C323F" w:rsidRPr="00771875" w:rsidRDefault="007C323F" w:rsidP="007B68C0">
            <w:pPr>
              <w:pStyle w:val="36"/>
              <w:rPr>
                <w:b w:val="0"/>
              </w:rPr>
            </w:pPr>
            <w:r w:rsidRPr="00771875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C323F" w:rsidRPr="00771875" w:rsidRDefault="007C323F" w:rsidP="007B68C0">
            <w:pPr>
              <w:pStyle w:val="36"/>
              <w:rPr>
                <w:b w:val="0"/>
              </w:rPr>
            </w:pPr>
            <w:r w:rsidRPr="00771875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7C323F" w:rsidRPr="00771875" w:rsidRDefault="007C323F" w:rsidP="007B68C0">
            <w:pPr>
              <w:pStyle w:val="36"/>
              <w:rPr>
                <w:b w:val="0"/>
              </w:rPr>
            </w:pPr>
            <w:r w:rsidRPr="00771875">
              <w:rPr>
                <w:b w:val="0"/>
                <w:noProof/>
              </w:rPr>
              <w:t>64,598,586</w:t>
            </w:r>
          </w:p>
        </w:tc>
      </w:tr>
      <w:tr w:rsidR="007C323F" w:rsidRPr="00B76930" w:rsidTr="007B68C0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7C323F" w:rsidRPr="00771875" w:rsidRDefault="007C323F" w:rsidP="007C323F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350" w:type="dxa"/>
            <w:shd w:val="clear" w:color="auto" w:fill="auto"/>
            <w:vAlign w:val="center"/>
          </w:tcPr>
          <w:p w:rsidR="007C323F" w:rsidRPr="00771875" w:rsidRDefault="007C323F" w:rsidP="007C323F">
            <w:pPr>
              <w:pStyle w:val="36"/>
              <w:jc w:val="center"/>
              <w:rPr>
                <w:b w:val="0"/>
              </w:rPr>
            </w:pPr>
            <w:r w:rsidRPr="00771875">
              <w:rPr>
                <w:b w:val="0"/>
                <w:noProof/>
              </w:rPr>
              <w:t>3</w:t>
            </w:r>
          </w:p>
        </w:tc>
        <w:tc>
          <w:tcPr>
            <w:tcW w:w="247" w:type="dxa"/>
            <w:shd w:val="clear" w:color="auto" w:fill="auto"/>
            <w:vAlign w:val="center"/>
          </w:tcPr>
          <w:p w:rsidR="007C323F" w:rsidRPr="00771875" w:rsidRDefault="007C323F" w:rsidP="007C323F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384" w:type="dxa"/>
            <w:shd w:val="clear" w:color="auto" w:fill="auto"/>
            <w:vAlign w:val="center"/>
          </w:tcPr>
          <w:p w:rsidR="007C323F" w:rsidRPr="00771875" w:rsidRDefault="007C323F" w:rsidP="007C323F">
            <w:pPr>
              <w:pStyle w:val="1-321"/>
              <w:ind w:leftChars="100" w:left="240" w:firstLineChars="0" w:firstLine="0"/>
            </w:pPr>
            <w:r w:rsidRPr="00771875">
              <w:rPr>
                <w:rFonts w:hint="eastAsia"/>
                <w:noProof/>
              </w:rPr>
              <w:t>財政部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7C323F" w:rsidRPr="00771875" w:rsidRDefault="007C323F" w:rsidP="007C323F">
            <w:pPr>
              <w:pStyle w:val="44"/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7C323F" w:rsidRPr="00771875" w:rsidRDefault="007C323F" w:rsidP="007B68C0">
            <w:pPr>
              <w:pStyle w:val="36"/>
              <w:rPr>
                <w:b w:val="0"/>
              </w:rPr>
            </w:pPr>
            <w:r w:rsidRPr="00771875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C323F" w:rsidRPr="00771875" w:rsidRDefault="007C323F" w:rsidP="007B68C0">
            <w:pPr>
              <w:pStyle w:val="36"/>
              <w:rPr>
                <w:b w:val="0"/>
              </w:rPr>
            </w:pPr>
            <w:r w:rsidRPr="00771875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7C323F" w:rsidRPr="00771875" w:rsidRDefault="007C323F" w:rsidP="007B68C0">
            <w:pPr>
              <w:pStyle w:val="36"/>
              <w:rPr>
                <w:b w:val="0"/>
              </w:rPr>
            </w:pPr>
            <w:r w:rsidRPr="00771875">
              <w:rPr>
                <w:rFonts w:hint="eastAsia"/>
                <w:b w:val="0"/>
                <w:noProof/>
              </w:rPr>
              <w:t>－</w:t>
            </w:r>
          </w:p>
        </w:tc>
      </w:tr>
      <w:tr w:rsidR="007C323F" w:rsidRPr="00B76930" w:rsidTr="007B68C0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7C323F" w:rsidRPr="00771875" w:rsidRDefault="007C323F" w:rsidP="007C323F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350" w:type="dxa"/>
            <w:shd w:val="clear" w:color="auto" w:fill="auto"/>
            <w:vAlign w:val="center"/>
          </w:tcPr>
          <w:p w:rsidR="007C323F" w:rsidRPr="00771875" w:rsidRDefault="007C323F" w:rsidP="007C323F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47" w:type="dxa"/>
            <w:shd w:val="clear" w:color="auto" w:fill="auto"/>
            <w:vAlign w:val="center"/>
          </w:tcPr>
          <w:p w:rsidR="007C323F" w:rsidRPr="00771875" w:rsidRDefault="007C323F" w:rsidP="007C323F">
            <w:pPr>
              <w:pStyle w:val="36"/>
              <w:jc w:val="center"/>
              <w:rPr>
                <w:b w:val="0"/>
              </w:rPr>
            </w:pPr>
            <w:r w:rsidRPr="00771875">
              <w:rPr>
                <w:b w:val="0"/>
                <w:noProof/>
              </w:rPr>
              <w:t>1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7C323F" w:rsidRPr="00771875" w:rsidRDefault="007C323F" w:rsidP="007C323F">
            <w:pPr>
              <w:pStyle w:val="1-321"/>
              <w:ind w:leftChars="200" w:left="480" w:firstLineChars="0" w:firstLine="0"/>
            </w:pPr>
            <w:r w:rsidRPr="00771875">
              <w:rPr>
                <w:rFonts w:hint="eastAsia"/>
                <w:noProof/>
              </w:rPr>
              <w:t>營業基金盈餘繳庫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7C323F" w:rsidRPr="00771875" w:rsidRDefault="007C323F" w:rsidP="007C323F">
            <w:pPr>
              <w:pStyle w:val="44"/>
            </w:pPr>
            <w:r>
              <w:rPr>
                <w:rFonts w:hint="eastAsia"/>
                <w:noProof/>
              </w:rPr>
              <w:t>減列應收中國輸出入銀行繳庫股息紅利</w:t>
            </w:r>
            <w:r w:rsidRPr="00771875">
              <w:rPr>
                <w:rFonts w:hint="eastAsia"/>
                <w:noProof/>
              </w:rPr>
              <w:t>。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C323F" w:rsidRPr="00771875" w:rsidRDefault="007C323F" w:rsidP="007B68C0">
            <w:pPr>
              <w:pStyle w:val="36"/>
              <w:rPr>
                <w:b w:val="0"/>
              </w:rPr>
            </w:pPr>
            <w:r w:rsidRPr="00771875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C323F" w:rsidRPr="00771875" w:rsidRDefault="007C323F" w:rsidP="007B68C0">
            <w:pPr>
              <w:pStyle w:val="36"/>
              <w:rPr>
                <w:b w:val="0"/>
              </w:rPr>
            </w:pPr>
            <w:r w:rsidRPr="00771875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7C323F" w:rsidRPr="00771875" w:rsidRDefault="007C323F" w:rsidP="007B68C0">
            <w:pPr>
              <w:pStyle w:val="36"/>
              <w:rPr>
                <w:b w:val="0"/>
              </w:rPr>
            </w:pPr>
            <w:r w:rsidRPr="00771875">
              <w:rPr>
                <w:rFonts w:hint="eastAsia"/>
                <w:b w:val="0"/>
                <w:noProof/>
              </w:rPr>
              <w:t>－</w:t>
            </w:r>
          </w:p>
        </w:tc>
      </w:tr>
      <w:tr w:rsidR="007C323F" w:rsidRPr="00B76930" w:rsidTr="007B68C0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7C323F" w:rsidRPr="00771875" w:rsidRDefault="007C323F" w:rsidP="007C323F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350" w:type="dxa"/>
            <w:shd w:val="clear" w:color="auto" w:fill="auto"/>
            <w:vAlign w:val="center"/>
          </w:tcPr>
          <w:p w:rsidR="007C323F" w:rsidRPr="00771875" w:rsidRDefault="007C323F" w:rsidP="007C323F">
            <w:pPr>
              <w:pStyle w:val="36"/>
              <w:jc w:val="center"/>
              <w:rPr>
                <w:b w:val="0"/>
              </w:rPr>
            </w:pPr>
            <w:r w:rsidRPr="00771875">
              <w:rPr>
                <w:b w:val="0"/>
                <w:noProof/>
              </w:rPr>
              <w:t>7</w:t>
            </w:r>
          </w:p>
        </w:tc>
        <w:tc>
          <w:tcPr>
            <w:tcW w:w="247" w:type="dxa"/>
            <w:shd w:val="clear" w:color="auto" w:fill="auto"/>
            <w:vAlign w:val="center"/>
          </w:tcPr>
          <w:p w:rsidR="007C323F" w:rsidRPr="00771875" w:rsidRDefault="007C323F" w:rsidP="007C323F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384" w:type="dxa"/>
            <w:shd w:val="clear" w:color="auto" w:fill="auto"/>
            <w:vAlign w:val="center"/>
          </w:tcPr>
          <w:p w:rsidR="007C323F" w:rsidRPr="00771875" w:rsidRDefault="007C323F" w:rsidP="007C323F">
            <w:pPr>
              <w:pStyle w:val="1-321"/>
              <w:ind w:leftChars="100" w:left="240" w:firstLineChars="0" w:firstLine="0"/>
            </w:pPr>
            <w:r w:rsidRPr="00771875">
              <w:rPr>
                <w:rFonts w:hint="eastAsia"/>
                <w:noProof/>
              </w:rPr>
              <w:t>交通部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7C323F" w:rsidRPr="00771875" w:rsidRDefault="007C323F" w:rsidP="007C323F">
            <w:pPr>
              <w:pStyle w:val="44"/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7C323F" w:rsidRPr="00771875" w:rsidRDefault="007C323F" w:rsidP="007B68C0">
            <w:pPr>
              <w:pStyle w:val="36"/>
              <w:rPr>
                <w:b w:val="0"/>
              </w:rPr>
            </w:pPr>
            <w:r w:rsidRPr="00771875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C323F" w:rsidRPr="00771875" w:rsidRDefault="007C323F" w:rsidP="007B68C0">
            <w:pPr>
              <w:pStyle w:val="36"/>
              <w:rPr>
                <w:b w:val="0"/>
              </w:rPr>
            </w:pPr>
            <w:r w:rsidRPr="00771875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7C323F" w:rsidRPr="00771875" w:rsidRDefault="007C323F" w:rsidP="007B68C0">
            <w:pPr>
              <w:pStyle w:val="36"/>
              <w:rPr>
                <w:b w:val="0"/>
              </w:rPr>
            </w:pPr>
            <w:r w:rsidRPr="00771875">
              <w:rPr>
                <w:b w:val="0"/>
                <w:noProof/>
              </w:rPr>
              <w:t>13,066,848</w:t>
            </w:r>
          </w:p>
        </w:tc>
      </w:tr>
      <w:tr w:rsidR="007C323F" w:rsidRPr="00B76930" w:rsidTr="007B68C0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7C323F" w:rsidRPr="00771875" w:rsidRDefault="007C323F" w:rsidP="007C323F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350" w:type="dxa"/>
            <w:shd w:val="clear" w:color="auto" w:fill="auto"/>
            <w:vAlign w:val="center"/>
          </w:tcPr>
          <w:p w:rsidR="007C323F" w:rsidRPr="00771875" w:rsidRDefault="007C323F" w:rsidP="007C323F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47" w:type="dxa"/>
            <w:shd w:val="clear" w:color="auto" w:fill="auto"/>
            <w:vAlign w:val="center"/>
          </w:tcPr>
          <w:p w:rsidR="007C323F" w:rsidRPr="00771875" w:rsidRDefault="007C323F" w:rsidP="007C323F">
            <w:pPr>
              <w:pStyle w:val="36"/>
              <w:jc w:val="center"/>
              <w:rPr>
                <w:b w:val="0"/>
              </w:rPr>
            </w:pPr>
            <w:r w:rsidRPr="00771875">
              <w:rPr>
                <w:b w:val="0"/>
                <w:noProof/>
              </w:rPr>
              <w:t>1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7C323F" w:rsidRPr="00771875" w:rsidRDefault="007C323F" w:rsidP="007C323F">
            <w:pPr>
              <w:pStyle w:val="1-321"/>
              <w:ind w:leftChars="200" w:left="480" w:firstLineChars="0" w:firstLine="0"/>
            </w:pPr>
            <w:r w:rsidRPr="00771875">
              <w:rPr>
                <w:rFonts w:hint="eastAsia"/>
                <w:noProof/>
              </w:rPr>
              <w:t>營業基金盈餘繳庫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7C323F" w:rsidRPr="00771875" w:rsidRDefault="007C323F" w:rsidP="007C323F">
            <w:pPr>
              <w:pStyle w:val="44"/>
            </w:pPr>
            <w:r w:rsidRPr="00771875">
              <w:rPr>
                <w:rFonts w:hint="eastAsia"/>
                <w:noProof/>
              </w:rPr>
              <w:t>增列應收臺灣港務股份有限公司繳庫股息紅利。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C323F" w:rsidRPr="00771875" w:rsidRDefault="007C323F" w:rsidP="007B68C0">
            <w:pPr>
              <w:pStyle w:val="36"/>
              <w:rPr>
                <w:b w:val="0"/>
              </w:rPr>
            </w:pPr>
            <w:r w:rsidRPr="00771875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C323F" w:rsidRPr="00771875" w:rsidRDefault="007C323F" w:rsidP="007B68C0">
            <w:pPr>
              <w:pStyle w:val="36"/>
              <w:rPr>
                <w:b w:val="0"/>
              </w:rPr>
            </w:pPr>
            <w:r w:rsidRPr="00771875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7C323F" w:rsidRPr="00771875" w:rsidRDefault="007C323F" w:rsidP="007B68C0">
            <w:pPr>
              <w:pStyle w:val="36"/>
              <w:rPr>
                <w:b w:val="0"/>
              </w:rPr>
            </w:pPr>
            <w:r w:rsidRPr="00771875">
              <w:rPr>
                <w:b w:val="0"/>
                <w:noProof/>
              </w:rPr>
              <w:t>13,066,848</w:t>
            </w:r>
          </w:p>
        </w:tc>
      </w:tr>
      <w:tr w:rsidR="007C323F" w:rsidRPr="00B76930" w:rsidTr="007B68C0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7C323F" w:rsidRPr="00A03522" w:rsidRDefault="007C323F" w:rsidP="007C323F">
            <w:pPr>
              <w:pStyle w:val="36"/>
              <w:jc w:val="center"/>
              <w:rPr>
                <w:noProof/>
              </w:rPr>
            </w:pPr>
            <w:r w:rsidRPr="00A03522">
              <w:rPr>
                <w:noProof/>
              </w:rPr>
              <w:t>7</w:t>
            </w:r>
          </w:p>
        </w:tc>
        <w:tc>
          <w:tcPr>
            <w:tcW w:w="350" w:type="dxa"/>
            <w:shd w:val="clear" w:color="auto" w:fill="auto"/>
            <w:vAlign w:val="center"/>
          </w:tcPr>
          <w:p w:rsidR="007C323F" w:rsidRPr="00A03522" w:rsidRDefault="007C323F" w:rsidP="007C323F">
            <w:pPr>
              <w:pStyle w:val="36"/>
              <w:jc w:val="center"/>
            </w:pPr>
          </w:p>
        </w:tc>
        <w:tc>
          <w:tcPr>
            <w:tcW w:w="247" w:type="dxa"/>
            <w:shd w:val="clear" w:color="auto" w:fill="auto"/>
            <w:vAlign w:val="center"/>
          </w:tcPr>
          <w:p w:rsidR="007C323F" w:rsidRPr="00A03522" w:rsidRDefault="007C323F" w:rsidP="007C323F">
            <w:pPr>
              <w:pStyle w:val="36"/>
              <w:jc w:val="center"/>
            </w:pPr>
          </w:p>
        </w:tc>
        <w:tc>
          <w:tcPr>
            <w:tcW w:w="2384" w:type="dxa"/>
            <w:shd w:val="clear" w:color="auto" w:fill="auto"/>
            <w:vAlign w:val="center"/>
          </w:tcPr>
          <w:p w:rsidR="007C323F" w:rsidRPr="00C42E91" w:rsidRDefault="007C323F" w:rsidP="007C323F">
            <w:pPr>
              <w:pStyle w:val="1-321"/>
              <w:ind w:firstLineChars="0" w:firstLine="0"/>
              <w:rPr>
                <w:b/>
                <w:sz w:val="20"/>
              </w:rPr>
            </w:pPr>
            <w:r w:rsidRPr="00C42E91">
              <w:rPr>
                <w:rFonts w:hint="eastAsia"/>
                <w:b/>
                <w:noProof/>
                <w:sz w:val="20"/>
              </w:rPr>
              <w:t>其他收入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7C323F" w:rsidRPr="00A03522" w:rsidRDefault="007C323F" w:rsidP="007C323F">
            <w:pPr>
              <w:pStyle w:val="44"/>
              <w:rPr>
                <w:b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7C323F" w:rsidRPr="005C77FA" w:rsidRDefault="007C323F" w:rsidP="007B68C0">
            <w:pPr>
              <w:pStyle w:val="36"/>
            </w:pPr>
            <w:r w:rsidRPr="005C77FA">
              <w:rPr>
                <w:noProof/>
              </w:rPr>
              <w:t>6,607,787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C323F" w:rsidRPr="005C77FA" w:rsidRDefault="007C323F" w:rsidP="007B68C0">
            <w:pPr>
              <w:pStyle w:val="36"/>
            </w:pPr>
            <w:r w:rsidRPr="005C77FA">
              <w:rPr>
                <w:rFonts w:hint="eastAsia"/>
                <w:noProof/>
              </w:rPr>
              <w:t>－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7C323F" w:rsidRPr="005C77FA" w:rsidRDefault="007C323F" w:rsidP="007B68C0">
            <w:pPr>
              <w:pStyle w:val="36"/>
            </w:pPr>
            <w:r w:rsidRPr="005C77FA">
              <w:rPr>
                <w:noProof/>
              </w:rPr>
              <w:t>2,634,084</w:t>
            </w:r>
          </w:p>
        </w:tc>
      </w:tr>
      <w:tr w:rsidR="007C323F" w:rsidRPr="00B76930" w:rsidTr="007B68C0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7C323F" w:rsidRPr="00A03522" w:rsidRDefault="007C323F" w:rsidP="007C323F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350" w:type="dxa"/>
            <w:shd w:val="clear" w:color="auto" w:fill="auto"/>
            <w:vAlign w:val="center"/>
          </w:tcPr>
          <w:p w:rsidR="007C323F" w:rsidRPr="00A03522" w:rsidRDefault="007C323F" w:rsidP="007C323F">
            <w:pPr>
              <w:pStyle w:val="36"/>
              <w:jc w:val="center"/>
              <w:rPr>
                <w:b w:val="0"/>
              </w:rPr>
            </w:pPr>
            <w:r w:rsidRPr="00A03522">
              <w:rPr>
                <w:b w:val="0"/>
                <w:noProof/>
              </w:rPr>
              <w:t>89</w:t>
            </w:r>
          </w:p>
        </w:tc>
        <w:tc>
          <w:tcPr>
            <w:tcW w:w="247" w:type="dxa"/>
            <w:shd w:val="clear" w:color="auto" w:fill="auto"/>
            <w:vAlign w:val="center"/>
          </w:tcPr>
          <w:p w:rsidR="007C323F" w:rsidRPr="00A03522" w:rsidRDefault="007C323F" w:rsidP="007C323F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384" w:type="dxa"/>
            <w:shd w:val="clear" w:color="auto" w:fill="auto"/>
            <w:vAlign w:val="center"/>
          </w:tcPr>
          <w:p w:rsidR="007C323F" w:rsidRPr="00A03522" w:rsidRDefault="007C323F" w:rsidP="007C323F">
            <w:pPr>
              <w:pStyle w:val="1-321"/>
              <w:ind w:leftChars="100" w:left="240" w:firstLineChars="0" w:firstLine="0"/>
            </w:pPr>
            <w:r w:rsidRPr="00A03522">
              <w:rPr>
                <w:rFonts w:hint="eastAsia"/>
                <w:noProof/>
              </w:rPr>
              <w:t>國防部所屬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7C323F" w:rsidRPr="00A03522" w:rsidRDefault="007C323F" w:rsidP="007C323F">
            <w:pPr>
              <w:pStyle w:val="44"/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7C323F" w:rsidRPr="005C77FA" w:rsidRDefault="007C323F" w:rsidP="007B68C0">
            <w:pPr>
              <w:pStyle w:val="36"/>
              <w:rPr>
                <w:b w:val="0"/>
              </w:rPr>
            </w:pPr>
            <w:r w:rsidRPr="005C77FA">
              <w:rPr>
                <w:b w:val="0"/>
                <w:noProof/>
              </w:rPr>
              <w:t>6,607,787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C323F" w:rsidRPr="005C77FA" w:rsidRDefault="007C323F" w:rsidP="007B68C0">
            <w:pPr>
              <w:pStyle w:val="36"/>
              <w:rPr>
                <w:b w:val="0"/>
              </w:rPr>
            </w:pPr>
            <w:r w:rsidRPr="005C77FA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7C323F" w:rsidRPr="005C77FA" w:rsidRDefault="007C323F" w:rsidP="007B68C0">
            <w:pPr>
              <w:pStyle w:val="36"/>
              <w:rPr>
                <w:b w:val="0"/>
              </w:rPr>
            </w:pPr>
            <w:r w:rsidRPr="005C77FA">
              <w:rPr>
                <w:rFonts w:hint="eastAsia"/>
                <w:b w:val="0"/>
                <w:noProof/>
              </w:rPr>
              <w:t>－</w:t>
            </w:r>
          </w:p>
        </w:tc>
      </w:tr>
      <w:tr w:rsidR="007C323F" w:rsidRPr="00B76930" w:rsidTr="007B68C0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7C323F" w:rsidRPr="00825D88" w:rsidRDefault="007C323F" w:rsidP="007C323F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350" w:type="dxa"/>
            <w:shd w:val="clear" w:color="auto" w:fill="auto"/>
            <w:vAlign w:val="center"/>
          </w:tcPr>
          <w:p w:rsidR="007C323F" w:rsidRPr="00825D88" w:rsidRDefault="007C323F" w:rsidP="007C323F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47" w:type="dxa"/>
            <w:shd w:val="clear" w:color="auto" w:fill="auto"/>
            <w:vAlign w:val="center"/>
          </w:tcPr>
          <w:p w:rsidR="007C323F" w:rsidRPr="00825D88" w:rsidRDefault="007C323F" w:rsidP="007C323F">
            <w:pPr>
              <w:pStyle w:val="36"/>
              <w:jc w:val="center"/>
              <w:rPr>
                <w:b w:val="0"/>
              </w:rPr>
            </w:pPr>
            <w:r w:rsidRPr="00825D88">
              <w:rPr>
                <w:b w:val="0"/>
                <w:noProof/>
              </w:rPr>
              <w:t>2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7C323F" w:rsidRPr="00825D88" w:rsidRDefault="007C323F" w:rsidP="007C323F">
            <w:pPr>
              <w:pStyle w:val="1-321"/>
              <w:ind w:leftChars="200" w:left="480" w:firstLineChars="0" w:firstLine="0"/>
            </w:pPr>
            <w:r w:rsidRPr="00825D88">
              <w:rPr>
                <w:rFonts w:hint="eastAsia"/>
                <w:noProof/>
              </w:rPr>
              <w:t>雜項收入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7C323F" w:rsidRPr="00825D88" w:rsidRDefault="007C323F" w:rsidP="007C323F">
            <w:pPr>
              <w:pStyle w:val="44"/>
            </w:pPr>
            <w:r w:rsidRPr="00825D88">
              <w:rPr>
                <w:rFonts w:hint="eastAsia"/>
                <w:noProof/>
              </w:rPr>
              <w:t>增列其他雜項收入；減列已實現及誤列之應收數。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C323F" w:rsidRPr="005C77FA" w:rsidRDefault="007C323F" w:rsidP="007B68C0">
            <w:pPr>
              <w:pStyle w:val="36"/>
              <w:rPr>
                <w:b w:val="0"/>
              </w:rPr>
            </w:pPr>
            <w:r w:rsidRPr="005C77FA">
              <w:rPr>
                <w:b w:val="0"/>
                <w:noProof/>
              </w:rPr>
              <w:t>6,607,787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C323F" w:rsidRPr="005C77FA" w:rsidRDefault="007C323F" w:rsidP="007B68C0">
            <w:pPr>
              <w:pStyle w:val="36"/>
              <w:rPr>
                <w:b w:val="0"/>
              </w:rPr>
            </w:pPr>
            <w:r w:rsidRPr="005C77FA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7C323F" w:rsidRPr="005C77FA" w:rsidRDefault="007C323F" w:rsidP="007B68C0">
            <w:pPr>
              <w:pStyle w:val="36"/>
              <w:rPr>
                <w:b w:val="0"/>
              </w:rPr>
            </w:pPr>
            <w:r w:rsidRPr="005C77FA">
              <w:rPr>
                <w:rFonts w:hint="eastAsia"/>
                <w:b w:val="0"/>
                <w:noProof/>
              </w:rPr>
              <w:t>－</w:t>
            </w:r>
          </w:p>
        </w:tc>
      </w:tr>
      <w:tr w:rsidR="007C323F" w:rsidRPr="00B76930" w:rsidTr="007B68C0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7C323F" w:rsidRPr="00825D88" w:rsidRDefault="007C323F" w:rsidP="007C323F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350" w:type="dxa"/>
            <w:shd w:val="clear" w:color="auto" w:fill="auto"/>
            <w:vAlign w:val="center"/>
          </w:tcPr>
          <w:p w:rsidR="007C323F" w:rsidRPr="00825D88" w:rsidRDefault="007C323F" w:rsidP="007C323F">
            <w:pPr>
              <w:pStyle w:val="36"/>
              <w:jc w:val="center"/>
              <w:rPr>
                <w:b w:val="0"/>
              </w:rPr>
            </w:pPr>
            <w:r w:rsidRPr="00825D88">
              <w:rPr>
                <w:b w:val="0"/>
                <w:noProof/>
              </w:rPr>
              <w:t>229</w:t>
            </w:r>
          </w:p>
        </w:tc>
        <w:tc>
          <w:tcPr>
            <w:tcW w:w="247" w:type="dxa"/>
            <w:shd w:val="clear" w:color="auto" w:fill="auto"/>
            <w:vAlign w:val="center"/>
          </w:tcPr>
          <w:p w:rsidR="007C323F" w:rsidRPr="00825D88" w:rsidRDefault="007C323F" w:rsidP="007C323F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384" w:type="dxa"/>
            <w:shd w:val="clear" w:color="auto" w:fill="auto"/>
            <w:vAlign w:val="center"/>
          </w:tcPr>
          <w:p w:rsidR="007C323F" w:rsidRPr="00510E7C" w:rsidRDefault="007C323F" w:rsidP="007C323F">
            <w:pPr>
              <w:pStyle w:val="1-321"/>
              <w:ind w:leftChars="100" w:left="240" w:firstLineChars="0" w:firstLine="0"/>
              <w:rPr>
                <w:spacing w:val="-4"/>
              </w:rPr>
            </w:pPr>
            <w:r w:rsidRPr="00510E7C">
              <w:rPr>
                <w:rFonts w:hint="eastAsia"/>
                <w:noProof/>
                <w:spacing w:val="-4"/>
              </w:rPr>
              <w:t>國軍退除役官兵輔導委員會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7C323F" w:rsidRPr="00825D88" w:rsidRDefault="007C323F" w:rsidP="007C323F">
            <w:pPr>
              <w:pStyle w:val="44"/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7C323F" w:rsidRPr="005C77FA" w:rsidRDefault="007C323F" w:rsidP="007B68C0">
            <w:pPr>
              <w:pStyle w:val="36"/>
              <w:rPr>
                <w:b w:val="0"/>
              </w:rPr>
            </w:pPr>
            <w:r w:rsidRPr="005C77FA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C323F" w:rsidRPr="005C77FA" w:rsidRDefault="007C323F" w:rsidP="007B68C0">
            <w:pPr>
              <w:pStyle w:val="36"/>
              <w:rPr>
                <w:b w:val="0"/>
              </w:rPr>
            </w:pPr>
            <w:r w:rsidRPr="005C77FA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7C323F" w:rsidRPr="005C77FA" w:rsidRDefault="007C323F" w:rsidP="007B68C0">
            <w:pPr>
              <w:pStyle w:val="36"/>
              <w:rPr>
                <w:b w:val="0"/>
              </w:rPr>
            </w:pPr>
            <w:r w:rsidRPr="005C77FA">
              <w:rPr>
                <w:b w:val="0"/>
                <w:noProof/>
              </w:rPr>
              <w:t>2,634,084</w:t>
            </w:r>
          </w:p>
        </w:tc>
      </w:tr>
      <w:tr w:rsidR="007C323F" w:rsidRPr="00B76930" w:rsidTr="007B68C0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val="510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7C323F" w:rsidRPr="00825D88" w:rsidRDefault="007C323F" w:rsidP="007C323F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350" w:type="dxa"/>
            <w:shd w:val="clear" w:color="auto" w:fill="auto"/>
            <w:vAlign w:val="center"/>
          </w:tcPr>
          <w:p w:rsidR="007C323F" w:rsidRPr="00825D88" w:rsidRDefault="007C323F" w:rsidP="007C323F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47" w:type="dxa"/>
            <w:shd w:val="clear" w:color="auto" w:fill="auto"/>
            <w:vAlign w:val="center"/>
          </w:tcPr>
          <w:p w:rsidR="007C323F" w:rsidRPr="00825D88" w:rsidRDefault="007C323F" w:rsidP="007C323F">
            <w:pPr>
              <w:pStyle w:val="36"/>
              <w:jc w:val="center"/>
              <w:rPr>
                <w:b w:val="0"/>
              </w:rPr>
            </w:pPr>
            <w:r w:rsidRPr="00825D88">
              <w:rPr>
                <w:b w:val="0"/>
                <w:noProof/>
              </w:rPr>
              <w:t>1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7C323F" w:rsidRPr="00825D88" w:rsidRDefault="007C323F" w:rsidP="007C323F">
            <w:pPr>
              <w:pStyle w:val="1-321"/>
              <w:ind w:leftChars="200" w:left="480" w:firstLineChars="0" w:firstLine="0"/>
            </w:pPr>
            <w:r w:rsidRPr="00825D88">
              <w:rPr>
                <w:rFonts w:hint="eastAsia"/>
                <w:noProof/>
              </w:rPr>
              <w:t>雜項收入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7C323F" w:rsidRPr="00825D88" w:rsidRDefault="007C323F" w:rsidP="007C323F">
            <w:pPr>
              <w:pStyle w:val="44"/>
            </w:pPr>
            <w:r w:rsidRPr="00825D88">
              <w:rPr>
                <w:rFonts w:hint="eastAsia"/>
                <w:noProof/>
              </w:rPr>
              <w:t>增列應收以前年度經費。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C323F" w:rsidRPr="005C77FA" w:rsidRDefault="007C323F" w:rsidP="007B68C0">
            <w:pPr>
              <w:pStyle w:val="36"/>
              <w:rPr>
                <w:b w:val="0"/>
              </w:rPr>
            </w:pPr>
            <w:r w:rsidRPr="005C77FA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C323F" w:rsidRPr="005C77FA" w:rsidRDefault="007C323F" w:rsidP="007B68C0">
            <w:pPr>
              <w:pStyle w:val="36"/>
              <w:rPr>
                <w:b w:val="0"/>
              </w:rPr>
            </w:pPr>
            <w:r w:rsidRPr="005C77FA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7C323F" w:rsidRPr="005C77FA" w:rsidRDefault="007C323F" w:rsidP="007B68C0">
            <w:pPr>
              <w:pStyle w:val="36"/>
              <w:rPr>
                <w:b w:val="0"/>
              </w:rPr>
            </w:pPr>
            <w:r w:rsidRPr="005C77FA">
              <w:rPr>
                <w:b w:val="0"/>
                <w:noProof/>
              </w:rPr>
              <w:t>2,634,084</w:t>
            </w:r>
          </w:p>
        </w:tc>
      </w:tr>
    </w:tbl>
    <w:p w:rsidR="00F2584D" w:rsidRPr="002D1032" w:rsidRDefault="00F2584D" w:rsidP="004A6591">
      <w:pPr>
        <w:pStyle w:val="ab"/>
        <w:spacing w:afterLines="50" w:after="180" w:line="240" w:lineRule="auto"/>
        <w:rPr>
          <w:u w:val="single"/>
        </w:rPr>
      </w:pPr>
      <w:r>
        <w:rPr>
          <w:rFonts w:hint="eastAsia"/>
          <w:u w:val="single"/>
        </w:rPr>
        <w:lastRenderedPageBreak/>
        <w:t>總決算</w:t>
      </w:r>
      <w:r w:rsidRPr="002D1032">
        <w:rPr>
          <w:rFonts w:hint="eastAsia"/>
          <w:u w:val="single"/>
        </w:rPr>
        <w:t>歲</w:t>
      </w:r>
      <w:r>
        <w:rPr>
          <w:rFonts w:hint="eastAsia"/>
          <w:u w:val="single"/>
        </w:rPr>
        <w:t>入</w:t>
      </w:r>
      <w:r w:rsidRPr="002D1032">
        <w:rPr>
          <w:rFonts w:hint="eastAsia"/>
          <w:u w:val="single"/>
        </w:rPr>
        <w:t>決算修正數明細表</w:t>
      </w:r>
    </w:p>
    <w:tbl>
      <w:tblPr>
        <w:tblW w:w="1031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67"/>
        <w:gridCol w:w="1335"/>
        <w:gridCol w:w="1335"/>
        <w:gridCol w:w="1501"/>
        <w:gridCol w:w="1502"/>
        <w:gridCol w:w="1582"/>
        <w:gridCol w:w="1688"/>
      </w:tblGrid>
      <w:tr w:rsidR="00F2584D" w:rsidTr="00686C8C">
        <w:trPr>
          <w:trHeight w:hRule="exact" w:val="680"/>
          <w:jc w:val="center"/>
        </w:trPr>
        <w:tc>
          <w:tcPr>
            <w:tcW w:w="10310" w:type="dxa"/>
            <w:gridSpan w:val="7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F2584D" w:rsidRDefault="00F2584D" w:rsidP="00B20BBF">
            <w:pPr>
              <w:pStyle w:val="af4"/>
              <w:ind w:left="120" w:right="240"/>
            </w:pPr>
            <w:r>
              <w:rPr>
                <w:rFonts w:hint="eastAsia"/>
              </w:rPr>
              <w:t>單位：新臺幣元</w:t>
            </w:r>
          </w:p>
        </w:tc>
      </w:tr>
      <w:tr w:rsidR="00F2584D" w:rsidTr="00B20B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69"/>
          <w:jc w:val="center"/>
        </w:trPr>
        <w:tc>
          <w:tcPr>
            <w:tcW w:w="7040" w:type="dxa"/>
            <w:gridSpan w:val="5"/>
            <w:tcBorders>
              <w:left w:val="nil"/>
              <w:right w:val="single" w:sz="12" w:space="0" w:color="auto"/>
            </w:tcBorders>
            <w:vAlign w:val="center"/>
          </w:tcPr>
          <w:p w:rsidR="00F2584D" w:rsidRPr="00AA374B" w:rsidRDefault="00F2584D" w:rsidP="00B20BBF">
            <w:pPr>
              <w:pStyle w:val="afa"/>
              <w:ind w:left="72" w:right="72"/>
            </w:pPr>
            <w:r w:rsidRPr="00AA374B">
              <w:rPr>
                <w:rFonts w:hint="eastAsia"/>
              </w:rPr>
              <w:t>正數</w:t>
            </w:r>
          </w:p>
        </w:tc>
        <w:tc>
          <w:tcPr>
            <w:tcW w:w="15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2584D" w:rsidRPr="0053752D" w:rsidRDefault="00F2584D" w:rsidP="00B20BBF">
            <w:pPr>
              <w:pStyle w:val="afa"/>
              <w:ind w:left="72" w:right="72"/>
              <w:rPr>
                <w:b/>
              </w:rPr>
            </w:pPr>
            <w:r w:rsidRPr="0053752D">
              <w:rPr>
                <w:rFonts w:hint="eastAsia"/>
                <w:b/>
              </w:rPr>
              <w:t>應繳回國庫數</w:t>
            </w:r>
          </w:p>
        </w:tc>
        <w:tc>
          <w:tcPr>
            <w:tcW w:w="1688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:rsidR="00F2584D" w:rsidRPr="00AA374B" w:rsidRDefault="00F2584D" w:rsidP="00B20BBF">
            <w:pPr>
              <w:pStyle w:val="afa"/>
              <w:ind w:left="72" w:right="72"/>
            </w:pPr>
            <w:r w:rsidRPr="00AA374B">
              <w:rPr>
                <w:rFonts w:hint="eastAsia"/>
              </w:rPr>
              <w:t>備註</w:t>
            </w:r>
          </w:p>
        </w:tc>
      </w:tr>
      <w:tr w:rsidR="00F2584D" w:rsidTr="00B20B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69"/>
          <w:jc w:val="center"/>
        </w:trPr>
        <w:tc>
          <w:tcPr>
            <w:tcW w:w="1367" w:type="dxa"/>
            <w:tcBorders>
              <w:left w:val="nil"/>
            </w:tcBorders>
            <w:vAlign w:val="center"/>
          </w:tcPr>
          <w:p w:rsidR="00F2584D" w:rsidRPr="00AA374B" w:rsidRDefault="00F2584D" w:rsidP="00B20BBF">
            <w:pPr>
              <w:pStyle w:val="afa"/>
              <w:ind w:leftChars="0" w:left="0" w:rightChars="100" w:right="240"/>
              <w:jc w:val="right"/>
            </w:pPr>
            <w:r w:rsidRPr="00AA374B">
              <w:rPr>
                <w:rFonts w:hint="eastAsia"/>
              </w:rPr>
              <w:t>數</w:t>
            </w:r>
          </w:p>
        </w:tc>
        <w:tc>
          <w:tcPr>
            <w:tcW w:w="2670" w:type="dxa"/>
            <w:gridSpan w:val="2"/>
            <w:vAlign w:val="center"/>
          </w:tcPr>
          <w:p w:rsidR="00F2584D" w:rsidRPr="00AA374B" w:rsidRDefault="00F2584D" w:rsidP="00B20BBF">
            <w:pPr>
              <w:pStyle w:val="afa"/>
              <w:ind w:left="72" w:right="72"/>
            </w:pPr>
            <w:r w:rsidRPr="00AA374B">
              <w:rPr>
                <w:rFonts w:hint="eastAsia"/>
              </w:rPr>
              <w:t>保留數</w:t>
            </w:r>
          </w:p>
        </w:tc>
        <w:tc>
          <w:tcPr>
            <w:tcW w:w="3003" w:type="dxa"/>
            <w:gridSpan w:val="2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:rsidR="00F2584D" w:rsidRPr="00AA374B" w:rsidRDefault="00F2584D" w:rsidP="00B20BBF">
            <w:pPr>
              <w:pStyle w:val="afa"/>
              <w:ind w:left="72" w:right="72"/>
            </w:pPr>
            <w:r w:rsidRPr="00AA374B">
              <w:rPr>
                <w:rFonts w:hint="eastAsia"/>
              </w:rPr>
              <w:t>合計</w:t>
            </w:r>
          </w:p>
        </w:tc>
        <w:tc>
          <w:tcPr>
            <w:tcW w:w="158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2584D" w:rsidRPr="00AA374B" w:rsidRDefault="00F2584D" w:rsidP="00B20BBF">
            <w:pPr>
              <w:pStyle w:val="afa"/>
              <w:ind w:left="72" w:right="72"/>
            </w:pPr>
          </w:p>
        </w:tc>
        <w:tc>
          <w:tcPr>
            <w:tcW w:w="168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F2584D" w:rsidRPr="00AA374B" w:rsidRDefault="00F2584D" w:rsidP="00B20BBF">
            <w:pPr>
              <w:pStyle w:val="afa"/>
              <w:ind w:left="72" w:right="72"/>
            </w:pPr>
          </w:p>
        </w:tc>
      </w:tr>
      <w:tr w:rsidR="00F2584D" w:rsidTr="008F5E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69"/>
          <w:jc w:val="center"/>
        </w:trPr>
        <w:tc>
          <w:tcPr>
            <w:tcW w:w="1367" w:type="dxa"/>
            <w:tcBorders>
              <w:left w:val="nil"/>
              <w:bottom w:val="single" w:sz="4" w:space="0" w:color="auto"/>
            </w:tcBorders>
            <w:vAlign w:val="center"/>
          </w:tcPr>
          <w:p w:rsidR="00F2584D" w:rsidRPr="00AA374B" w:rsidRDefault="00F2584D" w:rsidP="00B20BBF">
            <w:pPr>
              <w:pStyle w:val="afa"/>
              <w:ind w:left="72" w:right="72"/>
            </w:pPr>
            <w:r w:rsidRPr="00AA374B">
              <w:rPr>
                <w:rFonts w:hint="eastAsia"/>
              </w:rPr>
              <w:t>減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center"/>
          </w:tcPr>
          <w:p w:rsidR="00F2584D" w:rsidRPr="00AA374B" w:rsidRDefault="00F2584D" w:rsidP="00B20BBF">
            <w:pPr>
              <w:pStyle w:val="afa"/>
              <w:ind w:left="72" w:right="72"/>
            </w:pPr>
            <w:r w:rsidRPr="00AA374B">
              <w:rPr>
                <w:rFonts w:hint="eastAsia"/>
              </w:rPr>
              <w:t>增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center"/>
          </w:tcPr>
          <w:p w:rsidR="00F2584D" w:rsidRPr="00AA374B" w:rsidRDefault="00F2584D" w:rsidP="00B20BBF">
            <w:pPr>
              <w:pStyle w:val="afa"/>
              <w:ind w:left="72" w:right="72"/>
            </w:pPr>
            <w:r w:rsidRPr="00AA374B">
              <w:rPr>
                <w:rFonts w:hint="eastAsia"/>
              </w:rPr>
              <w:t>減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vAlign w:val="center"/>
          </w:tcPr>
          <w:p w:rsidR="00F2584D" w:rsidRPr="00AA374B" w:rsidRDefault="00F2584D" w:rsidP="00B20BBF">
            <w:pPr>
              <w:pStyle w:val="afa"/>
              <w:ind w:left="72" w:right="72"/>
            </w:pPr>
            <w:r w:rsidRPr="00AA374B">
              <w:rPr>
                <w:rFonts w:hint="eastAsia"/>
              </w:rPr>
              <w:t>增</w:t>
            </w:r>
          </w:p>
        </w:tc>
        <w:tc>
          <w:tcPr>
            <w:tcW w:w="150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F2584D" w:rsidRPr="00AA374B" w:rsidRDefault="00F2584D" w:rsidP="00B20BBF">
            <w:pPr>
              <w:pStyle w:val="afa"/>
              <w:ind w:left="72" w:right="72"/>
            </w:pPr>
            <w:r w:rsidRPr="00AA374B">
              <w:rPr>
                <w:rFonts w:hint="eastAsia"/>
              </w:rPr>
              <w:t>減</w:t>
            </w:r>
          </w:p>
        </w:tc>
        <w:tc>
          <w:tcPr>
            <w:tcW w:w="15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584D" w:rsidRPr="00AA374B" w:rsidRDefault="00F2584D" w:rsidP="00B20BBF">
            <w:pPr>
              <w:pStyle w:val="afa"/>
              <w:ind w:left="72" w:right="72"/>
            </w:pPr>
          </w:p>
        </w:tc>
        <w:tc>
          <w:tcPr>
            <w:tcW w:w="1688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2584D" w:rsidRPr="00AA374B" w:rsidRDefault="00F2584D" w:rsidP="00B20BBF">
            <w:pPr>
              <w:pStyle w:val="afa"/>
              <w:ind w:left="72" w:right="72"/>
            </w:pPr>
          </w:p>
        </w:tc>
      </w:tr>
      <w:tr w:rsidR="007B68C0" w:rsidRPr="001949D1" w:rsidTr="007B6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3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</w:pPr>
            <w:r w:rsidRPr="00BA637A">
              <w:rPr>
                <w:noProof/>
              </w:rPr>
              <w:t>27,776,316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</w:pPr>
            <w:r w:rsidRPr="00BA637A">
              <w:rPr>
                <w:rFonts w:hint="eastAsia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</w:pPr>
            <w:r w:rsidRPr="00BA637A">
              <w:rPr>
                <w:rFonts w:hint="eastAsia"/>
                <w:noProof/>
              </w:rPr>
              <w:t>－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</w:pPr>
            <w:r w:rsidRPr="00BA637A">
              <w:rPr>
                <w:noProof/>
              </w:rPr>
              <w:t>2,447,034,932</w:t>
            </w:r>
          </w:p>
        </w:tc>
        <w:tc>
          <w:tcPr>
            <w:tcW w:w="150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</w:pPr>
            <w:r w:rsidRPr="00BA637A">
              <w:rPr>
                <w:noProof/>
              </w:rPr>
              <w:t>27,776,316</w:t>
            </w:r>
          </w:p>
        </w:tc>
        <w:tc>
          <w:tcPr>
            <w:tcW w:w="158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</w:pPr>
            <w:r w:rsidRPr="00BA637A">
              <w:rPr>
                <w:noProof/>
              </w:rPr>
              <w:t>2,447,034,932</w:t>
            </w:r>
          </w:p>
        </w:tc>
        <w:tc>
          <w:tcPr>
            <w:tcW w:w="168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44"/>
              <w:rPr>
                <w:b/>
              </w:rPr>
            </w:pPr>
          </w:p>
        </w:tc>
      </w:tr>
      <w:tr w:rsidR="007B68C0" w:rsidRPr="001949D1" w:rsidTr="007B6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3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</w:pPr>
            <w:r w:rsidRPr="00BA637A">
              <w:rPr>
                <w:noProof/>
              </w:rPr>
              <w:t>14,428,113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</w:pPr>
            <w:r w:rsidRPr="00BA637A">
              <w:rPr>
                <w:rFonts w:hint="eastAsia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</w:pPr>
            <w:r w:rsidRPr="00BA637A">
              <w:rPr>
                <w:rFonts w:hint="eastAsia"/>
                <w:noProof/>
              </w:rPr>
              <w:t>－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</w:pPr>
            <w:r w:rsidRPr="00BA637A">
              <w:rPr>
                <w:noProof/>
              </w:rPr>
              <w:t>18,156,351</w:t>
            </w:r>
          </w:p>
        </w:tc>
        <w:tc>
          <w:tcPr>
            <w:tcW w:w="150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</w:pPr>
            <w:r w:rsidRPr="00BA637A">
              <w:rPr>
                <w:noProof/>
              </w:rPr>
              <w:t>14,428,113</w:t>
            </w:r>
          </w:p>
        </w:tc>
        <w:tc>
          <w:tcPr>
            <w:tcW w:w="158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</w:pPr>
            <w:r w:rsidRPr="00BA637A">
              <w:rPr>
                <w:noProof/>
              </w:rPr>
              <w:t>18,156,351</w:t>
            </w:r>
          </w:p>
        </w:tc>
        <w:tc>
          <w:tcPr>
            <w:tcW w:w="168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44"/>
              <w:rPr>
                <w:b/>
              </w:rPr>
            </w:pPr>
          </w:p>
        </w:tc>
      </w:tr>
      <w:tr w:rsidR="007B68C0" w:rsidRPr="001949D1" w:rsidTr="007B6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3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  <w:rPr>
                <w:b w:val="0"/>
              </w:rPr>
            </w:pPr>
            <w:r w:rsidRPr="00BA637A">
              <w:rPr>
                <w:b w:val="0"/>
                <w:noProof/>
              </w:rPr>
              <w:t>14,428,113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  <w:rPr>
                <w:b w:val="0"/>
              </w:rPr>
            </w:pPr>
            <w:r w:rsidRPr="00BA637A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  <w:rPr>
                <w:b w:val="0"/>
              </w:rPr>
            </w:pPr>
            <w:r w:rsidRPr="00BA637A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  <w:rPr>
                <w:b w:val="0"/>
              </w:rPr>
            </w:pPr>
            <w:r w:rsidRPr="00BA637A">
              <w:rPr>
                <w:b w:val="0"/>
                <w:noProof/>
              </w:rPr>
              <w:t>18,156,351</w:t>
            </w:r>
          </w:p>
        </w:tc>
        <w:tc>
          <w:tcPr>
            <w:tcW w:w="150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  <w:rPr>
                <w:b w:val="0"/>
              </w:rPr>
            </w:pPr>
            <w:r w:rsidRPr="00BA637A">
              <w:rPr>
                <w:b w:val="0"/>
                <w:noProof/>
              </w:rPr>
              <w:t>14,428,113</w:t>
            </w:r>
          </w:p>
        </w:tc>
        <w:tc>
          <w:tcPr>
            <w:tcW w:w="158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  <w:rPr>
                <w:b w:val="0"/>
              </w:rPr>
            </w:pPr>
            <w:r w:rsidRPr="00BA637A">
              <w:rPr>
                <w:b w:val="0"/>
                <w:noProof/>
              </w:rPr>
              <w:t>18,156,351</w:t>
            </w:r>
          </w:p>
        </w:tc>
        <w:tc>
          <w:tcPr>
            <w:tcW w:w="168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44"/>
            </w:pPr>
          </w:p>
        </w:tc>
      </w:tr>
      <w:tr w:rsidR="007B68C0" w:rsidRPr="001949D1" w:rsidTr="007B6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3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  <w:rPr>
                <w:b w:val="0"/>
              </w:rPr>
            </w:pPr>
            <w:r w:rsidRPr="00BA637A">
              <w:rPr>
                <w:b w:val="0"/>
                <w:noProof/>
              </w:rPr>
              <w:t>14,428,113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  <w:rPr>
                <w:b w:val="0"/>
              </w:rPr>
            </w:pPr>
            <w:r w:rsidRPr="00BA637A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  <w:rPr>
                <w:b w:val="0"/>
              </w:rPr>
            </w:pPr>
            <w:r w:rsidRPr="00BA637A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  <w:rPr>
                <w:b w:val="0"/>
              </w:rPr>
            </w:pPr>
            <w:r w:rsidRPr="00BA637A">
              <w:rPr>
                <w:b w:val="0"/>
                <w:noProof/>
              </w:rPr>
              <w:t>18,156,351</w:t>
            </w:r>
          </w:p>
        </w:tc>
        <w:tc>
          <w:tcPr>
            <w:tcW w:w="150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  <w:rPr>
                <w:b w:val="0"/>
              </w:rPr>
            </w:pPr>
            <w:r w:rsidRPr="00BA637A">
              <w:rPr>
                <w:b w:val="0"/>
                <w:noProof/>
              </w:rPr>
              <w:t>14,428,113</w:t>
            </w:r>
          </w:p>
        </w:tc>
        <w:tc>
          <w:tcPr>
            <w:tcW w:w="158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  <w:rPr>
                <w:b w:val="0"/>
              </w:rPr>
            </w:pPr>
            <w:r w:rsidRPr="00BA637A">
              <w:rPr>
                <w:b w:val="0"/>
                <w:noProof/>
              </w:rPr>
              <w:t>18,156,351</w:t>
            </w:r>
          </w:p>
        </w:tc>
        <w:tc>
          <w:tcPr>
            <w:tcW w:w="168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44"/>
            </w:pPr>
          </w:p>
        </w:tc>
      </w:tr>
      <w:tr w:rsidR="007B68C0" w:rsidRPr="001949D1" w:rsidTr="007B6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3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</w:pPr>
            <w:r w:rsidRPr="00BA637A">
              <w:rPr>
                <w:noProof/>
              </w:rPr>
              <w:t>6,137,274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</w:pPr>
            <w:r w:rsidRPr="00BA637A">
              <w:rPr>
                <w:rFonts w:hint="eastAsia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</w:pPr>
            <w:r w:rsidRPr="00BA637A">
              <w:rPr>
                <w:rFonts w:hint="eastAsia"/>
                <w:noProof/>
              </w:rPr>
              <w:t>－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</w:pPr>
            <w:r w:rsidRPr="00BA637A">
              <w:rPr>
                <w:noProof/>
              </w:rPr>
              <w:t>2,341,971,276</w:t>
            </w:r>
          </w:p>
        </w:tc>
        <w:tc>
          <w:tcPr>
            <w:tcW w:w="150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</w:pPr>
            <w:r w:rsidRPr="00BA637A">
              <w:rPr>
                <w:noProof/>
              </w:rPr>
              <w:t>6,137,274</w:t>
            </w:r>
          </w:p>
        </w:tc>
        <w:tc>
          <w:tcPr>
            <w:tcW w:w="158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</w:pPr>
            <w:r w:rsidRPr="00BA637A">
              <w:rPr>
                <w:noProof/>
              </w:rPr>
              <w:t>2,341,971,276</w:t>
            </w:r>
          </w:p>
        </w:tc>
        <w:tc>
          <w:tcPr>
            <w:tcW w:w="168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44"/>
              <w:rPr>
                <w:b/>
              </w:rPr>
            </w:pPr>
          </w:p>
        </w:tc>
      </w:tr>
      <w:tr w:rsidR="007B68C0" w:rsidRPr="001949D1" w:rsidTr="007B6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3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  <w:rPr>
                <w:b w:val="0"/>
              </w:rPr>
            </w:pPr>
            <w:r w:rsidRPr="00BA637A">
              <w:rPr>
                <w:b w:val="0"/>
                <w:noProof/>
              </w:rPr>
              <w:t>6,137,274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  <w:rPr>
                <w:b w:val="0"/>
              </w:rPr>
            </w:pPr>
            <w:r w:rsidRPr="00BA637A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  <w:rPr>
                <w:b w:val="0"/>
              </w:rPr>
            </w:pPr>
            <w:r w:rsidRPr="00BA637A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  <w:rPr>
                <w:b w:val="0"/>
              </w:rPr>
            </w:pPr>
            <w:r w:rsidRPr="00BA637A">
              <w:rPr>
                <w:b w:val="0"/>
                <w:noProof/>
              </w:rPr>
              <w:t>2,341,971,276</w:t>
            </w:r>
          </w:p>
        </w:tc>
        <w:tc>
          <w:tcPr>
            <w:tcW w:w="150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  <w:rPr>
                <w:b w:val="0"/>
              </w:rPr>
            </w:pPr>
            <w:r w:rsidRPr="00BA637A">
              <w:rPr>
                <w:b w:val="0"/>
                <w:noProof/>
              </w:rPr>
              <w:t>6,137,274</w:t>
            </w:r>
          </w:p>
        </w:tc>
        <w:tc>
          <w:tcPr>
            <w:tcW w:w="158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  <w:rPr>
                <w:b w:val="0"/>
              </w:rPr>
            </w:pPr>
            <w:r w:rsidRPr="00BA637A">
              <w:rPr>
                <w:b w:val="0"/>
                <w:noProof/>
              </w:rPr>
              <w:t>2,341,971,276</w:t>
            </w:r>
          </w:p>
        </w:tc>
        <w:tc>
          <w:tcPr>
            <w:tcW w:w="168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44"/>
            </w:pPr>
          </w:p>
        </w:tc>
      </w:tr>
      <w:tr w:rsidR="007B68C0" w:rsidRPr="001949D1" w:rsidTr="007B6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3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  <w:rPr>
                <w:b w:val="0"/>
              </w:rPr>
            </w:pPr>
            <w:r w:rsidRPr="00BA637A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  <w:rPr>
                <w:b w:val="0"/>
              </w:rPr>
            </w:pPr>
            <w:r w:rsidRPr="00BA637A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  <w:rPr>
                <w:b w:val="0"/>
              </w:rPr>
            </w:pPr>
            <w:r w:rsidRPr="00BA637A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  <w:rPr>
                <w:b w:val="0"/>
              </w:rPr>
            </w:pPr>
            <w:r w:rsidRPr="00BA637A">
              <w:rPr>
                <w:b w:val="0"/>
                <w:noProof/>
              </w:rPr>
              <w:t>2,335,834,002</w:t>
            </w:r>
          </w:p>
        </w:tc>
        <w:tc>
          <w:tcPr>
            <w:tcW w:w="150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  <w:rPr>
                <w:b w:val="0"/>
              </w:rPr>
            </w:pPr>
            <w:r w:rsidRPr="00BA637A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58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  <w:rPr>
                <w:b w:val="0"/>
              </w:rPr>
            </w:pPr>
            <w:r w:rsidRPr="00BA637A">
              <w:rPr>
                <w:b w:val="0"/>
                <w:noProof/>
              </w:rPr>
              <w:t>2,335,834,002</w:t>
            </w:r>
          </w:p>
        </w:tc>
        <w:tc>
          <w:tcPr>
            <w:tcW w:w="168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B68C0" w:rsidRPr="00E85683" w:rsidRDefault="007B68C0" w:rsidP="007B68C0">
            <w:pPr>
              <w:pStyle w:val="44"/>
            </w:pPr>
            <w:r w:rsidRPr="00814305">
              <w:rPr>
                <w:rFonts w:hint="eastAsia"/>
                <w:noProof/>
              </w:rPr>
              <w:t>屬應收性質，尚待下年度繼續處理。</w:t>
            </w:r>
            <w:r w:rsidRPr="00E85683">
              <w:rPr>
                <w:rFonts w:hint="eastAsia"/>
                <w:noProof/>
              </w:rPr>
              <w:t xml:space="preserve">　</w:t>
            </w:r>
          </w:p>
        </w:tc>
      </w:tr>
      <w:tr w:rsidR="007B68C0" w:rsidRPr="001949D1" w:rsidTr="007B6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3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  <w:rPr>
                <w:b w:val="0"/>
              </w:rPr>
            </w:pPr>
            <w:r w:rsidRPr="00BA637A">
              <w:rPr>
                <w:b w:val="0"/>
                <w:noProof/>
              </w:rPr>
              <w:t>6,137,274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  <w:rPr>
                <w:b w:val="0"/>
              </w:rPr>
            </w:pPr>
            <w:r w:rsidRPr="00BA637A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  <w:rPr>
                <w:b w:val="0"/>
              </w:rPr>
            </w:pPr>
            <w:r w:rsidRPr="00BA637A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  <w:rPr>
                <w:b w:val="0"/>
              </w:rPr>
            </w:pPr>
            <w:r w:rsidRPr="00BA637A">
              <w:rPr>
                <w:b w:val="0"/>
                <w:noProof/>
              </w:rPr>
              <w:t>6,137,274</w:t>
            </w:r>
          </w:p>
        </w:tc>
        <w:tc>
          <w:tcPr>
            <w:tcW w:w="150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  <w:rPr>
                <w:b w:val="0"/>
              </w:rPr>
            </w:pPr>
            <w:r w:rsidRPr="00BA637A">
              <w:rPr>
                <w:b w:val="0"/>
                <w:noProof/>
              </w:rPr>
              <w:t>6,137,274</w:t>
            </w:r>
          </w:p>
        </w:tc>
        <w:tc>
          <w:tcPr>
            <w:tcW w:w="158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  <w:rPr>
                <w:b w:val="0"/>
              </w:rPr>
            </w:pPr>
            <w:r w:rsidRPr="00BA637A">
              <w:rPr>
                <w:b w:val="0"/>
                <w:noProof/>
              </w:rPr>
              <w:t>6,137,274</w:t>
            </w:r>
          </w:p>
        </w:tc>
        <w:tc>
          <w:tcPr>
            <w:tcW w:w="168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44"/>
            </w:pPr>
          </w:p>
        </w:tc>
      </w:tr>
      <w:tr w:rsidR="007B68C0" w:rsidRPr="001949D1" w:rsidTr="007B6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3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</w:pPr>
            <w:r w:rsidRPr="00BA637A">
              <w:rPr>
                <w:noProof/>
              </w:rPr>
              <w:t>74,163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</w:pPr>
            <w:r w:rsidRPr="00BA637A">
              <w:rPr>
                <w:rFonts w:hint="eastAsia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</w:pPr>
            <w:r w:rsidRPr="00BA637A">
              <w:rPr>
                <w:rFonts w:hint="eastAsia"/>
                <w:noProof/>
              </w:rPr>
              <w:t>－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</w:pPr>
            <w:r w:rsidRPr="00BA637A">
              <w:rPr>
                <w:noProof/>
              </w:rPr>
              <w:t>77,665,434</w:t>
            </w:r>
          </w:p>
        </w:tc>
        <w:tc>
          <w:tcPr>
            <w:tcW w:w="150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</w:pPr>
            <w:r w:rsidRPr="00BA637A">
              <w:rPr>
                <w:noProof/>
              </w:rPr>
              <w:t>74,163</w:t>
            </w:r>
          </w:p>
        </w:tc>
        <w:tc>
          <w:tcPr>
            <w:tcW w:w="158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</w:pPr>
            <w:r w:rsidRPr="00BA637A">
              <w:rPr>
                <w:noProof/>
              </w:rPr>
              <w:t>77,665,434</w:t>
            </w:r>
          </w:p>
        </w:tc>
        <w:tc>
          <w:tcPr>
            <w:tcW w:w="168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44"/>
              <w:rPr>
                <w:b/>
              </w:rPr>
            </w:pPr>
          </w:p>
        </w:tc>
      </w:tr>
      <w:tr w:rsidR="007B68C0" w:rsidRPr="001949D1" w:rsidTr="007B6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3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  <w:rPr>
                <w:b w:val="0"/>
              </w:rPr>
            </w:pPr>
            <w:r w:rsidRPr="00BA637A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  <w:rPr>
                <w:b w:val="0"/>
              </w:rPr>
            </w:pPr>
            <w:r w:rsidRPr="00BA637A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  <w:rPr>
                <w:b w:val="0"/>
              </w:rPr>
            </w:pPr>
            <w:r w:rsidRPr="00BA637A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  <w:rPr>
                <w:b w:val="0"/>
              </w:rPr>
            </w:pPr>
            <w:r w:rsidRPr="00BA637A">
              <w:rPr>
                <w:b w:val="0"/>
                <w:noProof/>
              </w:rPr>
              <w:t>64,598,586</w:t>
            </w:r>
          </w:p>
        </w:tc>
        <w:tc>
          <w:tcPr>
            <w:tcW w:w="150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  <w:rPr>
                <w:b w:val="0"/>
              </w:rPr>
            </w:pPr>
            <w:r w:rsidRPr="00BA637A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58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  <w:rPr>
                <w:b w:val="0"/>
              </w:rPr>
            </w:pPr>
            <w:r w:rsidRPr="00BA637A">
              <w:rPr>
                <w:b w:val="0"/>
                <w:noProof/>
              </w:rPr>
              <w:t>64,598,586</w:t>
            </w:r>
          </w:p>
        </w:tc>
        <w:tc>
          <w:tcPr>
            <w:tcW w:w="168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44"/>
            </w:pPr>
          </w:p>
        </w:tc>
      </w:tr>
      <w:tr w:rsidR="007B68C0" w:rsidRPr="001949D1" w:rsidTr="007B6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3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  <w:rPr>
                <w:b w:val="0"/>
              </w:rPr>
            </w:pPr>
            <w:r w:rsidRPr="00BA637A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  <w:rPr>
                <w:b w:val="0"/>
              </w:rPr>
            </w:pPr>
            <w:r w:rsidRPr="00BA637A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  <w:rPr>
                <w:b w:val="0"/>
              </w:rPr>
            </w:pPr>
            <w:r w:rsidRPr="00BA637A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  <w:rPr>
                <w:b w:val="0"/>
              </w:rPr>
            </w:pPr>
            <w:r w:rsidRPr="00BA637A">
              <w:rPr>
                <w:b w:val="0"/>
                <w:noProof/>
              </w:rPr>
              <w:t>64,598,586</w:t>
            </w:r>
          </w:p>
        </w:tc>
        <w:tc>
          <w:tcPr>
            <w:tcW w:w="150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  <w:rPr>
                <w:b w:val="0"/>
              </w:rPr>
            </w:pPr>
            <w:r w:rsidRPr="00BA637A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58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  <w:rPr>
                <w:b w:val="0"/>
              </w:rPr>
            </w:pPr>
            <w:r w:rsidRPr="00BA637A">
              <w:rPr>
                <w:b w:val="0"/>
                <w:noProof/>
              </w:rPr>
              <w:t>64,598,586</w:t>
            </w:r>
          </w:p>
        </w:tc>
        <w:tc>
          <w:tcPr>
            <w:tcW w:w="168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B68C0" w:rsidRPr="00E85683" w:rsidRDefault="007B68C0" w:rsidP="007B68C0">
            <w:pPr>
              <w:pStyle w:val="44"/>
            </w:pPr>
            <w:r w:rsidRPr="00814305">
              <w:rPr>
                <w:rFonts w:hint="eastAsia"/>
                <w:noProof/>
              </w:rPr>
              <w:t>屬應收性質，尚待下年度繼續處理。</w:t>
            </w:r>
          </w:p>
        </w:tc>
      </w:tr>
      <w:tr w:rsidR="007B68C0" w:rsidRPr="001949D1" w:rsidTr="007B6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3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  <w:rPr>
                <w:b w:val="0"/>
              </w:rPr>
            </w:pPr>
            <w:r w:rsidRPr="00BA637A">
              <w:rPr>
                <w:b w:val="0"/>
                <w:noProof/>
              </w:rPr>
              <w:t>74,163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  <w:rPr>
                <w:b w:val="0"/>
              </w:rPr>
            </w:pPr>
            <w:r w:rsidRPr="00BA637A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  <w:rPr>
                <w:b w:val="0"/>
              </w:rPr>
            </w:pPr>
            <w:r w:rsidRPr="00BA637A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  <w:rPr>
                <w:b w:val="0"/>
              </w:rPr>
            </w:pPr>
            <w:r w:rsidRPr="00BA637A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50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  <w:rPr>
                <w:b w:val="0"/>
              </w:rPr>
            </w:pPr>
            <w:r w:rsidRPr="00BA637A">
              <w:rPr>
                <w:b w:val="0"/>
                <w:noProof/>
              </w:rPr>
              <w:t>74,163</w:t>
            </w:r>
          </w:p>
        </w:tc>
        <w:tc>
          <w:tcPr>
            <w:tcW w:w="158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  <w:rPr>
                <w:b w:val="0"/>
              </w:rPr>
            </w:pPr>
            <w:r w:rsidRPr="00BA637A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68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44"/>
            </w:pPr>
          </w:p>
        </w:tc>
      </w:tr>
      <w:tr w:rsidR="007B68C0" w:rsidRPr="001949D1" w:rsidTr="007B6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3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  <w:rPr>
                <w:b w:val="0"/>
              </w:rPr>
            </w:pPr>
            <w:r w:rsidRPr="00BA637A">
              <w:rPr>
                <w:b w:val="0"/>
                <w:noProof/>
              </w:rPr>
              <w:t>74,163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  <w:rPr>
                <w:b w:val="0"/>
              </w:rPr>
            </w:pPr>
            <w:r w:rsidRPr="00BA637A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  <w:rPr>
                <w:b w:val="0"/>
              </w:rPr>
            </w:pPr>
            <w:r w:rsidRPr="00BA637A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  <w:rPr>
                <w:b w:val="0"/>
              </w:rPr>
            </w:pPr>
            <w:r w:rsidRPr="00BA637A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50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  <w:rPr>
                <w:b w:val="0"/>
              </w:rPr>
            </w:pPr>
            <w:r w:rsidRPr="00BA637A">
              <w:rPr>
                <w:b w:val="0"/>
                <w:noProof/>
              </w:rPr>
              <w:t>74,163</w:t>
            </w:r>
          </w:p>
        </w:tc>
        <w:tc>
          <w:tcPr>
            <w:tcW w:w="158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  <w:rPr>
                <w:b w:val="0"/>
              </w:rPr>
            </w:pPr>
            <w:r w:rsidRPr="00BA637A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68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44"/>
            </w:pPr>
          </w:p>
        </w:tc>
      </w:tr>
      <w:tr w:rsidR="007B68C0" w:rsidRPr="001949D1" w:rsidTr="007B6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3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  <w:rPr>
                <w:b w:val="0"/>
              </w:rPr>
            </w:pPr>
            <w:r w:rsidRPr="00BA637A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  <w:rPr>
                <w:b w:val="0"/>
              </w:rPr>
            </w:pPr>
            <w:r w:rsidRPr="00BA637A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  <w:rPr>
                <w:b w:val="0"/>
              </w:rPr>
            </w:pPr>
            <w:r w:rsidRPr="00BA637A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  <w:rPr>
                <w:b w:val="0"/>
              </w:rPr>
            </w:pPr>
            <w:r w:rsidRPr="00BA637A">
              <w:rPr>
                <w:b w:val="0"/>
                <w:noProof/>
              </w:rPr>
              <w:t>13,066,848</w:t>
            </w:r>
          </w:p>
        </w:tc>
        <w:tc>
          <w:tcPr>
            <w:tcW w:w="150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  <w:rPr>
                <w:b w:val="0"/>
              </w:rPr>
            </w:pPr>
            <w:r w:rsidRPr="00BA637A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58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  <w:rPr>
                <w:b w:val="0"/>
              </w:rPr>
            </w:pPr>
            <w:r w:rsidRPr="00BA637A">
              <w:rPr>
                <w:b w:val="0"/>
                <w:noProof/>
              </w:rPr>
              <w:t>13,066,848</w:t>
            </w:r>
          </w:p>
        </w:tc>
        <w:tc>
          <w:tcPr>
            <w:tcW w:w="168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44"/>
            </w:pPr>
          </w:p>
        </w:tc>
      </w:tr>
      <w:tr w:rsidR="007B68C0" w:rsidRPr="001949D1" w:rsidTr="007B6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3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  <w:rPr>
                <w:b w:val="0"/>
              </w:rPr>
            </w:pPr>
            <w:r w:rsidRPr="00BA637A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  <w:rPr>
                <w:b w:val="0"/>
              </w:rPr>
            </w:pPr>
            <w:r w:rsidRPr="00BA637A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  <w:rPr>
                <w:b w:val="0"/>
              </w:rPr>
            </w:pPr>
            <w:r w:rsidRPr="00BA637A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  <w:rPr>
                <w:b w:val="0"/>
              </w:rPr>
            </w:pPr>
            <w:r w:rsidRPr="00BA637A">
              <w:rPr>
                <w:b w:val="0"/>
                <w:noProof/>
              </w:rPr>
              <w:t>13,066,848</w:t>
            </w:r>
          </w:p>
        </w:tc>
        <w:tc>
          <w:tcPr>
            <w:tcW w:w="150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  <w:rPr>
                <w:b w:val="0"/>
              </w:rPr>
            </w:pPr>
            <w:r w:rsidRPr="00BA637A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58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7B68C0" w:rsidRPr="00BA637A" w:rsidRDefault="007B68C0" w:rsidP="007B68C0">
            <w:pPr>
              <w:pStyle w:val="36"/>
              <w:rPr>
                <w:b w:val="0"/>
              </w:rPr>
            </w:pPr>
            <w:r w:rsidRPr="00BA637A">
              <w:rPr>
                <w:b w:val="0"/>
                <w:noProof/>
              </w:rPr>
              <w:t>13,066,848</w:t>
            </w:r>
          </w:p>
        </w:tc>
        <w:tc>
          <w:tcPr>
            <w:tcW w:w="168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B68C0" w:rsidRPr="00E85683" w:rsidRDefault="007B68C0" w:rsidP="007B68C0">
            <w:pPr>
              <w:pStyle w:val="44"/>
            </w:pPr>
            <w:r w:rsidRPr="00814305">
              <w:rPr>
                <w:rFonts w:hint="eastAsia"/>
                <w:noProof/>
              </w:rPr>
              <w:t>屬應收性質，尚待下年度繼續處理。</w:t>
            </w:r>
          </w:p>
        </w:tc>
      </w:tr>
      <w:tr w:rsidR="007B68C0" w:rsidRPr="001949D1" w:rsidTr="007B6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3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B68C0" w:rsidRPr="007E3AAE" w:rsidRDefault="007B68C0" w:rsidP="007B68C0">
            <w:pPr>
              <w:pStyle w:val="36"/>
            </w:pPr>
            <w:r w:rsidRPr="007E3AAE">
              <w:rPr>
                <w:noProof/>
              </w:rPr>
              <w:t>7,136,766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B68C0" w:rsidRPr="007E3AAE" w:rsidRDefault="007B68C0" w:rsidP="007B68C0">
            <w:pPr>
              <w:pStyle w:val="36"/>
            </w:pPr>
            <w:r w:rsidRPr="007E3AAE">
              <w:rPr>
                <w:rFonts w:hint="eastAsia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B68C0" w:rsidRPr="007E3AAE" w:rsidRDefault="007B68C0" w:rsidP="007B68C0">
            <w:pPr>
              <w:pStyle w:val="36"/>
            </w:pPr>
            <w:r w:rsidRPr="007E3AAE">
              <w:rPr>
                <w:rFonts w:hint="eastAsia"/>
                <w:noProof/>
              </w:rPr>
              <w:t>－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B68C0" w:rsidRPr="007E3AAE" w:rsidRDefault="007B68C0" w:rsidP="007B68C0">
            <w:pPr>
              <w:pStyle w:val="36"/>
            </w:pPr>
            <w:r w:rsidRPr="007E3AAE">
              <w:rPr>
                <w:noProof/>
              </w:rPr>
              <w:t>9,241,871</w:t>
            </w:r>
          </w:p>
        </w:tc>
        <w:tc>
          <w:tcPr>
            <w:tcW w:w="150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7B68C0" w:rsidRPr="007E3AAE" w:rsidRDefault="007B68C0" w:rsidP="007B68C0">
            <w:pPr>
              <w:pStyle w:val="36"/>
            </w:pPr>
            <w:r w:rsidRPr="007E3AAE">
              <w:rPr>
                <w:noProof/>
              </w:rPr>
              <w:t>7,136,766</w:t>
            </w:r>
          </w:p>
        </w:tc>
        <w:tc>
          <w:tcPr>
            <w:tcW w:w="158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7B68C0" w:rsidRPr="007E3AAE" w:rsidRDefault="007B68C0" w:rsidP="007B68C0">
            <w:pPr>
              <w:pStyle w:val="36"/>
            </w:pPr>
            <w:r w:rsidRPr="007E3AAE">
              <w:rPr>
                <w:noProof/>
              </w:rPr>
              <w:t>9,241,871</w:t>
            </w:r>
          </w:p>
        </w:tc>
        <w:tc>
          <w:tcPr>
            <w:tcW w:w="168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B68C0" w:rsidRPr="007E3AAE" w:rsidRDefault="007B68C0" w:rsidP="007B68C0">
            <w:pPr>
              <w:pStyle w:val="44"/>
              <w:rPr>
                <w:b/>
              </w:rPr>
            </w:pPr>
          </w:p>
        </w:tc>
      </w:tr>
      <w:tr w:rsidR="007B68C0" w:rsidRPr="001949D1" w:rsidTr="007B6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3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B68C0" w:rsidRPr="007E3AAE" w:rsidRDefault="007B68C0" w:rsidP="007B68C0">
            <w:pPr>
              <w:pStyle w:val="36"/>
              <w:rPr>
                <w:b w:val="0"/>
              </w:rPr>
            </w:pPr>
            <w:r w:rsidRPr="007E3AAE">
              <w:rPr>
                <w:b w:val="0"/>
                <w:noProof/>
              </w:rPr>
              <w:t>7,136,766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B68C0" w:rsidRPr="007E3AAE" w:rsidRDefault="007B68C0" w:rsidP="007B68C0">
            <w:pPr>
              <w:pStyle w:val="36"/>
              <w:rPr>
                <w:b w:val="0"/>
              </w:rPr>
            </w:pPr>
            <w:r w:rsidRPr="007E3AAE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B68C0" w:rsidRPr="007E3AAE" w:rsidRDefault="007B68C0" w:rsidP="007B68C0">
            <w:pPr>
              <w:pStyle w:val="36"/>
              <w:rPr>
                <w:b w:val="0"/>
              </w:rPr>
            </w:pPr>
            <w:r w:rsidRPr="007E3AAE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B68C0" w:rsidRPr="007E3AAE" w:rsidRDefault="007B68C0" w:rsidP="007B68C0">
            <w:pPr>
              <w:pStyle w:val="36"/>
              <w:rPr>
                <w:b w:val="0"/>
              </w:rPr>
            </w:pPr>
            <w:r w:rsidRPr="007E3AAE">
              <w:rPr>
                <w:b w:val="0"/>
                <w:noProof/>
              </w:rPr>
              <w:t>6,607,787</w:t>
            </w:r>
          </w:p>
        </w:tc>
        <w:tc>
          <w:tcPr>
            <w:tcW w:w="150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7B68C0" w:rsidRPr="007E3AAE" w:rsidRDefault="007B68C0" w:rsidP="007B68C0">
            <w:pPr>
              <w:pStyle w:val="36"/>
              <w:rPr>
                <w:b w:val="0"/>
              </w:rPr>
            </w:pPr>
            <w:r w:rsidRPr="007E3AAE">
              <w:rPr>
                <w:b w:val="0"/>
                <w:noProof/>
              </w:rPr>
              <w:t>7,136,766</w:t>
            </w:r>
          </w:p>
        </w:tc>
        <w:tc>
          <w:tcPr>
            <w:tcW w:w="158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7B68C0" w:rsidRPr="007E3AAE" w:rsidRDefault="007B68C0" w:rsidP="007B68C0">
            <w:pPr>
              <w:pStyle w:val="36"/>
              <w:rPr>
                <w:b w:val="0"/>
              </w:rPr>
            </w:pPr>
            <w:r w:rsidRPr="007E3AAE">
              <w:rPr>
                <w:b w:val="0"/>
                <w:noProof/>
              </w:rPr>
              <w:t>6,607,787</w:t>
            </w:r>
          </w:p>
        </w:tc>
        <w:tc>
          <w:tcPr>
            <w:tcW w:w="168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B68C0" w:rsidRPr="007E3AAE" w:rsidRDefault="007B68C0" w:rsidP="007B68C0">
            <w:pPr>
              <w:pStyle w:val="44"/>
            </w:pPr>
          </w:p>
        </w:tc>
      </w:tr>
      <w:tr w:rsidR="007B68C0" w:rsidRPr="001949D1" w:rsidTr="007B6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3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B68C0" w:rsidRPr="007E3AAE" w:rsidRDefault="007B68C0" w:rsidP="007B68C0">
            <w:pPr>
              <w:pStyle w:val="36"/>
              <w:rPr>
                <w:b w:val="0"/>
              </w:rPr>
            </w:pPr>
            <w:r w:rsidRPr="007E3AAE">
              <w:rPr>
                <w:b w:val="0"/>
                <w:noProof/>
              </w:rPr>
              <w:t>7,136,766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B68C0" w:rsidRPr="007E3AAE" w:rsidRDefault="007B68C0" w:rsidP="007B68C0">
            <w:pPr>
              <w:pStyle w:val="36"/>
              <w:rPr>
                <w:b w:val="0"/>
              </w:rPr>
            </w:pPr>
            <w:r w:rsidRPr="007E3AAE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B68C0" w:rsidRPr="007E3AAE" w:rsidRDefault="007B68C0" w:rsidP="007B68C0">
            <w:pPr>
              <w:pStyle w:val="36"/>
              <w:rPr>
                <w:b w:val="0"/>
              </w:rPr>
            </w:pPr>
            <w:r w:rsidRPr="007E3AAE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B68C0" w:rsidRPr="007E3AAE" w:rsidRDefault="007B68C0" w:rsidP="007B68C0">
            <w:pPr>
              <w:pStyle w:val="36"/>
              <w:rPr>
                <w:b w:val="0"/>
              </w:rPr>
            </w:pPr>
            <w:r w:rsidRPr="007E3AAE">
              <w:rPr>
                <w:b w:val="0"/>
                <w:noProof/>
              </w:rPr>
              <w:t>6,607,787</w:t>
            </w:r>
          </w:p>
        </w:tc>
        <w:tc>
          <w:tcPr>
            <w:tcW w:w="150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7B68C0" w:rsidRPr="007E3AAE" w:rsidRDefault="007B68C0" w:rsidP="007B68C0">
            <w:pPr>
              <w:pStyle w:val="36"/>
              <w:rPr>
                <w:b w:val="0"/>
              </w:rPr>
            </w:pPr>
            <w:r w:rsidRPr="007E3AAE">
              <w:rPr>
                <w:b w:val="0"/>
                <w:noProof/>
              </w:rPr>
              <w:t>7,136,766</w:t>
            </w:r>
          </w:p>
        </w:tc>
        <w:tc>
          <w:tcPr>
            <w:tcW w:w="158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7B68C0" w:rsidRPr="007E3AAE" w:rsidRDefault="007B68C0" w:rsidP="007B68C0">
            <w:pPr>
              <w:pStyle w:val="36"/>
              <w:rPr>
                <w:b w:val="0"/>
              </w:rPr>
            </w:pPr>
            <w:r w:rsidRPr="007E3AAE">
              <w:rPr>
                <w:b w:val="0"/>
                <w:noProof/>
              </w:rPr>
              <w:t>6,607,787</w:t>
            </w:r>
          </w:p>
        </w:tc>
        <w:tc>
          <w:tcPr>
            <w:tcW w:w="168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B68C0" w:rsidRPr="007E3AAE" w:rsidRDefault="007B68C0" w:rsidP="007B68C0">
            <w:pPr>
              <w:pStyle w:val="44"/>
            </w:pPr>
          </w:p>
        </w:tc>
      </w:tr>
      <w:tr w:rsidR="007B68C0" w:rsidRPr="001949D1" w:rsidTr="00A637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3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B68C0" w:rsidRPr="007E3AAE" w:rsidRDefault="007B68C0" w:rsidP="007B68C0">
            <w:pPr>
              <w:pStyle w:val="36"/>
              <w:rPr>
                <w:b w:val="0"/>
              </w:rPr>
            </w:pPr>
            <w:r w:rsidRPr="007E3AAE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B68C0" w:rsidRPr="007E3AAE" w:rsidRDefault="007B68C0" w:rsidP="007B68C0">
            <w:pPr>
              <w:pStyle w:val="36"/>
              <w:rPr>
                <w:b w:val="0"/>
              </w:rPr>
            </w:pPr>
            <w:r w:rsidRPr="007E3AAE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B68C0" w:rsidRPr="007E3AAE" w:rsidRDefault="007B68C0" w:rsidP="007B68C0">
            <w:pPr>
              <w:pStyle w:val="36"/>
              <w:rPr>
                <w:b w:val="0"/>
              </w:rPr>
            </w:pPr>
            <w:r w:rsidRPr="007E3AAE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B68C0" w:rsidRPr="007E3AAE" w:rsidRDefault="007B68C0" w:rsidP="007B68C0">
            <w:pPr>
              <w:pStyle w:val="36"/>
              <w:rPr>
                <w:b w:val="0"/>
              </w:rPr>
            </w:pPr>
            <w:r w:rsidRPr="007E3AAE">
              <w:rPr>
                <w:b w:val="0"/>
                <w:noProof/>
              </w:rPr>
              <w:t>2,634,084</w:t>
            </w:r>
          </w:p>
        </w:tc>
        <w:tc>
          <w:tcPr>
            <w:tcW w:w="150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7B68C0" w:rsidRPr="007E3AAE" w:rsidRDefault="007B68C0" w:rsidP="007B68C0">
            <w:pPr>
              <w:pStyle w:val="36"/>
              <w:rPr>
                <w:b w:val="0"/>
              </w:rPr>
            </w:pPr>
            <w:r w:rsidRPr="007E3AAE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58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7B68C0" w:rsidRPr="007E3AAE" w:rsidRDefault="007B68C0" w:rsidP="007B68C0">
            <w:pPr>
              <w:pStyle w:val="36"/>
              <w:rPr>
                <w:b w:val="0"/>
              </w:rPr>
            </w:pPr>
            <w:r w:rsidRPr="007E3AAE">
              <w:rPr>
                <w:b w:val="0"/>
                <w:noProof/>
              </w:rPr>
              <w:t>2,634,084</w:t>
            </w:r>
          </w:p>
        </w:tc>
        <w:tc>
          <w:tcPr>
            <w:tcW w:w="168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B68C0" w:rsidRPr="007E3AAE" w:rsidRDefault="007B68C0" w:rsidP="007B68C0">
            <w:pPr>
              <w:pStyle w:val="44"/>
            </w:pPr>
          </w:p>
        </w:tc>
      </w:tr>
      <w:tr w:rsidR="007B68C0" w:rsidRPr="001949D1" w:rsidTr="00A637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  <w:jc w:val="center"/>
        </w:trPr>
        <w:tc>
          <w:tcPr>
            <w:tcW w:w="1367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7B68C0" w:rsidRPr="007E3AAE" w:rsidRDefault="007B68C0" w:rsidP="007B68C0">
            <w:pPr>
              <w:pStyle w:val="36"/>
              <w:rPr>
                <w:b w:val="0"/>
              </w:rPr>
            </w:pPr>
            <w:r w:rsidRPr="007E3AAE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B68C0" w:rsidRPr="007E3AAE" w:rsidRDefault="007B68C0" w:rsidP="007B68C0">
            <w:pPr>
              <w:pStyle w:val="36"/>
              <w:rPr>
                <w:b w:val="0"/>
              </w:rPr>
            </w:pPr>
            <w:r w:rsidRPr="007E3AAE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B68C0" w:rsidRPr="007E3AAE" w:rsidRDefault="007B68C0" w:rsidP="007B68C0">
            <w:pPr>
              <w:pStyle w:val="36"/>
              <w:rPr>
                <w:b w:val="0"/>
              </w:rPr>
            </w:pPr>
            <w:r w:rsidRPr="007E3AAE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50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B68C0" w:rsidRPr="007E3AAE" w:rsidRDefault="007B68C0" w:rsidP="007B68C0">
            <w:pPr>
              <w:pStyle w:val="36"/>
              <w:rPr>
                <w:b w:val="0"/>
              </w:rPr>
            </w:pPr>
            <w:r w:rsidRPr="007E3AAE">
              <w:rPr>
                <w:b w:val="0"/>
                <w:noProof/>
              </w:rPr>
              <w:t>2,634,084</w:t>
            </w:r>
          </w:p>
        </w:tc>
        <w:tc>
          <w:tcPr>
            <w:tcW w:w="1502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B68C0" w:rsidRPr="007E3AAE" w:rsidRDefault="007B68C0" w:rsidP="007B68C0">
            <w:pPr>
              <w:pStyle w:val="36"/>
              <w:rPr>
                <w:b w:val="0"/>
              </w:rPr>
            </w:pPr>
            <w:r w:rsidRPr="007E3AAE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B68C0" w:rsidRPr="007E3AAE" w:rsidRDefault="007B68C0" w:rsidP="007B68C0">
            <w:pPr>
              <w:pStyle w:val="36"/>
              <w:rPr>
                <w:b w:val="0"/>
              </w:rPr>
            </w:pPr>
            <w:r w:rsidRPr="007E3AAE">
              <w:rPr>
                <w:b w:val="0"/>
                <w:noProof/>
              </w:rPr>
              <w:t>2,634,084</w:t>
            </w:r>
          </w:p>
        </w:tc>
        <w:tc>
          <w:tcPr>
            <w:tcW w:w="1688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68C0" w:rsidRPr="00E85683" w:rsidRDefault="007B68C0" w:rsidP="007B68C0">
            <w:pPr>
              <w:pStyle w:val="44"/>
            </w:pPr>
            <w:r w:rsidRPr="00814305">
              <w:rPr>
                <w:rFonts w:hint="eastAsia"/>
                <w:noProof/>
              </w:rPr>
              <w:t>屬應收性質，尚待下年度繼續處理。</w:t>
            </w:r>
          </w:p>
        </w:tc>
      </w:tr>
    </w:tbl>
    <w:p w:rsidR="00F2584D" w:rsidRPr="00A124E6" w:rsidRDefault="00F2584D" w:rsidP="00527F40">
      <w:pPr>
        <w:pStyle w:val="ab"/>
        <w:spacing w:line="20" w:lineRule="exact"/>
        <w:ind w:right="1440"/>
      </w:pPr>
    </w:p>
    <w:sectPr w:rsidR="00F2584D" w:rsidRPr="00A124E6" w:rsidSect="001341E6">
      <w:headerReference w:type="default" r:id="rId9"/>
      <w:footerReference w:type="even" r:id="rId10"/>
      <w:footerReference w:type="default" r:id="rId11"/>
      <w:pgSz w:w="11907" w:h="16840" w:code="9"/>
      <w:pgMar w:top="1418" w:right="567" w:bottom="1418" w:left="567" w:header="1021" w:footer="737" w:gutter="284"/>
      <w:pgNumType w:start="56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23F" w:rsidRDefault="007C323F">
      <w:r>
        <w:separator/>
      </w:r>
    </w:p>
  </w:endnote>
  <w:endnote w:type="continuationSeparator" w:id="0">
    <w:p w:rsidR="007C323F" w:rsidRDefault="007C3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華康楷書體W5">
    <w:altName w:val="Arial Unicode MS"/>
    <w:panose1 w:val="03000509000000000000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華康儷中黑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323F" w:rsidRPr="00B24300" w:rsidRDefault="007C323F" w:rsidP="00407D2C">
    <w:pPr>
      <w:pStyle w:val="a5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己</w:t>
    </w:r>
    <w:r w:rsidRPr="00B24300">
      <w:rPr>
        <w:rFonts w:ascii="標楷體" w:eastAsia="標楷體" w:hAnsi="標楷體" w:hint="eastAsia"/>
        <w:sz w:val="18"/>
        <w:szCs w:val="18"/>
      </w:rPr>
      <w:t>－</w:t>
    </w:r>
    <w:r w:rsidRPr="00B24300">
      <w:rPr>
        <w:rStyle w:val="a8"/>
        <w:rFonts w:ascii="標楷體" w:eastAsia="標楷體" w:hAnsi="標楷體"/>
      </w:rPr>
      <w:fldChar w:fldCharType="begin"/>
    </w:r>
    <w:r w:rsidRPr="00B24300">
      <w:rPr>
        <w:rStyle w:val="a8"/>
        <w:rFonts w:ascii="標楷體" w:eastAsia="標楷體" w:hAnsi="標楷體"/>
      </w:rPr>
      <w:instrText xml:space="preserve"> PAGE </w:instrText>
    </w:r>
    <w:r w:rsidRPr="00B24300">
      <w:rPr>
        <w:rStyle w:val="a8"/>
        <w:rFonts w:ascii="標楷體" w:eastAsia="標楷體" w:hAnsi="標楷體"/>
      </w:rPr>
      <w:fldChar w:fldCharType="separate"/>
    </w:r>
    <w:r w:rsidR="003B575C">
      <w:rPr>
        <w:rStyle w:val="a8"/>
        <w:rFonts w:ascii="標楷體" w:eastAsia="標楷體" w:hAnsi="標楷體"/>
        <w:noProof/>
      </w:rPr>
      <w:t>58</w:t>
    </w:r>
    <w:r w:rsidRPr="00B24300">
      <w:rPr>
        <w:rStyle w:val="a8"/>
        <w:rFonts w:ascii="標楷體" w:eastAsia="標楷體" w:hAnsi="標楷體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323F" w:rsidRDefault="007C323F" w:rsidP="00044E3F">
    <w:pPr>
      <w:pStyle w:val="a5"/>
      <w:jc w:val="center"/>
    </w:pPr>
    <w:r>
      <w:rPr>
        <w:rFonts w:ascii="標楷體" w:eastAsia="標楷體" w:hAnsi="標楷體" w:hint="eastAsia"/>
      </w:rPr>
      <w:t>己</w:t>
    </w:r>
    <w:r w:rsidRPr="00B24300">
      <w:rPr>
        <w:rFonts w:ascii="標楷體" w:eastAsia="標楷體" w:hAnsi="標楷體" w:hint="eastAsia"/>
        <w:sz w:val="18"/>
        <w:szCs w:val="18"/>
      </w:rPr>
      <w:t>－</w:t>
    </w:r>
    <w:r w:rsidRPr="00B24300">
      <w:rPr>
        <w:rStyle w:val="a8"/>
        <w:rFonts w:ascii="標楷體" w:eastAsia="標楷體" w:hAnsi="標楷體"/>
      </w:rPr>
      <w:fldChar w:fldCharType="begin"/>
    </w:r>
    <w:r w:rsidRPr="00B24300">
      <w:rPr>
        <w:rStyle w:val="a8"/>
        <w:rFonts w:ascii="標楷體" w:eastAsia="標楷體" w:hAnsi="標楷體"/>
      </w:rPr>
      <w:instrText xml:space="preserve"> PAGE </w:instrText>
    </w:r>
    <w:r w:rsidRPr="00B24300">
      <w:rPr>
        <w:rStyle w:val="a8"/>
        <w:rFonts w:ascii="標楷體" w:eastAsia="標楷體" w:hAnsi="標楷體"/>
      </w:rPr>
      <w:fldChar w:fldCharType="separate"/>
    </w:r>
    <w:r w:rsidR="003B575C">
      <w:rPr>
        <w:rStyle w:val="a8"/>
        <w:rFonts w:ascii="標楷體" w:eastAsia="標楷體" w:hAnsi="標楷體"/>
        <w:noProof/>
      </w:rPr>
      <w:t>57</w:t>
    </w:r>
    <w:r w:rsidRPr="00B24300">
      <w:rPr>
        <w:rStyle w:val="a8"/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23F" w:rsidRDefault="007C323F">
      <w:r>
        <w:separator/>
      </w:r>
    </w:p>
  </w:footnote>
  <w:footnote w:type="continuationSeparator" w:id="0">
    <w:p w:rsidR="007C323F" w:rsidRDefault="007C32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323F" w:rsidRDefault="007C323F">
    <w:pPr>
      <w:pStyle w:val="a3"/>
      <w:wordWrap w:val="0"/>
      <w:ind w:right="360" w:firstLine="360"/>
      <w:jc w:val="right"/>
    </w:pPr>
    <w:r>
      <w:rPr>
        <w:rFonts w:hint="eastAsia"/>
      </w:rPr>
      <w:t xml:space="preserve">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E78ED"/>
    <w:multiLevelType w:val="multilevel"/>
    <w:tmpl w:val="B3463462"/>
    <w:lvl w:ilvl="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>
    <w:nsid w:val="08072560"/>
    <w:multiLevelType w:val="singleLevel"/>
    <w:tmpl w:val="78967540"/>
    <w:lvl w:ilvl="0">
      <w:start w:val="1"/>
      <w:numFmt w:val="upperLetter"/>
      <w:lvlText w:val="%1."/>
      <w:lvlJc w:val="left"/>
      <w:pPr>
        <w:tabs>
          <w:tab w:val="num" w:pos="330"/>
        </w:tabs>
        <w:ind w:left="330" w:hanging="330"/>
      </w:pPr>
      <w:rPr>
        <w:rFonts w:cs="Times New Roman" w:hint="default"/>
      </w:rPr>
    </w:lvl>
  </w:abstractNum>
  <w:abstractNum w:abstractNumId="2">
    <w:nsid w:val="093554E2"/>
    <w:multiLevelType w:val="hybridMultilevel"/>
    <w:tmpl w:val="3A2E861E"/>
    <w:lvl w:ilvl="0" w:tplc="527488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">
    <w:nsid w:val="0FF31D11"/>
    <w:multiLevelType w:val="singleLevel"/>
    <w:tmpl w:val="9294BA86"/>
    <w:lvl w:ilvl="0">
      <w:start w:val="1"/>
      <w:numFmt w:val="taiwaneseCountingThousand"/>
      <w:lvlText w:val="（%1）"/>
      <w:lvlJc w:val="left"/>
      <w:pPr>
        <w:tabs>
          <w:tab w:val="num" w:pos="960"/>
        </w:tabs>
        <w:ind w:left="960" w:hanging="960"/>
      </w:pPr>
      <w:rPr>
        <w:rFonts w:cs="Times New Roman" w:hint="eastAsia"/>
      </w:rPr>
    </w:lvl>
  </w:abstractNum>
  <w:abstractNum w:abstractNumId="4">
    <w:nsid w:val="122A0545"/>
    <w:multiLevelType w:val="singleLevel"/>
    <w:tmpl w:val="59BC105E"/>
    <w:lvl w:ilvl="0">
      <w:start w:val="1"/>
      <w:numFmt w:val="decimal"/>
      <w:lvlText w:val="%1."/>
      <w:lvlJc w:val="left"/>
      <w:pPr>
        <w:tabs>
          <w:tab w:val="num" w:pos="315"/>
        </w:tabs>
        <w:ind w:left="315" w:hanging="315"/>
      </w:pPr>
      <w:rPr>
        <w:rFonts w:cs="Times New Roman" w:hint="eastAsia"/>
      </w:rPr>
    </w:lvl>
  </w:abstractNum>
  <w:abstractNum w:abstractNumId="5">
    <w:nsid w:val="14C33A98"/>
    <w:multiLevelType w:val="hybridMultilevel"/>
    <w:tmpl w:val="4920BC3E"/>
    <w:lvl w:ilvl="0" w:tplc="D564DB5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6">
    <w:nsid w:val="15CD0C72"/>
    <w:multiLevelType w:val="singleLevel"/>
    <w:tmpl w:val="59BC105E"/>
    <w:lvl w:ilvl="0">
      <w:start w:val="1"/>
      <w:numFmt w:val="decimal"/>
      <w:lvlText w:val="%1."/>
      <w:lvlJc w:val="left"/>
      <w:pPr>
        <w:tabs>
          <w:tab w:val="num" w:pos="315"/>
        </w:tabs>
        <w:ind w:left="315" w:hanging="315"/>
      </w:pPr>
      <w:rPr>
        <w:rFonts w:cs="Times New Roman" w:hint="eastAsia"/>
      </w:rPr>
    </w:lvl>
  </w:abstractNum>
  <w:abstractNum w:abstractNumId="7">
    <w:nsid w:val="1ADD43DD"/>
    <w:multiLevelType w:val="singleLevel"/>
    <w:tmpl w:val="7F58DC30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</w:abstractNum>
  <w:abstractNum w:abstractNumId="8">
    <w:nsid w:val="1B165DDA"/>
    <w:multiLevelType w:val="hybridMultilevel"/>
    <w:tmpl w:val="7CF40246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9">
    <w:nsid w:val="22F7061E"/>
    <w:multiLevelType w:val="hybridMultilevel"/>
    <w:tmpl w:val="A1A249CE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37E5E04"/>
    <w:multiLevelType w:val="multilevel"/>
    <w:tmpl w:val="B3463462"/>
    <w:lvl w:ilvl="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1">
    <w:nsid w:val="26D97D7B"/>
    <w:multiLevelType w:val="multilevel"/>
    <w:tmpl w:val="B3463462"/>
    <w:lvl w:ilvl="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2">
    <w:nsid w:val="3B461C5C"/>
    <w:multiLevelType w:val="singleLevel"/>
    <w:tmpl w:val="7B48D66E"/>
    <w:lvl w:ilvl="0">
      <w:start w:val="1"/>
      <w:numFmt w:val="upperLetter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</w:abstractNum>
  <w:abstractNum w:abstractNumId="13">
    <w:nsid w:val="415D58DE"/>
    <w:multiLevelType w:val="hybridMultilevel"/>
    <w:tmpl w:val="29CCCFD2"/>
    <w:lvl w:ilvl="0" w:tplc="337474E0">
      <w:start w:val="1"/>
      <w:numFmt w:val="decimal"/>
      <w:lvlText w:val="%1."/>
      <w:lvlJc w:val="left"/>
      <w:pPr>
        <w:tabs>
          <w:tab w:val="num" w:pos="918"/>
        </w:tabs>
        <w:ind w:left="918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18"/>
        </w:tabs>
        <w:ind w:left="1518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98"/>
        </w:tabs>
        <w:ind w:left="1998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78"/>
        </w:tabs>
        <w:ind w:left="2478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58"/>
        </w:tabs>
        <w:ind w:left="2958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38"/>
        </w:tabs>
        <w:ind w:left="3438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18"/>
        </w:tabs>
        <w:ind w:left="3918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98"/>
        </w:tabs>
        <w:ind w:left="4398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878"/>
        </w:tabs>
        <w:ind w:left="4878" w:hanging="480"/>
      </w:pPr>
      <w:rPr>
        <w:rFonts w:cs="Times New Roman"/>
      </w:rPr>
    </w:lvl>
  </w:abstractNum>
  <w:abstractNum w:abstractNumId="14">
    <w:nsid w:val="58C077DA"/>
    <w:multiLevelType w:val="hybridMultilevel"/>
    <w:tmpl w:val="917A91CC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5">
    <w:nsid w:val="5B047F27"/>
    <w:multiLevelType w:val="hybridMultilevel"/>
    <w:tmpl w:val="B3463462"/>
    <w:lvl w:ilvl="0" w:tplc="1938EA80">
      <w:start w:val="1"/>
      <w:numFmt w:val="decimal"/>
      <w:pStyle w:val="-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>
    <w:nsid w:val="5B8E20CA"/>
    <w:multiLevelType w:val="hybridMultilevel"/>
    <w:tmpl w:val="575851E4"/>
    <w:lvl w:ilvl="0" w:tplc="0409000F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>
    <w:nsid w:val="5EC57625"/>
    <w:multiLevelType w:val="singleLevel"/>
    <w:tmpl w:val="62C474F8"/>
    <w:lvl w:ilvl="0">
      <w:start w:val="1"/>
      <w:numFmt w:val="taiwaneseCountingThousand"/>
      <w:lvlText w:val="(%1)"/>
      <w:lvlJc w:val="left"/>
      <w:pPr>
        <w:tabs>
          <w:tab w:val="num" w:pos="645"/>
        </w:tabs>
        <w:ind w:left="645" w:hanging="645"/>
      </w:pPr>
      <w:rPr>
        <w:rFonts w:cs="Times New Roman" w:hint="eastAsia"/>
      </w:rPr>
    </w:lvl>
  </w:abstractNum>
  <w:abstractNum w:abstractNumId="18">
    <w:nsid w:val="62C607CC"/>
    <w:multiLevelType w:val="multilevel"/>
    <w:tmpl w:val="B3463462"/>
    <w:lvl w:ilvl="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9">
    <w:nsid w:val="656529ED"/>
    <w:multiLevelType w:val="singleLevel"/>
    <w:tmpl w:val="4F469D14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cs="Times New Roman" w:hint="eastAsia"/>
      </w:rPr>
    </w:lvl>
  </w:abstractNum>
  <w:abstractNum w:abstractNumId="20">
    <w:nsid w:val="667A3270"/>
    <w:multiLevelType w:val="hybridMultilevel"/>
    <w:tmpl w:val="743CA1B6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695817CF"/>
    <w:multiLevelType w:val="singleLevel"/>
    <w:tmpl w:val="300A6F02"/>
    <w:lvl w:ilvl="0">
      <w:start w:val="1"/>
      <w:numFmt w:val="upperLetter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</w:abstractNum>
  <w:abstractNum w:abstractNumId="22">
    <w:nsid w:val="69B92498"/>
    <w:multiLevelType w:val="singleLevel"/>
    <w:tmpl w:val="29448988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cs="Times New Roman" w:hint="eastAsia"/>
      </w:rPr>
    </w:lvl>
  </w:abstractNum>
  <w:abstractNum w:abstractNumId="23">
    <w:nsid w:val="6C653DF4"/>
    <w:multiLevelType w:val="multilevel"/>
    <w:tmpl w:val="B3463462"/>
    <w:lvl w:ilvl="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4">
    <w:nsid w:val="6CEF514F"/>
    <w:multiLevelType w:val="hybridMultilevel"/>
    <w:tmpl w:val="EECA405C"/>
    <w:lvl w:ilvl="0" w:tplc="585E71DC">
      <w:start w:val="1"/>
      <w:numFmt w:val="ideographLegalTraditional"/>
      <w:lvlText w:val="%1、"/>
      <w:lvlJc w:val="left"/>
      <w:pPr>
        <w:tabs>
          <w:tab w:val="num" w:pos="180"/>
        </w:tabs>
        <w:ind w:left="180" w:hanging="720"/>
      </w:pPr>
      <w:rPr>
        <w:rFonts w:cs="Times New Roman" w:hint="eastAsia"/>
      </w:rPr>
    </w:lvl>
    <w:lvl w:ilvl="1" w:tplc="6A941A38" w:tentative="1">
      <w:start w:val="1"/>
      <w:numFmt w:val="ideographTraditional"/>
      <w:lvlText w:val="%2、"/>
      <w:lvlJc w:val="left"/>
      <w:pPr>
        <w:tabs>
          <w:tab w:val="num" w:pos="420"/>
        </w:tabs>
        <w:ind w:left="420" w:hanging="480"/>
      </w:pPr>
      <w:rPr>
        <w:rFonts w:cs="Times New Roman"/>
      </w:rPr>
    </w:lvl>
    <w:lvl w:ilvl="2" w:tplc="2D2E8598" w:tentative="1">
      <w:start w:val="1"/>
      <w:numFmt w:val="lowerRoman"/>
      <w:lvlText w:val="%3."/>
      <w:lvlJc w:val="right"/>
      <w:pPr>
        <w:tabs>
          <w:tab w:val="num" w:pos="900"/>
        </w:tabs>
        <w:ind w:left="900" w:hanging="480"/>
      </w:pPr>
      <w:rPr>
        <w:rFonts w:cs="Times New Roman"/>
      </w:rPr>
    </w:lvl>
    <w:lvl w:ilvl="3" w:tplc="A7E0D10E" w:tentative="1">
      <w:start w:val="1"/>
      <w:numFmt w:val="decimal"/>
      <w:lvlText w:val="%4."/>
      <w:lvlJc w:val="left"/>
      <w:pPr>
        <w:tabs>
          <w:tab w:val="num" w:pos="1380"/>
        </w:tabs>
        <w:ind w:left="1380" w:hanging="480"/>
      </w:pPr>
      <w:rPr>
        <w:rFonts w:cs="Times New Roman"/>
      </w:rPr>
    </w:lvl>
    <w:lvl w:ilvl="4" w:tplc="8AE4B818" w:tentative="1">
      <w:start w:val="1"/>
      <w:numFmt w:val="ideographTraditional"/>
      <w:lvlText w:val="%5、"/>
      <w:lvlJc w:val="left"/>
      <w:pPr>
        <w:tabs>
          <w:tab w:val="num" w:pos="1860"/>
        </w:tabs>
        <w:ind w:left="1860" w:hanging="480"/>
      </w:pPr>
      <w:rPr>
        <w:rFonts w:cs="Times New Roman"/>
      </w:rPr>
    </w:lvl>
    <w:lvl w:ilvl="5" w:tplc="FC5AC828" w:tentative="1">
      <w:start w:val="1"/>
      <w:numFmt w:val="lowerRoman"/>
      <w:lvlText w:val="%6."/>
      <w:lvlJc w:val="right"/>
      <w:pPr>
        <w:tabs>
          <w:tab w:val="num" w:pos="2340"/>
        </w:tabs>
        <w:ind w:left="2340" w:hanging="480"/>
      </w:pPr>
      <w:rPr>
        <w:rFonts w:cs="Times New Roman"/>
      </w:rPr>
    </w:lvl>
    <w:lvl w:ilvl="6" w:tplc="4BF44B7E" w:tentative="1">
      <w:start w:val="1"/>
      <w:numFmt w:val="decimal"/>
      <w:lvlText w:val="%7."/>
      <w:lvlJc w:val="left"/>
      <w:pPr>
        <w:tabs>
          <w:tab w:val="num" w:pos="2820"/>
        </w:tabs>
        <w:ind w:left="2820" w:hanging="480"/>
      </w:pPr>
      <w:rPr>
        <w:rFonts w:cs="Times New Roman"/>
      </w:rPr>
    </w:lvl>
    <w:lvl w:ilvl="7" w:tplc="AA38C9E4" w:tentative="1">
      <w:start w:val="1"/>
      <w:numFmt w:val="ideographTraditional"/>
      <w:lvlText w:val="%8、"/>
      <w:lvlJc w:val="left"/>
      <w:pPr>
        <w:tabs>
          <w:tab w:val="num" w:pos="3300"/>
        </w:tabs>
        <w:ind w:left="3300" w:hanging="480"/>
      </w:pPr>
      <w:rPr>
        <w:rFonts w:cs="Times New Roman"/>
      </w:rPr>
    </w:lvl>
    <w:lvl w:ilvl="8" w:tplc="EADA457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80"/>
      </w:pPr>
      <w:rPr>
        <w:rFonts w:cs="Times New Roman"/>
      </w:rPr>
    </w:lvl>
  </w:abstractNum>
  <w:abstractNum w:abstractNumId="25">
    <w:nsid w:val="701D5370"/>
    <w:multiLevelType w:val="hybridMultilevel"/>
    <w:tmpl w:val="7E2CE5CE"/>
    <w:lvl w:ilvl="0" w:tplc="43D4812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6">
    <w:nsid w:val="71FD3B65"/>
    <w:multiLevelType w:val="multilevel"/>
    <w:tmpl w:val="B3463462"/>
    <w:lvl w:ilvl="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7">
    <w:nsid w:val="73664EA2"/>
    <w:multiLevelType w:val="singleLevel"/>
    <w:tmpl w:val="E99CBDDA"/>
    <w:lvl w:ilvl="0">
      <w:start w:val="1"/>
      <w:numFmt w:val="upperLetter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</w:abstractNum>
  <w:abstractNum w:abstractNumId="28">
    <w:nsid w:val="75DE1510"/>
    <w:multiLevelType w:val="singleLevel"/>
    <w:tmpl w:val="78967540"/>
    <w:lvl w:ilvl="0">
      <w:start w:val="1"/>
      <w:numFmt w:val="upperLetter"/>
      <w:lvlText w:val="%1."/>
      <w:lvlJc w:val="left"/>
      <w:pPr>
        <w:tabs>
          <w:tab w:val="num" w:pos="330"/>
        </w:tabs>
        <w:ind w:left="330" w:hanging="330"/>
      </w:pPr>
      <w:rPr>
        <w:rFonts w:cs="Times New Roman" w:hint="default"/>
      </w:rPr>
    </w:lvl>
  </w:abstractNum>
  <w:abstractNum w:abstractNumId="29">
    <w:nsid w:val="7870261B"/>
    <w:multiLevelType w:val="hybridMultilevel"/>
    <w:tmpl w:val="339A187C"/>
    <w:lvl w:ilvl="0" w:tplc="527488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  <w:rPr>
        <w:rFonts w:cs="Times New Roman"/>
      </w:rPr>
    </w:lvl>
  </w:abstractNum>
  <w:num w:numId="1">
    <w:abstractNumId w:val="7"/>
  </w:num>
  <w:num w:numId="2">
    <w:abstractNumId w:val="17"/>
  </w:num>
  <w:num w:numId="3">
    <w:abstractNumId w:val="22"/>
  </w:num>
  <w:num w:numId="4">
    <w:abstractNumId w:val="19"/>
  </w:num>
  <w:num w:numId="5">
    <w:abstractNumId w:val="28"/>
  </w:num>
  <w:num w:numId="6">
    <w:abstractNumId w:val="12"/>
  </w:num>
  <w:num w:numId="7">
    <w:abstractNumId w:val="27"/>
  </w:num>
  <w:num w:numId="8">
    <w:abstractNumId w:val="21"/>
  </w:num>
  <w:num w:numId="9">
    <w:abstractNumId w:val="1"/>
  </w:num>
  <w:num w:numId="10">
    <w:abstractNumId w:val="3"/>
  </w:num>
  <w:num w:numId="11">
    <w:abstractNumId w:val="6"/>
  </w:num>
  <w:num w:numId="12">
    <w:abstractNumId w:val="4"/>
  </w:num>
  <w:num w:numId="13">
    <w:abstractNumId w:val="24"/>
  </w:num>
  <w:num w:numId="14">
    <w:abstractNumId w:val="29"/>
  </w:num>
  <w:num w:numId="15">
    <w:abstractNumId w:val="2"/>
  </w:num>
  <w:num w:numId="16">
    <w:abstractNumId w:val="5"/>
  </w:num>
  <w:num w:numId="17">
    <w:abstractNumId w:val="25"/>
  </w:num>
  <w:num w:numId="18">
    <w:abstractNumId w:val="15"/>
  </w:num>
  <w:num w:numId="19">
    <w:abstractNumId w:val="9"/>
  </w:num>
  <w:num w:numId="20">
    <w:abstractNumId w:val="14"/>
  </w:num>
  <w:num w:numId="21">
    <w:abstractNumId w:val="20"/>
  </w:num>
  <w:num w:numId="22">
    <w:abstractNumId w:val="8"/>
  </w:num>
  <w:num w:numId="23">
    <w:abstractNumId w:val="13"/>
  </w:num>
  <w:num w:numId="24">
    <w:abstractNumId w:val="16"/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</w:num>
  <w:num w:numId="27">
    <w:abstractNumId w:val="23"/>
  </w:num>
  <w:num w:numId="28">
    <w:abstractNumId w:val="26"/>
  </w:num>
  <w:num w:numId="29">
    <w:abstractNumId w:val="10"/>
  </w:num>
  <w:num w:numId="30">
    <w:abstractNumId w:val="18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mirrorMargins/>
  <w:bordersDoNotSurroundHeader/>
  <w:bordersDoNotSurroundFooter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mailMerge>
    <w:mainDocumentType w:val="formLetters"/>
    <w:linkToQuery/>
    <w:dataType w:val="textFile"/>
    <w:query w:val="SELECT * FROM D:\data\總決算\Doc.doc"/>
    <w:activeRecord w:val="-1"/>
    <w:odso/>
  </w:mailMerge>
  <w:defaultTabStop w:val="360"/>
  <w:evenAndOddHeaders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84D"/>
    <w:rsid w:val="00002EA9"/>
    <w:rsid w:val="00003A4A"/>
    <w:rsid w:val="00005D2F"/>
    <w:rsid w:val="00006FF8"/>
    <w:rsid w:val="0001480C"/>
    <w:rsid w:val="00024667"/>
    <w:rsid w:val="00024CC0"/>
    <w:rsid w:val="00025BAF"/>
    <w:rsid w:val="00026F89"/>
    <w:rsid w:val="00032043"/>
    <w:rsid w:val="00032336"/>
    <w:rsid w:val="00036074"/>
    <w:rsid w:val="0004110E"/>
    <w:rsid w:val="00044583"/>
    <w:rsid w:val="00044E3F"/>
    <w:rsid w:val="00044E45"/>
    <w:rsid w:val="000540A6"/>
    <w:rsid w:val="00061B26"/>
    <w:rsid w:val="00064B68"/>
    <w:rsid w:val="00067D25"/>
    <w:rsid w:val="000702ED"/>
    <w:rsid w:val="00075A8C"/>
    <w:rsid w:val="00076BA2"/>
    <w:rsid w:val="00083092"/>
    <w:rsid w:val="00083214"/>
    <w:rsid w:val="000833D2"/>
    <w:rsid w:val="00085E47"/>
    <w:rsid w:val="00086E99"/>
    <w:rsid w:val="000901E0"/>
    <w:rsid w:val="0009021E"/>
    <w:rsid w:val="000910DF"/>
    <w:rsid w:val="000914A5"/>
    <w:rsid w:val="00095462"/>
    <w:rsid w:val="0009549A"/>
    <w:rsid w:val="00095ABE"/>
    <w:rsid w:val="000965C0"/>
    <w:rsid w:val="000968F8"/>
    <w:rsid w:val="00096AB8"/>
    <w:rsid w:val="00097146"/>
    <w:rsid w:val="0009739A"/>
    <w:rsid w:val="00097885"/>
    <w:rsid w:val="000A00FF"/>
    <w:rsid w:val="000A069F"/>
    <w:rsid w:val="000A401F"/>
    <w:rsid w:val="000A4417"/>
    <w:rsid w:val="000A551F"/>
    <w:rsid w:val="000A6335"/>
    <w:rsid w:val="000A6DD8"/>
    <w:rsid w:val="000B0162"/>
    <w:rsid w:val="000B07CB"/>
    <w:rsid w:val="000B0E44"/>
    <w:rsid w:val="000B2280"/>
    <w:rsid w:val="000C25B9"/>
    <w:rsid w:val="000C2C81"/>
    <w:rsid w:val="000C3FE4"/>
    <w:rsid w:val="000C581F"/>
    <w:rsid w:val="000C6B17"/>
    <w:rsid w:val="000C7E66"/>
    <w:rsid w:val="000D199D"/>
    <w:rsid w:val="000D26E7"/>
    <w:rsid w:val="000D561A"/>
    <w:rsid w:val="000D58E8"/>
    <w:rsid w:val="000E400B"/>
    <w:rsid w:val="000F1A94"/>
    <w:rsid w:val="000F217E"/>
    <w:rsid w:val="000F31CD"/>
    <w:rsid w:val="000F3292"/>
    <w:rsid w:val="00101784"/>
    <w:rsid w:val="00101BD8"/>
    <w:rsid w:val="00104828"/>
    <w:rsid w:val="00105824"/>
    <w:rsid w:val="0011008E"/>
    <w:rsid w:val="00112128"/>
    <w:rsid w:val="001128AC"/>
    <w:rsid w:val="00113C64"/>
    <w:rsid w:val="001168DC"/>
    <w:rsid w:val="001176DA"/>
    <w:rsid w:val="00123734"/>
    <w:rsid w:val="00126C6E"/>
    <w:rsid w:val="001270B1"/>
    <w:rsid w:val="001322EC"/>
    <w:rsid w:val="00132AC1"/>
    <w:rsid w:val="001341E6"/>
    <w:rsid w:val="00143C2B"/>
    <w:rsid w:val="001441B3"/>
    <w:rsid w:val="0014548F"/>
    <w:rsid w:val="00151DE2"/>
    <w:rsid w:val="00152066"/>
    <w:rsid w:val="00154261"/>
    <w:rsid w:val="00163C26"/>
    <w:rsid w:val="001669E4"/>
    <w:rsid w:val="001722F4"/>
    <w:rsid w:val="00176560"/>
    <w:rsid w:val="00177AF9"/>
    <w:rsid w:val="00177F13"/>
    <w:rsid w:val="00182571"/>
    <w:rsid w:val="0018275D"/>
    <w:rsid w:val="00190ECA"/>
    <w:rsid w:val="00197DAD"/>
    <w:rsid w:val="001A0136"/>
    <w:rsid w:val="001A1221"/>
    <w:rsid w:val="001A33A8"/>
    <w:rsid w:val="001A3D2E"/>
    <w:rsid w:val="001A40AA"/>
    <w:rsid w:val="001B1A9D"/>
    <w:rsid w:val="001B2CB9"/>
    <w:rsid w:val="001B4A7F"/>
    <w:rsid w:val="001B519A"/>
    <w:rsid w:val="001B6085"/>
    <w:rsid w:val="001B616E"/>
    <w:rsid w:val="001C3418"/>
    <w:rsid w:val="001C4F10"/>
    <w:rsid w:val="001C7118"/>
    <w:rsid w:val="001D04ED"/>
    <w:rsid w:val="001D04EF"/>
    <w:rsid w:val="001D1E04"/>
    <w:rsid w:val="001D2402"/>
    <w:rsid w:val="001D5E1F"/>
    <w:rsid w:val="001D6081"/>
    <w:rsid w:val="001E069C"/>
    <w:rsid w:val="001E6515"/>
    <w:rsid w:val="001F06CE"/>
    <w:rsid w:val="001F1605"/>
    <w:rsid w:val="001F1D59"/>
    <w:rsid w:val="001F58CF"/>
    <w:rsid w:val="001F64C6"/>
    <w:rsid w:val="00201361"/>
    <w:rsid w:val="00202B0F"/>
    <w:rsid w:val="00202CB2"/>
    <w:rsid w:val="002049B6"/>
    <w:rsid w:val="00206932"/>
    <w:rsid w:val="00206FE6"/>
    <w:rsid w:val="0020758E"/>
    <w:rsid w:val="00211268"/>
    <w:rsid w:val="00213CFA"/>
    <w:rsid w:val="002143C4"/>
    <w:rsid w:val="002164B1"/>
    <w:rsid w:val="00217EF0"/>
    <w:rsid w:val="00222C03"/>
    <w:rsid w:val="00223741"/>
    <w:rsid w:val="002258F7"/>
    <w:rsid w:val="0022764D"/>
    <w:rsid w:val="00231F60"/>
    <w:rsid w:val="00233A97"/>
    <w:rsid w:val="002358C1"/>
    <w:rsid w:val="00237007"/>
    <w:rsid w:val="0023721A"/>
    <w:rsid w:val="002377AC"/>
    <w:rsid w:val="00243A94"/>
    <w:rsid w:val="00244B17"/>
    <w:rsid w:val="00245760"/>
    <w:rsid w:val="00245CBC"/>
    <w:rsid w:val="00246D05"/>
    <w:rsid w:val="002500B3"/>
    <w:rsid w:val="00250684"/>
    <w:rsid w:val="00253686"/>
    <w:rsid w:val="00253731"/>
    <w:rsid w:val="00253F11"/>
    <w:rsid w:val="00255EBE"/>
    <w:rsid w:val="00256E2A"/>
    <w:rsid w:val="0025744C"/>
    <w:rsid w:val="002609B4"/>
    <w:rsid w:val="00260C49"/>
    <w:rsid w:val="00260E97"/>
    <w:rsid w:val="00262207"/>
    <w:rsid w:val="002658D9"/>
    <w:rsid w:val="00271456"/>
    <w:rsid w:val="00271C42"/>
    <w:rsid w:val="002779E2"/>
    <w:rsid w:val="00284882"/>
    <w:rsid w:val="00290608"/>
    <w:rsid w:val="002925DD"/>
    <w:rsid w:val="002926D1"/>
    <w:rsid w:val="002931B5"/>
    <w:rsid w:val="002950E7"/>
    <w:rsid w:val="002A0DBE"/>
    <w:rsid w:val="002A4148"/>
    <w:rsid w:val="002A4A07"/>
    <w:rsid w:val="002A5368"/>
    <w:rsid w:val="002A54B9"/>
    <w:rsid w:val="002A7A0E"/>
    <w:rsid w:val="002B267B"/>
    <w:rsid w:val="002B3377"/>
    <w:rsid w:val="002B4256"/>
    <w:rsid w:val="002C22E5"/>
    <w:rsid w:val="002C4ECA"/>
    <w:rsid w:val="002C4FDB"/>
    <w:rsid w:val="002C651C"/>
    <w:rsid w:val="002C6AD2"/>
    <w:rsid w:val="002C78CB"/>
    <w:rsid w:val="002D1032"/>
    <w:rsid w:val="002D131B"/>
    <w:rsid w:val="002D523E"/>
    <w:rsid w:val="002D5701"/>
    <w:rsid w:val="002D6B59"/>
    <w:rsid w:val="002E13C8"/>
    <w:rsid w:val="002E2283"/>
    <w:rsid w:val="002E6C02"/>
    <w:rsid w:val="002E7D36"/>
    <w:rsid w:val="002F336E"/>
    <w:rsid w:val="002F41D9"/>
    <w:rsid w:val="002F7C33"/>
    <w:rsid w:val="0030355D"/>
    <w:rsid w:val="0030397B"/>
    <w:rsid w:val="00304F24"/>
    <w:rsid w:val="00305806"/>
    <w:rsid w:val="00307387"/>
    <w:rsid w:val="00311368"/>
    <w:rsid w:val="00312FCB"/>
    <w:rsid w:val="003166CF"/>
    <w:rsid w:val="00317235"/>
    <w:rsid w:val="00326636"/>
    <w:rsid w:val="00340FF2"/>
    <w:rsid w:val="003413BB"/>
    <w:rsid w:val="00341E85"/>
    <w:rsid w:val="003457C1"/>
    <w:rsid w:val="00350B92"/>
    <w:rsid w:val="00351899"/>
    <w:rsid w:val="00355FA5"/>
    <w:rsid w:val="003562A1"/>
    <w:rsid w:val="00357F2D"/>
    <w:rsid w:val="00360414"/>
    <w:rsid w:val="0036339E"/>
    <w:rsid w:val="0036539A"/>
    <w:rsid w:val="00367F36"/>
    <w:rsid w:val="00371274"/>
    <w:rsid w:val="00371500"/>
    <w:rsid w:val="00371E92"/>
    <w:rsid w:val="00373162"/>
    <w:rsid w:val="00374C07"/>
    <w:rsid w:val="003768F2"/>
    <w:rsid w:val="003815A0"/>
    <w:rsid w:val="00383AC0"/>
    <w:rsid w:val="00386978"/>
    <w:rsid w:val="003870D4"/>
    <w:rsid w:val="003937B5"/>
    <w:rsid w:val="00394FB0"/>
    <w:rsid w:val="00395B7A"/>
    <w:rsid w:val="003A2E7A"/>
    <w:rsid w:val="003A30BC"/>
    <w:rsid w:val="003A37BC"/>
    <w:rsid w:val="003A495B"/>
    <w:rsid w:val="003A6E4B"/>
    <w:rsid w:val="003B0669"/>
    <w:rsid w:val="003B558A"/>
    <w:rsid w:val="003B575C"/>
    <w:rsid w:val="003B652E"/>
    <w:rsid w:val="003C12C2"/>
    <w:rsid w:val="003C1542"/>
    <w:rsid w:val="003C1E6B"/>
    <w:rsid w:val="003C235A"/>
    <w:rsid w:val="003C6F68"/>
    <w:rsid w:val="003D19D5"/>
    <w:rsid w:val="003D5790"/>
    <w:rsid w:val="003E5057"/>
    <w:rsid w:val="003E7355"/>
    <w:rsid w:val="003F0A51"/>
    <w:rsid w:val="003F27C4"/>
    <w:rsid w:val="003F2D6B"/>
    <w:rsid w:val="003F4C9A"/>
    <w:rsid w:val="003F5408"/>
    <w:rsid w:val="003F733D"/>
    <w:rsid w:val="003F7EEB"/>
    <w:rsid w:val="00402A33"/>
    <w:rsid w:val="00403530"/>
    <w:rsid w:val="004049E3"/>
    <w:rsid w:val="00404E73"/>
    <w:rsid w:val="00407284"/>
    <w:rsid w:val="00407D2C"/>
    <w:rsid w:val="0041314D"/>
    <w:rsid w:val="004146FF"/>
    <w:rsid w:val="00415AC3"/>
    <w:rsid w:val="00415E06"/>
    <w:rsid w:val="0042341C"/>
    <w:rsid w:val="004331B4"/>
    <w:rsid w:val="004349AE"/>
    <w:rsid w:val="004349B0"/>
    <w:rsid w:val="00435388"/>
    <w:rsid w:val="00436851"/>
    <w:rsid w:val="00437346"/>
    <w:rsid w:val="00437B75"/>
    <w:rsid w:val="00441655"/>
    <w:rsid w:val="00446392"/>
    <w:rsid w:val="004468C2"/>
    <w:rsid w:val="00446B8E"/>
    <w:rsid w:val="00450022"/>
    <w:rsid w:val="00450146"/>
    <w:rsid w:val="0045733D"/>
    <w:rsid w:val="00460436"/>
    <w:rsid w:val="004623DB"/>
    <w:rsid w:val="00462A1C"/>
    <w:rsid w:val="00462C9E"/>
    <w:rsid w:val="00463DF7"/>
    <w:rsid w:val="0046417F"/>
    <w:rsid w:val="00470B75"/>
    <w:rsid w:val="004714D8"/>
    <w:rsid w:val="00472F66"/>
    <w:rsid w:val="00472FA8"/>
    <w:rsid w:val="00473420"/>
    <w:rsid w:val="00476A99"/>
    <w:rsid w:val="00480536"/>
    <w:rsid w:val="004845C1"/>
    <w:rsid w:val="004930E0"/>
    <w:rsid w:val="004A15C1"/>
    <w:rsid w:val="004A1CCD"/>
    <w:rsid w:val="004A3CE2"/>
    <w:rsid w:val="004A3F18"/>
    <w:rsid w:val="004A6591"/>
    <w:rsid w:val="004B0938"/>
    <w:rsid w:val="004B32F5"/>
    <w:rsid w:val="004B5E5B"/>
    <w:rsid w:val="004C35E8"/>
    <w:rsid w:val="004C41F7"/>
    <w:rsid w:val="004C50F2"/>
    <w:rsid w:val="004D2EC5"/>
    <w:rsid w:val="004D4091"/>
    <w:rsid w:val="004D630E"/>
    <w:rsid w:val="004D7426"/>
    <w:rsid w:val="004E1054"/>
    <w:rsid w:val="004E259B"/>
    <w:rsid w:val="004E2604"/>
    <w:rsid w:val="004E543E"/>
    <w:rsid w:val="004E6F3C"/>
    <w:rsid w:val="004E7AD4"/>
    <w:rsid w:val="004F00B9"/>
    <w:rsid w:val="004F1AEC"/>
    <w:rsid w:val="004F2613"/>
    <w:rsid w:val="004F2866"/>
    <w:rsid w:val="0050094E"/>
    <w:rsid w:val="005013EA"/>
    <w:rsid w:val="00512E42"/>
    <w:rsid w:val="00515BCA"/>
    <w:rsid w:val="00520039"/>
    <w:rsid w:val="00521A45"/>
    <w:rsid w:val="0052522E"/>
    <w:rsid w:val="00527F40"/>
    <w:rsid w:val="00530817"/>
    <w:rsid w:val="00532608"/>
    <w:rsid w:val="00534DB9"/>
    <w:rsid w:val="00534F3E"/>
    <w:rsid w:val="00536CD3"/>
    <w:rsid w:val="0053752D"/>
    <w:rsid w:val="00540587"/>
    <w:rsid w:val="00541731"/>
    <w:rsid w:val="0054229D"/>
    <w:rsid w:val="00543308"/>
    <w:rsid w:val="00544970"/>
    <w:rsid w:val="005473B0"/>
    <w:rsid w:val="00547A04"/>
    <w:rsid w:val="00550146"/>
    <w:rsid w:val="00560239"/>
    <w:rsid w:val="00562D72"/>
    <w:rsid w:val="00573760"/>
    <w:rsid w:val="00575A70"/>
    <w:rsid w:val="00575AE5"/>
    <w:rsid w:val="00576D11"/>
    <w:rsid w:val="0058080A"/>
    <w:rsid w:val="00582DE5"/>
    <w:rsid w:val="00583714"/>
    <w:rsid w:val="005864C9"/>
    <w:rsid w:val="00587DBF"/>
    <w:rsid w:val="00587EE6"/>
    <w:rsid w:val="00590992"/>
    <w:rsid w:val="00591486"/>
    <w:rsid w:val="00591DC3"/>
    <w:rsid w:val="00595CED"/>
    <w:rsid w:val="005963E5"/>
    <w:rsid w:val="00596A15"/>
    <w:rsid w:val="00596A85"/>
    <w:rsid w:val="005A6F10"/>
    <w:rsid w:val="005B0E55"/>
    <w:rsid w:val="005B39B0"/>
    <w:rsid w:val="005B5687"/>
    <w:rsid w:val="005B582D"/>
    <w:rsid w:val="005B7051"/>
    <w:rsid w:val="005C02CE"/>
    <w:rsid w:val="005C0402"/>
    <w:rsid w:val="005C1C03"/>
    <w:rsid w:val="005C538B"/>
    <w:rsid w:val="005C7F2F"/>
    <w:rsid w:val="005D0632"/>
    <w:rsid w:val="005D209A"/>
    <w:rsid w:val="005D31A7"/>
    <w:rsid w:val="005D4BF7"/>
    <w:rsid w:val="005D6FB5"/>
    <w:rsid w:val="005D74EA"/>
    <w:rsid w:val="005D755C"/>
    <w:rsid w:val="005E1275"/>
    <w:rsid w:val="005E2174"/>
    <w:rsid w:val="005E2E01"/>
    <w:rsid w:val="005E3FAE"/>
    <w:rsid w:val="005E40FC"/>
    <w:rsid w:val="005F12D8"/>
    <w:rsid w:val="005F13EC"/>
    <w:rsid w:val="005F623F"/>
    <w:rsid w:val="005F7327"/>
    <w:rsid w:val="006002BD"/>
    <w:rsid w:val="00602B51"/>
    <w:rsid w:val="0060366D"/>
    <w:rsid w:val="006047DA"/>
    <w:rsid w:val="00605289"/>
    <w:rsid w:val="00606A11"/>
    <w:rsid w:val="00612E64"/>
    <w:rsid w:val="00613EAE"/>
    <w:rsid w:val="00615DAB"/>
    <w:rsid w:val="00621B52"/>
    <w:rsid w:val="00623A2F"/>
    <w:rsid w:val="006250E6"/>
    <w:rsid w:val="00625A46"/>
    <w:rsid w:val="0063117D"/>
    <w:rsid w:val="00635032"/>
    <w:rsid w:val="006355BA"/>
    <w:rsid w:val="00637A0F"/>
    <w:rsid w:val="0064288D"/>
    <w:rsid w:val="0064462D"/>
    <w:rsid w:val="00647031"/>
    <w:rsid w:val="00660286"/>
    <w:rsid w:val="006617EA"/>
    <w:rsid w:val="006630D4"/>
    <w:rsid w:val="006642B2"/>
    <w:rsid w:val="006658D6"/>
    <w:rsid w:val="00666EAC"/>
    <w:rsid w:val="006705B3"/>
    <w:rsid w:val="00675D53"/>
    <w:rsid w:val="00682D1F"/>
    <w:rsid w:val="00683F22"/>
    <w:rsid w:val="00684266"/>
    <w:rsid w:val="00685156"/>
    <w:rsid w:val="00686C8C"/>
    <w:rsid w:val="00690678"/>
    <w:rsid w:val="00690B71"/>
    <w:rsid w:val="006A13CD"/>
    <w:rsid w:val="006A18E1"/>
    <w:rsid w:val="006A4E36"/>
    <w:rsid w:val="006B5940"/>
    <w:rsid w:val="006B708F"/>
    <w:rsid w:val="006C0C61"/>
    <w:rsid w:val="006C210A"/>
    <w:rsid w:val="006C2913"/>
    <w:rsid w:val="006C3B89"/>
    <w:rsid w:val="006C4F51"/>
    <w:rsid w:val="006C7119"/>
    <w:rsid w:val="006C7EB4"/>
    <w:rsid w:val="006D32A5"/>
    <w:rsid w:val="006D60B5"/>
    <w:rsid w:val="006E1002"/>
    <w:rsid w:val="006E15CE"/>
    <w:rsid w:val="006E2630"/>
    <w:rsid w:val="006E2D12"/>
    <w:rsid w:val="006E5479"/>
    <w:rsid w:val="006F08CB"/>
    <w:rsid w:val="006F1DB0"/>
    <w:rsid w:val="006F4CDA"/>
    <w:rsid w:val="00700B58"/>
    <w:rsid w:val="00701FE8"/>
    <w:rsid w:val="00703199"/>
    <w:rsid w:val="00704D5E"/>
    <w:rsid w:val="00705D86"/>
    <w:rsid w:val="00707BBD"/>
    <w:rsid w:val="00712CDE"/>
    <w:rsid w:val="00713326"/>
    <w:rsid w:val="00714EFA"/>
    <w:rsid w:val="00720B85"/>
    <w:rsid w:val="00720F01"/>
    <w:rsid w:val="00721C1A"/>
    <w:rsid w:val="007238C6"/>
    <w:rsid w:val="00723D2B"/>
    <w:rsid w:val="00723E05"/>
    <w:rsid w:val="007300C9"/>
    <w:rsid w:val="00731EDA"/>
    <w:rsid w:val="0073343F"/>
    <w:rsid w:val="00736697"/>
    <w:rsid w:val="007403FF"/>
    <w:rsid w:val="00743485"/>
    <w:rsid w:val="00743D98"/>
    <w:rsid w:val="0074782A"/>
    <w:rsid w:val="00750084"/>
    <w:rsid w:val="00750617"/>
    <w:rsid w:val="00755782"/>
    <w:rsid w:val="007623FE"/>
    <w:rsid w:val="00771F8D"/>
    <w:rsid w:val="007723E5"/>
    <w:rsid w:val="007727A3"/>
    <w:rsid w:val="00774FE5"/>
    <w:rsid w:val="00775158"/>
    <w:rsid w:val="0077518F"/>
    <w:rsid w:val="00780309"/>
    <w:rsid w:val="00781D02"/>
    <w:rsid w:val="0078673F"/>
    <w:rsid w:val="00786F7C"/>
    <w:rsid w:val="00795A83"/>
    <w:rsid w:val="00795DFA"/>
    <w:rsid w:val="007A1247"/>
    <w:rsid w:val="007A22FE"/>
    <w:rsid w:val="007A6EE7"/>
    <w:rsid w:val="007A7C6B"/>
    <w:rsid w:val="007B048B"/>
    <w:rsid w:val="007B2292"/>
    <w:rsid w:val="007B3C88"/>
    <w:rsid w:val="007B68C0"/>
    <w:rsid w:val="007C323F"/>
    <w:rsid w:val="007C58B2"/>
    <w:rsid w:val="007D006B"/>
    <w:rsid w:val="007D0839"/>
    <w:rsid w:val="007D2310"/>
    <w:rsid w:val="007D34FF"/>
    <w:rsid w:val="007D7CB1"/>
    <w:rsid w:val="007E3877"/>
    <w:rsid w:val="007E5576"/>
    <w:rsid w:val="007F0E87"/>
    <w:rsid w:val="007F1D84"/>
    <w:rsid w:val="007F58D3"/>
    <w:rsid w:val="008005BA"/>
    <w:rsid w:val="00803B7E"/>
    <w:rsid w:val="0081017E"/>
    <w:rsid w:val="00811528"/>
    <w:rsid w:val="00812A6E"/>
    <w:rsid w:val="0081339C"/>
    <w:rsid w:val="00817D77"/>
    <w:rsid w:val="00820BF2"/>
    <w:rsid w:val="008222A1"/>
    <w:rsid w:val="0082661E"/>
    <w:rsid w:val="008319A4"/>
    <w:rsid w:val="00831E03"/>
    <w:rsid w:val="00832ABA"/>
    <w:rsid w:val="0083319F"/>
    <w:rsid w:val="00833259"/>
    <w:rsid w:val="00835FE0"/>
    <w:rsid w:val="0083635C"/>
    <w:rsid w:val="008408AC"/>
    <w:rsid w:val="0084415E"/>
    <w:rsid w:val="008552E1"/>
    <w:rsid w:val="00855662"/>
    <w:rsid w:val="00856A05"/>
    <w:rsid w:val="00856E9D"/>
    <w:rsid w:val="00856EDA"/>
    <w:rsid w:val="00857242"/>
    <w:rsid w:val="00861D01"/>
    <w:rsid w:val="00865ECD"/>
    <w:rsid w:val="008740C4"/>
    <w:rsid w:val="00875928"/>
    <w:rsid w:val="00876999"/>
    <w:rsid w:val="00877CE5"/>
    <w:rsid w:val="00880A04"/>
    <w:rsid w:val="008810A4"/>
    <w:rsid w:val="00881674"/>
    <w:rsid w:val="008819F3"/>
    <w:rsid w:val="00882590"/>
    <w:rsid w:val="00883301"/>
    <w:rsid w:val="00891E8C"/>
    <w:rsid w:val="00892A88"/>
    <w:rsid w:val="00895C2B"/>
    <w:rsid w:val="00896447"/>
    <w:rsid w:val="00896A59"/>
    <w:rsid w:val="008A2DF0"/>
    <w:rsid w:val="008A31F3"/>
    <w:rsid w:val="008A34FA"/>
    <w:rsid w:val="008A414D"/>
    <w:rsid w:val="008A5025"/>
    <w:rsid w:val="008A5535"/>
    <w:rsid w:val="008A7714"/>
    <w:rsid w:val="008B1E09"/>
    <w:rsid w:val="008B482A"/>
    <w:rsid w:val="008B5369"/>
    <w:rsid w:val="008B5414"/>
    <w:rsid w:val="008B61B7"/>
    <w:rsid w:val="008B635F"/>
    <w:rsid w:val="008C0458"/>
    <w:rsid w:val="008C0879"/>
    <w:rsid w:val="008C1743"/>
    <w:rsid w:val="008D0285"/>
    <w:rsid w:val="008D0DDB"/>
    <w:rsid w:val="008D3346"/>
    <w:rsid w:val="008D3900"/>
    <w:rsid w:val="008D3AF2"/>
    <w:rsid w:val="008E0FA2"/>
    <w:rsid w:val="008E20CD"/>
    <w:rsid w:val="008E2D62"/>
    <w:rsid w:val="008E6E8D"/>
    <w:rsid w:val="008F5E96"/>
    <w:rsid w:val="00900A1E"/>
    <w:rsid w:val="009049F4"/>
    <w:rsid w:val="0091038B"/>
    <w:rsid w:val="00913E0E"/>
    <w:rsid w:val="00915C38"/>
    <w:rsid w:val="0092143D"/>
    <w:rsid w:val="00922923"/>
    <w:rsid w:val="00922BC5"/>
    <w:rsid w:val="00922DC3"/>
    <w:rsid w:val="00924BD3"/>
    <w:rsid w:val="00927CE2"/>
    <w:rsid w:val="0093186B"/>
    <w:rsid w:val="00931BBA"/>
    <w:rsid w:val="009326D6"/>
    <w:rsid w:val="009352CC"/>
    <w:rsid w:val="009360D7"/>
    <w:rsid w:val="00942AE9"/>
    <w:rsid w:val="00945812"/>
    <w:rsid w:val="00945AA4"/>
    <w:rsid w:val="0094697A"/>
    <w:rsid w:val="00950F0F"/>
    <w:rsid w:val="00961CD1"/>
    <w:rsid w:val="0096275D"/>
    <w:rsid w:val="00963A0D"/>
    <w:rsid w:val="00975EC1"/>
    <w:rsid w:val="0098269D"/>
    <w:rsid w:val="00982B19"/>
    <w:rsid w:val="009830CB"/>
    <w:rsid w:val="009849EF"/>
    <w:rsid w:val="00985746"/>
    <w:rsid w:val="009860E2"/>
    <w:rsid w:val="00991FDB"/>
    <w:rsid w:val="00994A9F"/>
    <w:rsid w:val="009973B3"/>
    <w:rsid w:val="009A04B8"/>
    <w:rsid w:val="009A098D"/>
    <w:rsid w:val="009A2E15"/>
    <w:rsid w:val="009A3BD4"/>
    <w:rsid w:val="009A71EC"/>
    <w:rsid w:val="009A7857"/>
    <w:rsid w:val="009B2A03"/>
    <w:rsid w:val="009B2C4F"/>
    <w:rsid w:val="009C6DB7"/>
    <w:rsid w:val="009C71A3"/>
    <w:rsid w:val="009D3F8D"/>
    <w:rsid w:val="009D3FF4"/>
    <w:rsid w:val="009D48EA"/>
    <w:rsid w:val="009D543B"/>
    <w:rsid w:val="009D6E88"/>
    <w:rsid w:val="009E1408"/>
    <w:rsid w:val="009E209A"/>
    <w:rsid w:val="009E53FA"/>
    <w:rsid w:val="009E551E"/>
    <w:rsid w:val="009E709B"/>
    <w:rsid w:val="009E7D09"/>
    <w:rsid w:val="009F00ED"/>
    <w:rsid w:val="009F1290"/>
    <w:rsid w:val="009F2478"/>
    <w:rsid w:val="009F27CE"/>
    <w:rsid w:val="009F2AD7"/>
    <w:rsid w:val="009F34BF"/>
    <w:rsid w:val="009F3C8B"/>
    <w:rsid w:val="009F5406"/>
    <w:rsid w:val="00A0236F"/>
    <w:rsid w:val="00A0414F"/>
    <w:rsid w:val="00A04ED7"/>
    <w:rsid w:val="00A06F70"/>
    <w:rsid w:val="00A07170"/>
    <w:rsid w:val="00A124E6"/>
    <w:rsid w:val="00A12971"/>
    <w:rsid w:val="00A12DE6"/>
    <w:rsid w:val="00A12EFB"/>
    <w:rsid w:val="00A2117E"/>
    <w:rsid w:val="00A2143B"/>
    <w:rsid w:val="00A251CD"/>
    <w:rsid w:val="00A30B59"/>
    <w:rsid w:val="00A35B87"/>
    <w:rsid w:val="00A36EBD"/>
    <w:rsid w:val="00A37907"/>
    <w:rsid w:val="00A41E8E"/>
    <w:rsid w:val="00A4486F"/>
    <w:rsid w:val="00A4717B"/>
    <w:rsid w:val="00A477A4"/>
    <w:rsid w:val="00A50246"/>
    <w:rsid w:val="00A50EB3"/>
    <w:rsid w:val="00A53E6E"/>
    <w:rsid w:val="00A57BD1"/>
    <w:rsid w:val="00A57E54"/>
    <w:rsid w:val="00A60AFE"/>
    <w:rsid w:val="00A60BF4"/>
    <w:rsid w:val="00A612AD"/>
    <w:rsid w:val="00A622BC"/>
    <w:rsid w:val="00A637E5"/>
    <w:rsid w:val="00A646A6"/>
    <w:rsid w:val="00A654E1"/>
    <w:rsid w:val="00A65864"/>
    <w:rsid w:val="00A736C7"/>
    <w:rsid w:val="00A761B2"/>
    <w:rsid w:val="00A83825"/>
    <w:rsid w:val="00A84A94"/>
    <w:rsid w:val="00A93D85"/>
    <w:rsid w:val="00A94C87"/>
    <w:rsid w:val="00A95699"/>
    <w:rsid w:val="00A967FC"/>
    <w:rsid w:val="00A972D4"/>
    <w:rsid w:val="00AA039A"/>
    <w:rsid w:val="00AA15C1"/>
    <w:rsid w:val="00AA374B"/>
    <w:rsid w:val="00AA4E19"/>
    <w:rsid w:val="00AA4F6F"/>
    <w:rsid w:val="00AB0FC2"/>
    <w:rsid w:val="00AC0C54"/>
    <w:rsid w:val="00AC4642"/>
    <w:rsid w:val="00AC4DDC"/>
    <w:rsid w:val="00AC5CEB"/>
    <w:rsid w:val="00AC6A00"/>
    <w:rsid w:val="00AC6C28"/>
    <w:rsid w:val="00AC6D17"/>
    <w:rsid w:val="00AC74AA"/>
    <w:rsid w:val="00AD29CD"/>
    <w:rsid w:val="00AD4487"/>
    <w:rsid w:val="00AD74C3"/>
    <w:rsid w:val="00AE7927"/>
    <w:rsid w:val="00AF3306"/>
    <w:rsid w:val="00AF3F63"/>
    <w:rsid w:val="00AF5F60"/>
    <w:rsid w:val="00AF5FED"/>
    <w:rsid w:val="00B00E5A"/>
    <w:rsid w:val="00B01440"/>
    <w:rsid w:val="00B067E0"/>
    <w:rsid w:val="00B1019D"/>
    <w:rsid w:val="00B12D60"/>
    <w:rsid w:val="00B16E57"/>
    <w:rsid w:val="00B1798F"/>
    <w:rsid w:val="00B20BBF"/>
    <w:rsid w:val="00B23522"/>
    <w:rsid w:val="00B24300"/>
    <w:rsid w:val="00B251D1"/>
    <w:rsid w:val="00B26183"/>
    <w:rsid w:val="00B3022D"/>
    <w:rsid w:val="00B30E83"/>
    <w:rsid w:val="00B313DA"/>
    <w:rsid w:val="00B35924"/>
    <w:rsid w:val="00B359A3"/>
    <w:rsid w:val="00B35CE5"/>
    <w:rsid w:val="00B369D4"/>
    <w:rsid w:val="00B372F5"/>
    <w:rsid w:val="00B44C53"/>
    <w:rsid w:val="00B45C4A"/>
    <w:rsid w:val="00B515E5"/>
    <w:rsid w:val="00B532D1"/>
    <w:rsid w:val="00B54587"/>
    <w:rsid w:val="00B54F89"/>
    <w:rsid w:val="00B5597F"/>
    <w:rsid w:val="00B56791"/>
    <w:rsid w:val="00B56BD1"/>
    <w:rsid w:val="00B576BA"/>
    <w:rsid w:val="00B6008F"/>
    <w:rsid w:val="00B639AC"/>
    <w:rsid w:val="00B6654C"/>
    <w:rsid w:val="00B6658C"/>
    <w:rsid w:val="00B71DAE"/>
    <w:rsid w:val="00B723C9"/>
    <w:rsid w:val="00B7785B"/>
    <w:rsid w:val="00B81C8C"/>
    <w:rsid w:val="00B81CEF"/>
    <w:rsid w:val="00B82230"/>
    <w:rsid w:val="00B8247B"/>
    <w:rsid w:val="00B825E2"/>
    <w:rsid w:val="00B828E7"/>
    <w:rsid w:val="00B82F95"/>
    <w:rsid w:val="00B87F84"/>
    <w:rsid w:val="00B90ED6"/>
    <w:rsid w:val="00B92B75"/>
    <w:rsid w:val="00B92EC2"/>
    <w:rsid w:val="00B93DF2"/>
    <w:rsid w:val="00B940D7"/>
    <w:rsid w:val="00BA1EFC"/>
    <w:rsid w:val="00BA2DB8"/>
    <w:rsid w:val="00BA7EFE"/>
    <w:rsid w:val="00BB00CF"/>
    <w:rsid w:val="00BB051D"/>
    <w:rsid w:val="00BB1337"/>
    <w:rsid w:val="00BB4CA3"/>
    <w:rsid w:val="00BB51E2"/>
    <w:rsid w:val="00BB6BE5"/>
    <w:rsid w:val="00BC1104"/>
    <w:rsid w:val="00BC3CF3"/>
    <w:rsid w:val="00BC4826"/>
    <w:rsid w:val="00BC4A4E"/>
    <w:rsid w:val="00BC6D34"/>
    <w:rsid w:val="00BC7E01"/>
    <w:rsid w:val="00BD1E96"/>
    <w:rsid w:val="00BD495F"/>
    <w:rsid w:val="00BD76E9"/>
    <w:rsid w:val="00BE0242"/>
    <w:rsid w:val="00BE0B7E"/>
    <w:rsid w:val="00BE2C77"/>
    <w:rsid w:val="00BE372F"/>
    <w:rsid w:val="00BE4198"/>
    <w:rsid w:val="00BE6DE7"/>
    <w:rsid w:val="00BF0D93"/>
    <w:rsid w:val="00BF1898"/>
    <w:rsid w:val="00BF1D37"/>
    <w:rsid w:val="00C001A5"/>
    <w:rsid w:val="00C00BD3"/>
    <w:rsid w:val="00C021A2"/>
    <w:rsid w:val="00C07945"/>
    <w:rsid w:val="00C151B5"/>
    <w:rsid w:val="00C16264"/>
    <w:rsid w:val="00C16B5A"/>
    <w:rsid w:val="00C2712C"/>
    <w:rsid w:val="00C27F0C"/>
    <w:rsid w:val="00C30464"/>
    <w:rsid w:val="00C306E1"/>
    <w:rsid w:val="00C34820"/>
    <w:rsid w:val="00C37196"/>
    <w:rsid w:val="00C37730"/>
    <w:rsid w:val="00C42E91"/>
    <w:rsid w:val="00C4396A"/>
    <w:rsid w:val="00C44451"/>
    <w:rsid w:val="00C45056"/>
    <w:rsid w:val="00C46ADB"/>
    <w:rsid w:val="00C46B3B"/>
    <w:rsid w:val="00C47EF5"/>
    <w:rsid w:val="00C5218E"/>
    <w:rsid w:val="00C531D3"/>
    <w:rsid w:val="00C54CD6"/>
    <w:rsid w:val="00C54D35"/>
    <w:rsid w:val="00C558C9"/>
    <w:rsid w:val="00C56C75"/>
    <w:rsid w:val="00C670D7"/>
    <w:rsid w:val="00C6714E"/>
    <w:rsid w:val="00C700FC"/>
    <w:rsid w:val="00C71814"/>
    <w:rsid w:val="00C71CFC"/>
    <w:rsid w:val="00C74CE2"/>
    <w:rsid w:val="00C83CFB"/>
    <w:rsid w:val="00C84A20"/>
    <w:rsid w:val="00C87CDA"/>
    <w:rsid w:val="00CA13A6"/>
    <w:rsid w:val="00CA2ED7"/>
    <w:rsid w:val="00CA3CB6"/>
    <w:rsid w:val="00CA40F3"/>
    <w:rsid w:val="00CA4BE9"/>
    <w:rsid w:val="00CB5F2D"/>
    <w:rsid w:val="00CB64A8"/>
    <w:rsid w:val="00CB6C4C"/>
    <w:rsid w:val="00CC0AD4"/>
    <w:rsid w:val="00CC2E88"/>
    <w:rsid w:val="00CC332F"/>
    <w:rsid w:val="00CC3A46"/>
    <w:rsid w:val="00CD0938"/>
    <w:rsid w:val="00CD1A5F"/>
    <w:rsid w:val="00CD21BE"/>
    <w:rsid w:val="00CD456E"/>
    <w:rsid w:val="00CE5894"/>
    <w:rsid w:val="00CE5E66"/>
    <w:rsid w:val="00CF1692"/>
    <w:rsid w:val="00CF51F6"/>
    <w:rsid w:val="00CF7079"/>
    <w:rsid w:val="00CF7161"/>
    <w:rsid w:val="00D05FF8"/>
    <w:rsid w:val="00D070D9"/>
    <w:rsid w:val="00D13019"/>
    <w:rsid w:val="00D14057"/>
    <w:rsid w:val="00D17D7E"/>
    <w:rsid w:val="00D21477"/>
    <w:rsid w:val="00D24894"/>
    <w:rsid w:val="00D267DB"/>
    <w:rsid w:val="00D2786F"/>
    <w:rsid w:val="00D33409"/>
    <w:rsid w:val="00D34AEF"/>
    <w:rsid w:val="00D4048C"/>
    <w:rsid w:val="00D41340"/>
    <w:rsid w:val="00D42883"/>
    <w:rsid w:val="00D429DA"/>
    <w:rsid w:val="00D4307C"/>
    <w:rsid w:val="00D43080"/>
    <w:rsid w:val="00D501BD"/>
    <w:rsid w:val="00D505FB"/>
    <w:rsid w:val="00D50C58"/>
    <w:rsid w:val="00D544A5"/>
    <w:rsid w:val="00D60BD0"/>
    <w:rsid w:val="00D6120E"/>
    <w:rsid w:val="00D62431"/>
    <w:rsid w:val="00D625F1"/>
    <w:rsid w:val="00D62FF3"/>
    <w:rsid w:val="00D63BE5"/>
    <w:rsid w:val="00D6491A"/>
    <w:rsid w:val="00D65031"/>
    <w:rsid w:val="00D65EB2"/>
    <w:rsid w:val="00D72630"/>
    <w:rsid w:val="00D73BD4"/>
    <w:rsid w:val="00D73E39"/>
    <w:rsid w:val="00D82B03"/>
    <w:rsid w:val="00D82F8D"/>
    <w:rsid w:val="00D903BE"/>
    <w:rsid w:val="00D90524"/>
    <w:rsid w:val="00D90FD0"/>
    <w:rsid w:val="00D94569"/>
    <w:rsid w:val="00DA0110"/>
    <w:rsid w:val="00DB1BA9"/>
    <w:rsid w:val="00DB5F59"/>
    <w:rsid w:val="00DB6FB8"/>
    <w:rsid w:val="00DC29B7"/>
    <w:rsid w:val="00DC79B0"/>
    <w:rsid w:val="00DD059B"/>
    <w:rsid w:val="00DD11CF"/>
    <w:rsid w:val="00DD46D5"/>
    <w:rsid w:val="00DD7775"/>
    <w:rsid w:val="00DE179D"/>
    <w:rsid w:val="00DE2B8A"/>
    <w:rsid w:val="00DE4F40"/>
    <w:rsid w:val="00DE64E4"/>
    <w:rsid w:val="00DE7DD3"/>
    <w:rsid w:val="00DF3E3A"/>
    <w:rsid w:val="00DF4BE8"/>
    <w:rsid w:val="00DF786E"/>
    <w:rsid w:val="00E02FB1"/>
    <w:rsid w:val="00E0551E"/>
    <w:rsid w:val="00E05765"/>
    <w:rsid w:val="00E07676"/>
    <w:rsid w:val="00E13200"/>
    <w:rsid w:val="00E1333D"/>
    <w:rsid w:val="00E1490A"/>
    <w:rsid w:val="00E15B4B"/>
    <w:rsid w:val="00E165E1"/>
    <w:rsid w:val="00E221C1"/>
    <w:rsid w:val="00E25A23"/>
    <w:rsid w:val="00E31387"/>
    <w:rsid w:val="00E32674"/>
    <w:rsid w:val="00E35E8F"/>
    <w:rsid w:val="00E3604F"/>
    <w:rsid w:val="00E41FB6"/>
    <w:rsid w:val="00E44FE4"/>
    <w:rsid w:val="00E46019"/>
    <w:rsid w:val="00E50050"/>
    <w:rsid w:val="00E51A4F"/>
    <w:rsid w:val="00E544B1"/>
    <w:rsid w:val="00E54828"/>
    <w:rsid w:val="00E5511D"/>
    <w:rsid w:val="00E56BA1"/>
    <w:rsid w:val="00E603D7"/>
    <w:rsid w:val="00E61DEA"/>
    <w:rsid w:val="00E7638D"/>
    <w:rsid w:val="00E81673"/>
    <w:rsid w:val="00E81BD6"/>
    <w:rsid w:val="00E82571"/>
    <w:rsid w:val="00E83372"/>
    <w:rsid w:val="00E864AE"/>
    <w:rsid w:val="00E8678E"/>
    <w:rsid w:val="00E86D57"/>
    <w:rsid w:val="00E9151A"/>
    <w:rsid w:val="00E925F5"/>
    <w:rsid w:val="00E93685"/>
    <w:rsid w:val="00E94E65"/>
    <w:rsid w:val="00E96597"/>
    <w:rsid w:val="00E96F38"/>
    <w:rsid w:val="00EA72DA"/>
    <w:rsid w:val="00EB1B6B"/>
    <w:rsid w:val="00EB1F09"/>
    <w:rsid w:val="00EB3EAA"/>
    <w:rsid w:val="00EB512A"/>
    <w:rsid w:val="00EB61DF"/>
    <w:rsid w:val="00EB63BD"/>
    <w:rsid w:val="00EC0817"/>
    <w:rsid w:val="00EC5C35"/>
    <w:rsid w:val="00EC7D59"/>
    <w:rsid w:val="00ED13B7"/>
    <w:rsid w:val="00ED47CB"/>
    <w:rsid w:val="00ED7D47"/>
    <w:rsid w:val="00EE152C"/>
    <w:rsid w:val="00EE2FA2"/>
    <w:rsid w:val="00EE3602"/>
    <w:rsid w:val="00EE5D05"/>
    <w:rsid w:val="00EE641B"/>
    <w:rsid w:val="00EF58BF"/>
    <w:rsid w:val="00F03914"/>
    <w:rsid w:val="00F05AF4"/>
    <w:rsid w:val="00F06E7D"/>
    <w:rsid w:val="00F15C68"/>
    <w:rsid w:val="00F1769E"/>
    <w:rsid w:val="00F2584D"/>
    <w:rsid w:val="00F259C2"/>
    <w:rsid w:val="00F26AFB"/>
    <w:rsid w:val="00F33FC7"/>
    <w:rsid w:val="00F36069"/>
    <w:rsid w:val="00F36BD2"/>
    <w:rsid w:val="00F454C9"/>
    <w:rsid w:val="00F46E20"/>
    <w:rsid w:val="00F47D01"/>
    <w:rsid w:val="00F5310A"/>
    <w:rsid w:val="00F53FDA"/>
    <w:rsid w:val="00F5461C"/>
    <w:rsid w:val="00F5745B"/>
    <w:rsid w:val="00F575E9"/>
    <w:rsid w:val="00F607B8"/>
    <w:rsid w:val="00F62D85"/>
    <w:rsid w:val="00F63187"/>
    <w:rsid w:val="00F65C40"/>
    <w:rsid w:val="00F67385"/>
    <w:rsid w:val="00F719D9"/>
    <w:rsid w:val="00F725D0"/>
    <w:rsid w:val="00F73D17"/>
    <w:rsid w:val="00F80261"/>
    <w:rsid w:val="00F80CFC"/>
    <w:rsid w:val="00F81650"/>
    <w:rsid w:val="00F843A3"/>
    <w:rsid w:val="00F86227"/>
    <w:rsid w:val="00F8769C"/>
    <w:rsid w:val="00F87CD2"/>
    <w:rsid w:val="00F917FB"/>
    <w:rsid w:val="00F93A19"/>
    <w:rsid w:val="00F94AA2"/>
    <w:rsid w:val="00F9552A"/>
    <w:rsid w:val="00F97BB4"/>
    <w:rsid w:val="00F97CAF"/>
    <w:rsid w:val="00FA161B"/>
    <w:rsid w:val="00FA1D72"/>
    <w:rsid w:val="00FA4202"/>
    <w:rsid w:val="00FA6BF4"/>
    <w:rsid w:val="00FA6ED1"/>
    <w:rsid w:val="00FB338C"/>
    <w:rsid w:val="00FB3F14"/>
    <w:rsid w:val="00FB505F"/>
    <w:rsid w:val="00FB6A54"/>
    <w:rsid w:val="00FB7087"/>
    <w:rsid w:val="00FB7BD6"/>
    <w:rsid w:val="00FC233B"/>
    <w:rsid w:val="00FC576B"/>
    <w:rsid w:val="00FC7A21"/>
    <w:rsid w:val="00FD283B"/>
    <w:rsid w:val="00FD32C7"/>
    <w:rsid w:val="00FD34E2"/>
    <w:rsid w:val="00FD3F98"/>
    <w:rsid w:val="00FD52AE"/>
    <w:rsid w:val="00FD71AF"/>
    <w:rsid w:val="00FE0821"/>
    <w:rsid w:val="00FE18E9"/>
    <w:rsid w:val="00FE2415"/>
    <w:rsid w:val="00FE343C"/>
    <w:rsid w:val="00FE59C8"/>
    <w:rsid w:val="00FE5A10"/>
    <w:rsid w:val="00FE7647"/>
    <w:rsid w:val="00FF475D"/>
    <w:rsid w:val="00FF645B"/>
    <w:rsid w:val="00FF7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8C9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uiPriority w:val="99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9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basedOn w:val="a"/>
    <w:link w:val="40"/>
    <w:uiPriority w:val="99"/>
    <w:qFormat/>
    <w:rsid w:val="00587DBF"/>
    <w:pPr>
      <w:widowControl/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9"/>
    <w:locked/>
    <w:rPr>
      <w:rFonts w:ascii="Cambria" w:eastAsia="新細明體" w:hAnsi="Cambria" w:cs="Times New Roman"/>
      <w:b/>
      <w:bCs/>
      <w:kern w:val="52"/>
      <w:sz w:val="52"/>
      <w:szCs w:val="52"/>
    </w:rPr>
  </w:style>
  <w:style w:type="character" w:customStyle="1" w:styleId="20">
    <w:name w:val="標題 2 字元"/>
    <w:link w:val="2"/>
    <w:uiPriority w:val="99"/>
    <w:semiHidden/>
    <w:locked/>
    <w:rPr>
      <w:rFonts w:ascii="Cambria" w:eastAsia="新細明體" w:hAnsi="Cambria" w:cs="Times New Roman"/>
      <w:b/>
      <w:bCs/>
      <w:sz w:val="48"/>
      <w:szCs w:val="48"/>
    </w:rPr>
  </w:style>
  <w:style w:type="character" w:customStyle="1" w:styleId="30">
    <w:name w:val="標題 3 字元"/>
    <w:link w:val="3"/>
    <w:uiPriority w:val="99"/>
    <w:semiHidden/>
    <w:locked/>
    <w:rPr>
      <w:rFonts w:ascii="Cambria" w:eastAsia="新細明體" w:hAnsi="Cambria" w:cs="Times New Roman"/>
      <w:b/>
      <w:bCs/>
      <w:sz w:val="36"/>
      <w:szCs w:val="36"/>
    </w:rPr>
  </w:style>
  <w:style w:type="character" w:customStyle="1" w:styleId="40">
    <w:name w:val="標題 4 字元"/>
    <w:link w:val="4"/>
    <w:uiPriority w:val="99"/>
    <w:semiHidden/>
    <w:locked/>
    <w:rPr>
      <w:rFonts w:ascii="Cambria" w:eastAsia="新細明體" w:hAnsi="Cambria" w:cs="Times New Roman"/>
      <w:sz w:val="36"/>
      <w:szCs w:val="36"/>
    </w:rPr>
  </w:style>
  <w:style w:type="paragraph" w:styleId="a3">
    <w:name w:val="header"/>
    <w:basedOn w:val="a"/>
    <w:link w:val="a4"/>
    <w:uiPriority w:val="99"/>
    <w:rsid w:val="009973B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9973B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semiHidden/>
    <w:locked/>
    <w:rPr>
      <w:rFonts w:cs="Times New Roman"/>
      <w:sz w:val="20"/>
      <w:szCs w:val="20"/>
    </w:rPr>
  </w:style>
  <w:style w:type="paragraph" w:styleId="a7">
    <w:name w:val="Body Text"/>
    <w:aliases w:val="本文 字元"/>
    <w:basedOn w:val="a"/>
    <w:link w:val="11"/>
    <w:uiPriority w:val="99"/>
    <w:rsid w:val="009973B3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1">
    <w:name w:val="本文 字元1"/>
    <w:aliases w:val="本文 字元 字元"/>
    <w:link w:val="a7"/>
    <w:uiPriority w:val="99"/>
    <w:locked/>
    <w:rsid w:val="0092143D"/>
    <w:rPr>
      <w:rFonts w:ascii="標楷體" w:eastAsia="標楷體" w:cs="Times New Roman"/>
      <w:kern w:val="2"/>
      <w:sz w:val="32"/>
      <w:lang w:val="en-US" w:eastAsia="zh-TW"/>
    </w:rPr>
  </w:style>
  <w:style w:type="character" w:styleId="a8">
    <w:name w:val="page number"/>
    <w:uiPriority w:val="99"/>
    <w:rsid w:val="009973B3"/>
    <w:rPr>
      <w:rFonts w:cs="Times New Roman"/>
    </w:rPr>
  </w:style>
  <w:style w:type="paragraph" w:customStyle="1" w:styleId="-">
    <w:name w:val="欄-項目符號"/>
    <w:basedOn w:val="a3"/>
    <w:uiPriority w:val="99"/>
    <w:rsid w:val="009973B3"/>
    <w:pPr>
      <w:numPr>
        <w:numId w:val="18"/>
      </w:numPr>
      <w:tabs>
        <w:tab w:val="clear" w:pos="480"/>
        <w:tab w:val="clear" w:pos="4153"/>
        <w:tab w:val="clear" w:pos="8306"/>
        <w:tab w:val="num" w:pos="341"/>
      </w:tabs>
      <w:snapToGrid/>
      <w:ind w:rightChars="50" w:right="120" w:hanging="221"/>
      <w:jc w:val="both"/>
    </w:pPr>
    <w:rPr>
      <w:rFonts w:eastAsia="華康楷書體W5"/>
      <w:spacing w:val="10"/>
      <w:sz w:val="19"/>
    </w:rPr>
  </w:style>
  <w:style w:type="paragraph" w:styleId="a9">
    <w:name w:val="Date"/>
    <w:basedOn w:val="a"/>
    <w:next w:val="a"/>
    <w:link w:val="aa"/>
    <w:uiPriority w:val="99"/>
    <w:rsid w:val="00097885"/>
    <w:pPr>
      <w:jc w:val="right"/>
    </w:pPr>
  </w:style>
  <w:style w:type="character" w:customStyle="1" w:styleId="aa">
    <w:name w:val="日期 字元"/>
    <w:link w:val="a9"/>
    <w:uiPriority w:val="99"/>
    <w:semiHidden/>
    <w:locked/>
    <w:rPr>
      <w:rFonts w:cs="Times New Roman"/>
      <w:sz w:val="20"/>
      <w:szCs w:val="20"/>
    </w:rPr>
  </w:style>
  <w:style w:type="paragraph" w:customStyle="1" w:styleId="ab">
    <w:name w:val="標題壹、 字元 字元 字元 字元 字元"/>
    <w:basedOn w:val="ac"/>
    <w:link w:val="ad"/>
    <w:uiPriority w:val="99"/>
    <w:rsid w:val="005D0632"/>
    <w:pPr>
      <w:spacing w:beforeLines="0" w:line="360" w:lineRule="auto"/>
      <w:jc w:val="both"/>
    </w:pPr>
    <w:rPr>
      <w:bCs/>
      <w:sz w:val="36"/>
    </w:rPr>
  </w:style>
  <w:style w:type="paragraph" w:customStyle="1" w:styleId="ac">
    <w:name w:val="標題甲、"/>
    <w:basedOn w:val="a"/>
    <w:link w:val="ae"/>
    <w:uiPriority w:val="99"/>
    <w:rsid w:val="003C235A"/>
    <w:pPr>
      <w:spacing w:beforeLines="50"/>
      <w:jc w:val="center"/>
    </w:pPr>
    <w:rPr>
      <w:rFonts w:eastAsia="標楷體"/>
      <w:b/>
      <w:sz w:val="40"/>
    </w:rPr>
  </w:style>
  <w:style w:type="paragraph" w:customStyle="1" w:styleId="af">
    <w:name w:val="標題一、"/>
    <w:basedOn w:val="ac"/>
    <w:uiPriority w:val="9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f0">
    <w:name w:val="標題（一）"/>
    <w:basedOn w:val="ac"/>
    <w:uiPriority w:val="9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f1">
    <w:name w:val="跨頁標頭"/>
    <w:basedOn w:val="a"/>
    <w:uiPriority w:val="99"/>
    <w:rsid w:val="009973B3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uiPriority w:val="99"/>
    <w:rsid w:val="00817D77"/>
    <w:pPr>
      <w:jc w:val="right"/>
    </w:pPr>
    <w:rPr>
      <w:rFonts w:ascii="細明體" w:eastAsia="細明體" w:hAnsi="Arial"/>
      <w:b/>
      <w:w w:val="90"/>
      <w:sz w:val="18"/>
    </w:rPr>
  </w:style>
  <w:style w:type="paragraph" w:customStyle="1" w:styleId="12">
    <w:name w:val="標題1."/>
    <w:basedOn w:val="ac"/>
    <w:uiPriority w:val="99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3">
    <w:name w:val="標題(1)"/>
    <w:basedOn w:val="12"/>
    <w:uiPriority w:val="99"/>
    <w:rsid w:val="00F5310A"/>
    <w:pPr>
      <w:ind w:firstLineChars="550" w:firstLine="550"/>
    </w:pPr>
  </w:style>
  <w:style w:type="paragraph" w:customStyle="1" w:styleId="af2">
    <w:name w:val="乙篇主文 字元"/>
    <w:basedOn w:val="a"/>
    <w:link w:val="af3"/>
    <w:uiPriority w:val="99"/>
    <w:rsid w:val="00B01440"/>
    <w:pPr>
      <w:spacing w:line="400" w:lineRule="exact"/>
      <w:ind w:firstLineChars="200" w:firstLine="200"/>
      <w:jc w:val="both"/>
    </w:pPr>
    <w:rPr>
      <w:rFonts w:ascii="標楷體" w:eastAsia="標楷體"/>
    </w:rPr>
  </w:style>
  <w:style w:type="character" w:customStyle="1" w:styleId="af3">
    <w:name w:val="乙篇主文 字元 字元"/>
    <w:link w:val="af2"/>
    <w:uiPriority w:val="99"/>
    <w:locked/>
    <w:rsid w:val="00B01440"/>
    <w:rPr>
      <w:rFonts w:ascii="標楷體" w:eastAsia="標楷體"/>
      <w:kern w:val="2"/>
      <w:sz w:val="24"/>
      <w:lang w:val="en-US" w:eastAsia="zh-TW"/>
    </w:rPr>
  </w:style>
  <w:style w:type="paragraph" w:customStyle="1" w:styleId="af4">
    <w:name w:val="單元"/>
    <w:basedOn w:val="a"/>
    <w:uiPriority w:val="99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5">
    <w:name w:val="註"/>
    <w:basedOn w:val="a"/>
    <w:uiPriority w:val="99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1">
    <w:name w:val="表格欄2數字"/>
    <w:basedOn w:val="1-"/>
    <w:link w:val="22"/>
    <w:uiPriority w:val="99"/>
    <w:rsid w:val="004D7426"/>
    <w:rPr>
      <w:bCs/>
    </w:rPr>
  </w:style>
  <w:style w:type="paragraph" w:styleId="af6">
    <w:name w:val="Body Text Indent"/>
    <w:basedOn w:val="a"/>
    <w:link w:val="af7"/>
    <w:uiPriority w:val="99"/>
    <w:rsid w:val="00112128"/>
    <w:pPr>
      <w:tabs>
        <w:tab w:val="left" w:pos="6237"/>
      </w:tabs>
      <w:spacing w:beforeLines="25" w:afterLines="25" w:line="400" w:lineRule="exact"/>
      <w:ind w:left="572" w:hangingChars="102" w:hanging="286"/>
      <w:jc w:val="both"/>
    </w:pPr>
    <w:rPr>
      <w:rFonts w:ascii="標楷體" w:eastAsia="標楷體"/>
      <w:sz w:val="28"/>
    </w:rPr>
  </w:style>
  <w:style w:type="character" w:customStyle="1" w:styleId="af7">
    <w:name w:val="本文縮排 字元"/>
    <w:link w:val="af6"/>
    <w:uiPriority w:val="99"/>
    <w:semiHidden/>
    <w:locked/>
    <w:rPr>
      <w:rFonts w:cs="Times New Roman"/>
      <w:sz w:val="20"/>
      <w:szCs w:val="20"/>
    </w:rPr>
  </w:style>
  <w:style w:type="paragraph" w:customStyle="1" w:styleId="31">
    <w:name w:val="表格欄3數字 字元"/>
    <w:basedOn w:val="21"/>
    <w:link w:val="32"/>
    <w:uiPriority w:val="99"/>
    <w:rsid w:val="00462A1C"/>
    <w:rPr>
      <w:bCs w:val="0"/>
    </w:rPr>
  </w:style>
  <w:style w:type="paragraph" w:customStyle="1" w:styleId="41">
    <w:name w:val="欄4（原因分析） 字元 字元 字元"/>
    <w:basedOn w:val="a"/>
    <w:link w:val="42"/>
    <w:uiPriority w:val="99"/>
    <w:rsid w:val="006A18E1"/>
    <w:pPr>
      <w:jc w:val="both"/>
    </w:pPr>
    <w:rPr>
      <w:rFonts w:ascii="標楷體" w:eastAsia="標楷體"/>
      <w:w w:val="90"/>
      <w:sz w:val="18"/>
    </w:rPr>
  </w:style>
  <w:style w:type="paragraph" w:customStyle="1" w:styleId="af8">
    <w:name w:val="甲篇內文 字元"/>
    <w:basedOn w:val="af2"/>
    <w:link w:val="af9"/>
    <w:uiPriority w:val="99"/>
    <w:rsid w:val="00B01440"/>
    <w:pPr>
      <w:spacing w:line="460" w:lineRule="exact"/>
    </w:pPr>
    <w:rPr>
      <w:sz w:val="28"/>
    </w:rPr>
  </w:style>
  <w:style w:type="character" w:customStyle="1" w:styleId="af9">
    <w:name w:val="甲篇內文 字元 字元"/>
    <w:link w:val="af8"/>
    <w:uiPriority w:val="99"/>
    <w:locked/>
    <w:rsid w:val="00B01440"/>
    <w:rPr>
      <w:rFonts w:ascii="標楷體" w:eastAsia="標楷體"/>
      <w:kern w:val="2"/>
      <w:sz w:val="28"/>
      <w:lang w:val="en-US" w:eastAsia="zh-TW"/>
    </w:rPr>
  </w:style>
  <w:style w:type="paragraph" w:customStyle="1" w:styleId="afa">
    <w:name w:val="表頭"/>
    <w:basedOn w:val="a"/>
    <w:uiPriority w:val="99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4">
    <w:name w:val="表說1."/>
    <w:basedOn w:val="af5"/>
    <w:uiPriority w:val="99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"/>
    <w:basedOn w:val="a"/>
    <w:link w:val="1-10"/>
    <w:uiPriority w:val="99"/>
    <w:rsid w:val="004F00B9"/>
    <w:pPr>
      <w:jc w:val="distribute"/>
    </w:pPr>
    <w:rPr>
      <w:rFonts w:eastAsia="標楷體"/>
      <w:b/>
      <w:sz w:val="20"/>
    </w:rPr>
  </w:style>
  <w:style w:type="paragraph" w:customStyle="1" w:styleId="1-2">
    <w:name w:val="表格欄1-2"/>
    <w:basedOn w:val="a"/>
    <w:link w:val="1-20"/>
    <w:uiPriority w:val="99"/>
    <w:rsid w:val="004F00B9"/>
    <w:pPr>
      <w:ind w:firstLineChars="100" w:firstLine="100"/>
      <w:jc w:val="distribute"/>
    </w:pPr>
    <w:rPr>
      <w:rFonts w:eastAsia="標楷體"/>
      <w:b/>
      <w:sz w:val="18"/>
    </w:rPr>
  </w:style>
  <w:style w:type="paragraph" w:customStyle="1" w:styleId="1-31">
    <w:name w:val="表格欄1-3退1"/>
    <w:basedOn w:val="a"/>
    <w:link w:val="1-310"/>
    <w:uiPriority w:val="99"/>
    <w:rsid w:val="004F00B9"/>
    <w:pPr>
      <w:ind w:firstLineChars="100" w:firstLine="100"/>
      <w:jc w:val="distribute"/>
    </w:pPr>
    <w:rPr>
      <w:rFonts w:eastAsia="標楷體"/>
      <w:sz w:val="18"/>
    </w:rPr>
  </w:style>
  <w:style w:type="paragraph" w:customStyle="1" w:styleId="1-32">
    <w:name w:val="表格欄1-3退2 字元"/>
    <w:basedOn w:val="1-31"/>
    <w:link w:val="1-320"/>
    <w:uiPriority w:val="99"/>
    <w:rsid w:val="002049B6"/>
    <w:pPr>
      <w:ind w:firstLineChars="200" w:firstLine="200"/>
    </w:pPr>
  </w:style>
  <w:style w:type="paragraph" w:customStyle="1" w:styleId="123">
    <w:name w:val="內文123"/>
    <w:uiPriority w:val="99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b">
    <w:name w:val="小計"/>
    <w:basedOn w:val="1-2"/>
    <w:uiPriority w:val="99"/>
    <w:rsid w:val="004D7426"/>
    <w:pPr>
      <w:ind w:leftChars="250" w:left="250" w:rightChars="100" w:right="100" w:firstLineChars="0" w:firstLine="0"/>
    </w:pPr>
  </w:style>
  <w:style w:type="paragraph" w:customStyle="1" w:styleId="15">
    <w:name w:val="標題1.加粗"/>
    <w:basedOn w:val="12"/>
    <w:uiPriority w:val="99"/>
    <w:rsid w:val="003B652E"/>
    <w:pPr>
      <w:ind w:firstLine="1080"/>
    </w:pPr>
    <w:rPr>
      <w:b/>
      <w:sz w:val="28"/>
      <w:szCs w:val="28"/>
    </w:rPr>
  </w:style>
  <w:style w:type="paragraph" w:styleId="23">
    <w:name w:val="Body Text Indent 2"/>
    <w:basedOn w:val="a"/>
    <w:link w:val="24"/>
    <w:uiPriority w:val="99"/>
    <w:rsid w:val="00112128"/>
    <w:pPr>
      <w:ind w:left="284" w:hanging="284"/>
      <w:jc w:val="both"/>
    </w:pPr>
    <w:rPr>
      <w:rFonts w:ascii="標楷體" w:eastAsia="標楷體"/>
      <w:sz w:val="32"/>
    </w:rPr>
  </w:style>
  <w:style w:type="character" w:customStyle="1" w:styleId="24">
    <w:name w:val="本文縮排 2 字元"/>
    <w:link w:val="23"/>
    <w:uiPriority w:val="99"/>
    <w:semiHidden/>
    <w:locked/>
    <w:rPr>
      <w:rFonts w:cs="Times New Roman"/>
      <w:sz w:val="20"/>
      <w:szCs w:val="20"/>
    </w:rPr>
  </w:style>
  <w:style w:type="paragraph" w:styleId="33">
    <w:name w:val="Body Text Indent 3"/>
    <w:basedOn w:val="a"/>
    <w:link w:val="34"/>
    <w:uiPriority w:val="99"/>
    <w:rsid w:val="00112128"/>
    <w:pPr>
      <w:ind w:firstLine="720"/>
      <w:jc w:val="both"/>
    </w:pPr>
    <w:rPr>
      <w:rFonts w:ascii="標楷體" w:eastAsia="標楷體"/>
      <w:sz w:val="32"/>
    </w:rPr>
  </w:style>
  <w:style w:type="character" w:customStyle="1" w:styleId="34">
    <w:name w:val="本文縮排 3 字元"/>
    <w:link w:val="33"/>
    <w:uiPriority w:val="99"/>
    <w:semiHidden/>
    <w:locked/>
    <w:rPr>
      <w:rFonts w:cs="Times New Roman"/>
      <w:sz w:val="16"/>
      <w:szCs w:val="16"/>
    </w:rPr>
  </w:style>
  <w:style w:type="paragraph" w:styleId="afc">
    <w:name w:val="Block Text"/>
    <w:basedOn w:val="a"/>
    <w:uiPriority w:val="99"/>
    <w:rsid w:val="00112128"/>
    <w:pPr>
      <w:spacing w:line="360" w:lineRule="auto"/>
      <w:ind w:left="336" w:right="-1054"/>
      <w:jc w:val="both"/>
    </w:pPr>
    <w:rPr>
      <w:rFonts w:ascii="標楷體" w:eastAsia="標楷體"/>
      <w:sz w:val="32"/>
    </w:rPr>
  </w:style>
  <w:style w:type="paragraph" w:customStyle="1" w:styleId="-0">
    <w:name w:val="樣式-壹"/>
    <w:basedOn w:val="a"/>
    <w:uiPriority w:val="99"/>
    <w:rsid w:val="00112128"/>
    <w:rPr>
      <w:rFonts w:eastAsia="華康楷書體W5"/>
      <w:sz w:val="28"/>
    </w:rPr>
  </w:style>
  <w:style w:type="paragraph" w:customStyle="1" w:styleId="afd">
    <w:name w:val="主文"/>
    <w:basedOn w:val="a"/>
    <w:uiPriority w:val="99"/>
    <w:rsid w:val="00112128"/>
    <w:pPr>
      <w:spacing w:line="312" w:lineRule="auto"/>
      <w:ind w:firstLineChars="200" w:firstLine="434"/>
      <w:jc w:val="both"/>
    </w:pPr>
    <w:rPr>
      <w:rFonts w:eastAsia="華康楷書體W5"/>
      <w:spacing w:val="4"/>
      <w:sz w:val="21"/>
    </w:rPr>
  </w:style>
  <w:style w:type="paragraph" w:customStyle="1" w:styleId="afe">
    <w:name w:val="表說"/>
    <w:basedOn w:val="afd"/>
    <w:uiPriority w:val="99"/>
    <w:rsid w:val="00112128"/>
    <w:pPr>
      <w:ind w:firstLineChars="0" w:firstLine="0"/>
    </w:pPr>
    <w:rPr>
      <w:rFonts w:ascii="Courier" w:hAnsi="Courier"/>
    </w:rPr>
  </w:style>
  <w:style w:type="paragraph" w:customStyle="1" w:styleId="1-3">
    <w:name w:val="欄1-3"/>
    <w:basedOn w:val="a"/>
    <w:uiPriority w:val="99"/>
    <w:rsid w:val="00112128"/>
    <w:pPr>
      <w:spacing w:beforeLines="20" w:afterLines="20"/>
      <w:ind w:leftChars="150" w:left="150"/>
      <w:jc w:val="distribute"/>
    </w:pPr>
    <w:rPr>
      <w:rFonts w:eastAsia="華康楷書體W5"/>
      <w:spacing w:val="10"/>
      <w:sz w:val="20"/>
    </w:rPr>
  </w:style>
  <w:style w:type="paragraph" w:customStyle="1" w:styleId="3-">
    <w:name w:val="欄3-數字"/>
    <w:basedOn w:val="a"/>
    <w:uiPriority w:val="99"/>
    <w:rsid w:val="00112128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20"/>
    </w:rPr>
  </w:style>
  <w:style w:type="paragraph" w:customStyle="1" w:styleId="35">
    <w:name w:val="欄3"/>
    <w:basedOn w:val="a3"/>
    <w:uiPriority w:val="99"/>
    <w:rsid w:val="00112128"/>
    <w:pPr>
      <w:tabs>
        <w:tab w:val="clear" w:pos="4153"/>
        <w:tab w:val="clear" w:pos="8306"/>
      </w:tabs>
      <w:snapToGrid/>
      <w:spacing w:beforeLines="20" w:afterLines="20"/>
      <w:ind w:leftChars="50" w:left="120" w:rightChars="50" w:right="120"/>
      <w:jc w:val="both"/>
    </w:pPr>
    <w:rPr>
      <w:rFonts w:eastAsia="華康楷書體W5"/>
      <w:spacing w:val="10"/>
      <w:sz w:val="19"/>
    </w:rPr>
  </w:style>
  <w:style w:type="paragraph" w:customStyle="1" w:styleId="aff">
    <w:name w:val="一、"/>
    <w:basedOn w:val="a"/>
    <w:uiPriority w:val="99"/>
    <w:rsid w:val="00112128"/>
    <w:pPr>
      <w:spacing w:line="312" w:lineRule="auto"/>
      <w:ind w:leftChars="365" w:left="565" w:hangingChars="200" w:hanging="200"/>
    </w:pPr>
    <w:rPr>
      <w:rFonts w:eastAsia="華康儷中黑"/>
      <w:w w:val="95"/>
      <w:sz w:val="21"/>
    </w:rPr>
  </w:style>
  <w:style w:type="paragraph" w:customStyle="1" w:styleId="aff0">
    <w:name w:val="(一)"/>
    <w:basedOn w:val="afd"/>
    <w:uiPriority w:val="99"/>
    <w:rsid w:val="00112128"/>
    <w:pPr>
      <w:tabs>
        <w:tab w:val="left" w:pos="1800"/>
      </w:tabs>
      <w:ind w:leftChars="475" w:left="783" w:hangingChars="308" w:hanging="308"/>
    </w:pPr>
    <w:rPr>
      <w:rFonts w:ascii="Courier New" w:eastAsia="華康儷中黑" w:hAnsi="Courier New"/>
      <w:spacing w:val="0"/>
      <w:w w:val="95"/>
      <w:sz w:val="20"/>
    </w:rPr>
  </w:style>
  <w:style w:type="paragraph" w:customStyle="1" w:styleId="16">
    <w:name w:val="1."/>
    <w:basedOn w:val="afd"/>
    <w:uiPriority w:val="99"/>
    <w:rsid w:val="00112128"/>
    <w:pPr>
      <w:tabs>
        <w:tab w:val="left" w:pos="1920"/>
      </w:tabs>
      <w:ind w:leftChars="664" w:left="1594" w:firstLineChars="0" w:firstLine="0"/>
    </w:pPr>
    <w:rPr>
      <w:rFonts w:ascii="華康儷中黑" w:eastAsia="華康儷中黑"/>
      <w:sz w:val="20"/>
    </w:rPr>
  </w:style>
  <w:style w:type="paragraph" w:customStyle="1" w:styleId="1-21">
    <w:name w:val="欄1-2"/>
    <w:basedOn w:val="1-3"/>
    <w:uiPriority w:val="99"/>
    <w:rsid w:val="00112128"/>
    <w:pPr>
      <w:ind w:leftChars="75" w:left="75"/>
    </w:pPr>
    <w:rPr>
      <w:rFonts w:eastAsia="華康儷中黑"/>
      <w:spacing w:val="6"/>
    </w:rPr>
  </w:style>
  <w:style w:type="paragraph" w:customStyle="1" w:styleId="1-11">
    <w:name w:val="欄1-1"/>
    <w:basedOn w:val="1-21"/>
    <w:uiPriority w:val="99"/>
    <w:rsid w:val="00112128"/>
    <w:pPr>
      <w:ind w:leftChars="0" w:left="0"/>
    </w:pPr>
  </w:style>
  <w:style w:type="paragraph" w:customStyle="1" w:styleId="1-4">
    <w:name w:val="欄1-數字"/>
    <w:basedOn w:val="3-"/>
    <w:uiPriority w:val="99"/>
    <w:rsid w:val="00112128"/>
    <w:pPr>
      <w:ind w:left="24" w:right="24"/>
    </w:pPr>
    <w:rPr>
      <w:rFonts w:ascii="華康儷中黑" w:eastAsia="華康儷中黑"/>
      <w:b/>
    </w:rPr>
  </w:style>
  <w:style w:type="paragraph" w:customStyle="1" w:styleId="2-">
    <w:name w:val="欄2-數字"/>
    <w:basedOn w:val="3-"/>
    <w:uiPriority w:val="99"/>
    <w:rsid w:val="00112128"/>
    <w:pPr>
      <w:ind w:left="24" w:right="24"/>
    </w:pPr>
  </w:style>
  <w:style w:type="paragraph" w:customStyle="1" w:styleId="17">
    <w:name w:val="欄1"/>
    <w:basedOn w:val="a"/>
    <w:uiPriority w:val="99"/>
    <w:rsid w:val="00112128"/>
    <w:pPr>
      <w:spacing w:beforeLines="20" w:afterLines="20"/>
      <w:ind w:leftChars="30" w:left="30" w:rightChars="30" w:right="30"/>
      <w:jc w:val="both"/>
    </w:pPr>
    <w:rPr>
      <w:rFonts w:eastAsia="華康楷書體W5"/>
      <w:spacing w:val="10"/>
      <w:sz w:val="19"/>
    </w:rPr>
  </w:style>
  <w:style w:type="character" w:customStyle="1" w:styleId="42">
    <w:name w:val="欄4（原因分析） 字元 字元 字元 字元"/>
    <w:link w:val="41"/>
    <w:uiPriority w:val="99"/>
    <w:locked/>
    <w:rsid w:val="00112128"/>
    <w:rPr>
      <w:rFonts w:ascii="標楷體" w:eastAsia="標楷體"/>
      <w:w w:val="90"/>
      <w:kern w:val="2"/>
      <w:sz w:val="18"/>
      <w:lang w:val="en-US" w:eastAsia="zh-TW"/>
    </w:rPr>
  </w:style>
  <w:style w:type="character" w:customStyle="1" w:styleId="ae">
    <w:name w:val="標題甲、 字元"/>
    <w:link w:val="ac"/>
    <w:uiPriority w:val="99"/>
    <w:locked/>
    <w:rsid w:val="00112128"/>
    <w:rPr>
      <w:rFonts w:eastAsia="標楷體"/>
      <w:b/>
      <w:kern w:val="2"/>
      <w:sz w:val="40"/>
      <w:lang w:val="en-US" w:eastAsia="zh-TW"/>
    </w:rPr>
  </w:style>
  <w:style w:type="character" w:customStyle="1" w:styleId="ad">
    <w:name w:val="標題壹、 字元 字元 字元 字元 字元 字元"/>
    <w:link w:val="ab"/>
    <w:uiPriority w:val="99"/>
    <w:locked/>
    <w:rsid w:val="00112128"/>
    <w:rPr>
      <w:rFonts w:eastAsia="標楷體"/>
      <w:b/>
      <w:kern w:val="2"/>
      <w:sz w:val="36"/>
      <w:lang w:val="en-US" w:eastAsia="zh-TW"/>
    </w:rPr>
  </w:style>
  <w:style w:type="paragraph" w:customStyle="1" w:styleId="aff1">
    <w:name w:val="乙篇主文"/>
    <w:basedOn w:val="a"/>
    <w:uiPriority w:val="99"/>
    <w:rsid w:val="00CF7079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paragraph" w:customStyle="1" w:styleId="aff2">
    <w:name w:val="甲篇內文"/>
    <w:basedOn w:val="aff1"/>
    <w:uiPriority w:val="99"/>
    <w:rsid w:val="00CF7079"/>
    <w:pPr>
      <w:spacing w:line="460" w:lineRule="exact"/>
    </w:pPr>
    <w:rPr>
      <w:sz w:val="28"/>
      <w:szCs w:val="28"/>
    </w:rPr>
  </w:style>
  <w:style w:type="character" w:customStyle="1" w:styleId="1-0">
    <w:name w:val="表格欄1-數字主管 字元"/>
    <w:link w:val="1-"/>
    <w:uiPriority w:val="99"/>
    <w:locked/>
    <w:rsid w:val="00CF7079"/>
    <w:rPr>
      <w:rFonts w:ascii="細明體" w:eastAsia="細明體" w:hAnsi="Arial"/>
      <w:b/>
      <w:w w:val="90"/>
      <w:kern w:val="2"/>
      <w:sz w:val="18"/>
      <w:lang w:val="en-US" w:eastAsia="zh-TW"/>
    </w:rPr>
  </w:style>
  <w:style w:type="character" w:customStyle="1" w:styleId="22">
    <w:name w:val="表格欄2數字 字元"/>
    <w:link w:val="21"/>
    <w:uiPriority w:val="99"/>
    <w:locked/>
    <w:rsid w:val="00CF7079"/>
    <w:rPr>
      <w:rFonts w:ascii="細明體" w:eastAsia="細明體" w:hAnsi="Arial"/>
      <w:b/>
      <w:w w:val="90"/>
      <w:kern w:val="2"/>
      <w:sz w:val="18"/>
      <w:lang w:val="en-US" w:eastAsia="zh-TW"/>
    </w:rPr>
  </w:style>
  <w:style w:type="character" w:customStyle="1" w:styleId="32">
    <w:name w:val="表格欄3數字 字元 字元"/>
    <w:link w:val="31"/>
    <w:uiPriority w:val="99"/>
    <w:locked/>
    <w:rsid w:val="00CF7079"/>
    <w:rPr>
      <w:rFonts w:ascii="細明體" w:eastAsia="細明體" w:hAnsi="Arial"/>
      <w:b/>
      <w:w w:val="90"/>
      <w:kern w:val="2"/>
      <w:sz w:val="18"/>
      <w:lang w:val="en-US" w:eastAsia="zh-TW"/>
    </w:rPr>
  </w:style>
  <w:style w:type="paragraph" w:styleId="aff3">
    <w:name w:val="Balloon Text"/>
    <w:basedOn w:val="a"/>
    <w:link w:val="aff4"/>
    <w:uiPriority w:val="99"/>
    <w:semiHidden/>
    <w:rsid w:val="006B5940"/>
    <w:rPr>
      <w:rFonts w:ascii="Arial" w:hAnsi="Arial"/>
      <w:sz w:val="18"/>
      <w:szCs w:val="18"/>
    </w:rPr>
  </w:style>
  <w:style w:type="character" w:customStyle="1" w:styleId="aff4">
    <w:name w:val="註解方塊文字 字元"/>
    <w:link w:val="aff3"/>
    <w:uiPriority w:val="99"/>
    <w:semiHidden/>
    <w:locked/>
    <w:rPr>
      <w:rFonts w:ascii="Cambria" w:eastAsia="新細明體" w:hAnsi="Cambria" w:cs="Times New Roman"/>
      <w:sz w:val="2"/>
    </w:rPr>
  </w:style>
  <w:style w:type="character" w:customStyle="1" w:styleId="1-310">
    <w:name w:val="表格欄1-3退1 字元"/>
    <w:link w:val="1-31"/>
    <w:uiPriority w:val="99"/>
    <w:locked/>
    <w:rsid w:val="00CD456E"/>
    <w:rPr>
      <w:rFonts w:eastAsia="標楷體"/>
      <w:kern w:val="2"/>
      <w:sz w:val="18"/>
      <w:lang w:val="en-US" w:eastAsia="zh-TW"/>
    </w:rPr>
  </w:style>
  <w:style w:type="character" w:customStyle="1" w:styleId="1-320">
    <w:name w:val="表格欄1-3退2 字元 字元"/>
    <w:link w:val="1-32"/>
    <w:uiPriority w:val="99"/>
    <w:locked/>
    <w:rsid w:val="00CD456E"/>
    <w:rPr>
      <w:rFonts w:eastAsia="標楷體"/>
      <w:kern w:val="2"/>
      <w:sz w:val="18"/>
      <w:lang w:val="en-US" w:eastAsia="zh-TW"/>
    </w:rPr>
  </w:style>
  <w:style w:type="paragraph" w:customStyle="1" w:styleId="1-321">
    <w:name w:val="表格欄1-3退2"/>
    <w:basedOn w:val="1-31"/>
    <w:uiPriority w:val="99"/>
    <w:rsid w:val="00C54D35"/>
    <w:pPr>
      <w:ind w:firstLineChars="200" w:firstLine="200"/>
    </w:pPr>
  </w:style>
  <w:style w:type="paragraph" w:customStyle="1" w:styleId="aff5">
    <w:name w:val="標題壹、 字元"/>
    <w:basedOn w:val="ac"/>
    <w:link w:val="aff6"/>
    <w:uiPriority w:val="99"/>
    <w:rsid w:val="00C54D35"/>
    <w:pPr>
      <w:spacing w:beforeLines="0" w:line="360" w:lineRule="auto"/>
      <w:jc w:val="both"/>
    </w:pPr>
    <w:rPr>
      <w:bCs/>
      <w:sz w:val="36"/>
    </w:rPr>
  </w:style>
  <w:style w:type="paragraph" w:customStyle="1" w:styleId="36">
    <w:name w:val="表格欄3數字"/>
    <w:basedOn w:val="21"/>
    <w:link w:val="310"/>
    <w:uiPriority w:val="99"/>
    <w:rsid w:val="00C54D35"/>
    <w:rPr>
      <w:bCs w:val="0"/>
    </w:rPr>
  </w:style>
  <w:style w:type="character" w:customStyle="1" w:styleId="aff6">
    <w:name w:val="標題壹、 字元 字元"/>
    <w:link w:val="aff5"/>
    <w:uiPriority w:val="99"/>
    <w:locked/>
    <w:rsid w:val="00C54D35"/>
    <w:rPr>
      <w:rFonts w:eastAsia="標楷體"/>
      <w:b/>
      <w:kern w:val="2"/>
      <w:sz w:val="36"/>
      <w:lang w:val="en-US" w:eastAsia="zh-TW"/>
    </w:rPr>
  </w:style>
  <w:style w:type="paragraph" w:customStyle="1" w:styleId="aff7">
    <w:name w:val="標題壹、"/>
    <w:basedOn w:val="ac"/>
    <w:uiPriority w:val="99"/>
    <w:rsid w:val="00C54D35"/>
    <w:pPr>
      <w:spacing w:beforeLines="0" w:line="360" w:lineRule="auto"/>
      <w:jc w:val="both"/>
    </w:pPr>
    <w:rPr>
      <w:sz w:val="36"/>
      <w:szCs w:val="36"/>
    </w:rPr>
  </w:style>
  <w:style w:type="paragraph" w:customStyle="1" w:styleId="43">
    <w:name w:val="欄4（原因分析） 字元 字元"/>
    <w:basedOn w:val="a"/>
    <w:link w:val="410"/>
    <w:uiPriority w:val="99"/>
    <w:rsid w:val="00C54D35"/>
    <w:pPr>
      <w:jc w:val="both"/>
    </w:pPr>
    <w:rPr>
      <w:rFonts w:ascii="標楷體" w:eastAsia="標楷體"/>
      <w:w w:val="90"/>
      <w:sz w:val="18"/>
    </w:rPr>
  </w:style>
  <w:style w:type="character" w:customStyle="1" w:styleId="1-10">
    <w:name w:val="表格欄1-1主管 字元"/>
    <w:link w:val="1-1"/>
    <w:uiPriority w:val="99"/>
    <w:locked/>
    <w:rsid w:val="00714EFA"/>
    <w:rPr>
      <w:rFonts w:eastAsia="標楷體"/>
      <w:b/>
      <w:kern w:val="2"/>
      <w:lang w:val="en-US" w:eastAsia="zh-TW"/>
    </w:rPr>
  </w:style>
  <w:style w:type="character" w:customStyle="1" w:styleId="1-20">
    <w:name w:val="表格欄1-2 字元"/>
    <w:link w:val="1-2"/>
    <w:uiPriority w:val="99"/>
    <w:locked/>
    <w:rsid w:val="00714EFA"/>
    <w:rPr>
      <w:rFonts w:eastAsia="標楷體"/>
      <w:b/>
      <w:kern w:val="2"/>
      <w:sz w:val="18"/>
      <w:lang w:val="en-US" w:eastAsia="zh-TW"/>
    </w:rPr>
  </w:style>
  <w:style w:type="character" w:customStyle="1" w:styleId="410">
    <w:name w:val="欄4（原因分析） 字元 字元 字元1"/>
    <w:link w:val="43"/>
    <w:uiPriority w:val="99"/>
    <w:locked/>
    <w:rsid w:val="008B5414"/>
    <w:rPr>
      <w:rFonts w:ascii="標楷體" w:eastAsia="標楷體"/>
      <w:w w:val="90"/>
      <w:kern w:val="2"/>
      <w:sz w:val="18"/>
      <w:lang w:val="en-US" w:eastAsia="zh-TW"/>
    </w:rPr>
  </w:style>
  <w:style w:type="character" w:customStyle="1" w:styleId="310">
    <w:name w:val="表格欄3數字 字元1"/>
    <w:link w:val="36"/>
    <w:uiPriority w:val="99"/>
    <w:locked/>
    <w:rsid w:val="0001480C"/>
    <w:rPr>
      <w:rFonts w:ascii="細明體" w:eastAsia="細明體" w:hAnsi="Arial"/>
      <w:b/>
      <w:w w:val="90"/>
      <w:kern w:val="2"/>
      <w:sz w:val="18"/>
      <w:lang w:val="en-US" w:eastAsia="zh-TW"/>
    </w:rPr>
  </w:style>
  <w:style w:type="paragraph" w:customStyle="1" w:styleId="44">
    <w:name w:val="欄4（原因分析） 字元"/>
    <w:basedOn w:val="a"/>
    <w:uiPriority w:val="99"/>
    <w:rsid w:val="00A124E6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18">
    <w:name w:val="字元 字元1 字元"/>
    <w:basedOn w:val="a"/>
    <w:uiPriority w:val="99"/>
    <w:semiHidden/>
    <w:rsid w:val="00A124E6"/>
    <w:pPr>
      <w:widowControl/>
      <w:spacing w:after="160" w:line="240" w:lineRule="exact"/>
    </w:pPr>
    <w:rPr>
      <w:rFonts w:ascii="Tahoma" w:hAnsi="Tahoma" w:cs="Tahoma"/>
      <w:kern w:val="0"/>
      <w:sz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8C9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uiPriority w:val="99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9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basedOn w:val="a"/>
    <w:link w:val="40"/>
    <w:uiPriority w:val="99"/>
    <w:qFormat/>
    <w:rsid w:val="00587DBF"/>
    <w:pPr>
      <w:widowControl/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9"/>
    <w:locked/>
    <w:rPr>
      <w:rFonts w:ascii="Cambria" w:eastAsia="新細明體" w:hAnsi="Cambria" w:cs="Times New Roman"/>
      <w:b/>
      <w:bCs/>
      <w:kern w:val="52"/>
      <w:sz w:val="52"/>
      <w:szCs w:val="52"/>
    </w:rPr>
  </w:style>
  <w:style w:type="character" w:customStyle="1" w:styleId="20">
    <w:name w:val="標題 2 字元"/>
    <w:link w:val="2"/>
    <w:uiPriority w:val="99"/>
    <w:semiHidden/>
    <w:locked/>
    <w:rPr>
      <w:rFonts w:ascii="Cambria" w:eastAsia="新細明體" w:hAnsi="Cambria" w:cs="Times New Roman"/>
      <w:b/>
      <w:bCs/>
      <w:sz w:val="48"/>
      <w:szCs w:val="48"/>
    </w:rPr>
  </w:style>
  <w:style w:type="character" w:customStyle="1" w:styleId="30">
    <w:name w:val="標題 3 字元"/>
    <w:link w:val="3"/>
    <w:uiPriority w:val="99"/>
    <w:semiHidden/>
    <w:locked/>
    <w:rPr>
      <w:rFonts w:ascii="Cambria" w:eastAsia="新細明體" w:hAnsi="Cambria" w:cs="Times New Roman"/>
      <w:b/>
      <w:bCs/>
      <w:sz w:val="36"/>
      <w:szCs w:val="36"/>
    </w:rPr>
  </w:style>
  <w:style w:type="character" w:customStyle="1" w:styleId="40">
    <w:name w:val="標題 4 字元"/>
    <w:link w:val="4"/>
    <w:uiPriority w:val="99"/>
    <w:semiHidden/>
    <w:locked/>
    <w:rPr>
      <w:rFonts w:ascii="Cambria" w:eastAsia="新細明體" w:hAnsi="Cambria" w:cs="Times New Roman"/>
      <w:sz w:val="36"/>
      <w:szCs w:val="36"/>
    </w:rPr>
  </w:style>
  <w:style w:type="paragraph" w:styleId="a3">
    <w:name w:val="header"/>
    <w:basedOn w:val="a"/>
    <w:link w:val="a4"/>
    <w:uiPriority w:val="99"/>
    <w:rsid w:val="009973B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9973B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semiHidden/>
    <w:locked/>
    <w:rPr>
      <w:rFonts w:cs="Times New Roman"/>
      <w:sz w:val="20"/>
      <w:szCs w:val="20"/>
    </w:rPr>
  </w:style>
  <w:style w:type="paragraph" w:styleId="a7">
    <w:name w:val="Body Text"/>
    <w:aliases w:val="本文 字元"/>
    <w:basedOn w:val="a"/>
    <w:link w:val="11"/>
    <w:uiPriority w:val="99"/>
    <w:rsid w:val="009973B3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1">
    <w:name w:val="本文 字元1"/>
    <w:aliases w:val="本文 字元 字元"/>
    <w:link w:val="a7"/>
    <w:uiPriority w:val="99"/>
    <w:locked/>
    <w:rsid w:val="0092143D"/>
    <w:rPr>
      <w:rFonts w:ascii="標楷體" w:eastAsia="標楷體" w:cs="Times New Roman"/>
      <w:kern w:val="2"/>
      <w:sz w:val="32"/>
      <w:lang w:val="en-US" w:eastAsia="zh-TW"/>
    </w:rPr>
  </w:style>
  <w:style w:type="character" w:styleId="a8">
    <w:name w:val="page number"/>
    <w:uiPriority w:val="99"/>
    <w:rsid w:val="009973B3"/>
    <w:rPr>
      <w:rFonts w:cs="Times New Roman"/>
    </w:rPr>
  </w:style>
  <w:style w:type="paragraph" w:customStyle="1" w:styleId="-">
    <w:name w:val="欄-項目符號"/>
    <w:basedOn w:val="a3"/>
    <w:uiPriority w:val="99"/>
    <w:rsid w:val="009973B3"/>
    <w:pPr>
      <w:numPr>
        <w:numId w:val="18"/>
      </w:numPr>
      <w:tabs>
        <w:tab w:val="clear" w:pos="480"/>
        <w:tab w:val="clear" w:pos="4153"/>
        <w:tab w:val="clear" w:pos="8306"/>
        <w:tab w:val="num" w:pos="341"/>
      </w:tabs>
      <w:snapToGrid/>
      <w:ind w:rightChars="50" w:right="120" w:hanging="221"/>
      <w:jc w:val="both"/>
    </w:pPr>
    <w:rPr>
      <w:rFonts w:eastAsia="華康楷書體W5"/>
      <w:spacing w:val="10"/>
      <w:sz w:val="19"/>
    </w:rPr>
  </w:style>
  <w:style w:type="paragraph" w:styleId="a9">
    <w:name w:val="Date"/>
    <w:basedOn w:val="a"/>
    <w:next w:val="a"/>
    <w:link w:val="aa"/>
    <w:uiPriority w:val="99"/>
    <w:rsid w:val="00097885"/>
    <w:pPr>
      <w:jc w:val="right"/>
    </w:pPr>
  </w:style>
  <w:style w:type="character" w:customStyle="1" w:styleId="aa">
    <w:name w:val="日期 字元"/>
    <w:link w:val="a9"/>
    <w:uiPriority w:val="99"/>
    <w:semiHidden/>
    <w:locked/>
    <w:rPr>
      <w:rFonts w:cs="Times New Roman"/>
      <w:sz w:val="20"/>
      <w:szCs w:val="20"/>
    </w:rPr>
  </w:style>
  <w:style w:type="paragraph" w:customStyle="1" w:styleId="ab">
    <w:name w:val="標題壹、 字元 字元 字元 字元 字元"/>
    <w:basedOn w:val="ac"/>
    <w:link w:val="ad"/>
    <w:uiPriority w:val="99"/>
    <w:rsid w:val="005D0632"/>
    <w:pPr>
      <w:spacing w:beforeLines="0" w:line="360" w:lineRule="auto"/>
      <w:jc w:val="both"/>
    </w:pPr>
    <w:rPr>
      <w:bCs/>
      <w:sz w:val="36"/>
    </w:rPr>
  </w:style>
  <w:style w:type="paragraph" w:customStyle="1" w:styleId="ac">
    <w:name w:val="標題甲、"/>
    <w:basedOn w:val="a"/>
    <w:link w:val="ae"/>
    <w:uiPriority w:val="99"/>
    <w:rsid w:val="003C235A"/>
    <w:pPr>
      <w:spacing w:beforeLines="50"/>
      <w:jc w:val="center"/>
    </w:pPr>
    <w:rPr>
      <w:rFonts w:eastAsia="標楷體"/>
      <w:b/>
      <w:sz w:val="40"/>
    </w:rPr>
  </w:style>
  <w:style w:type="paragraph" w:customStyle="1" w:styleId="af">
    <w:name w:val="標題一、"/>
    <w:basedOn w:val="ac"/>
    <w:uiPriority w:val="9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f0">
    <w:name w:val="標題（一）"/>
    <w:basedOn w:val="ac"/>
    <w:uiPriority w:val="9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f1">
    <w:name w:val="跨頁標頭"/>
    <w:basedOn w:val="a"/>
    <w:uiPriority w:val="99"/>
    <w:rsid w:val="009973B3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uiPriority w:val="99"/>
    <w:rsid w:val="00817D77"/>
    <w:pPr>
      <w:jc w:val="right"/>
    </w:pPr>
    <w:rPr>
      <w:rFonts w:ascii="細明體" w:eastAsia="細明體" w:hAnsi="Arial"/>
      <w:b/>
      <w:w w:val="90"/>
      <w:sz w:val="18"/>
    </w:rPr>
  </w:style>
  <w:style w:type="paragraph" w:customStyle="1" w:styleId="12">
    <w:name w:val="標題1."/>
    <w:basedOn w:val="ac"/>
    <w:uiPriority w:val="99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3">
    <w:name w:val="標題(1)"/>
    <w:basedOn w:val="12"/>
    <w:uiPriority w:val="99"/>
    <w:rsid w:val="00F5310A"/>
    <w:pPr>
      <w:ind w:firstLineChars="550" w:firstLine="550"/>
    </w:pPr>
  </w:style>
  <w:style w:type="paragraph" w:customStyle="1" w:styleId="af2">
    <w:name w:val="乙篇主文 字元"/>
    <w:basedOn w:val="a"/>
    <w:link w:val="af3"/>
    <w:uiPriority w:val="99"/>
    <w:rsid w:val="00B01440"/>
    <w:pPr>
      <w:spacing w:line="400" w:lineRule="exact"/>
      <w:ind w:firstLineChars="200" w:firstLine="200"/>
      <w:jc w:val="both"/>
    </w:pPr>
    <w:rPr>
      <w:rFonts w:ascii="標楷體" w:eastAsia="標楷體"/>
    </w:rPr>
  </w:style>
  <w:style w:type="character" w:customStyle="1" w:styleId="af3">
    <w:name w:val="乙篇主文 字元 字元"/>
    <w:link w:val="af2"/>
    <w:uiPriority w:val="99"/>
    <w:locked/>
    <w:rsid w:val="00B01440"/>
    <w:rPr>
      <w:rFonts w:ascii="標楷體" w:eastAsia="標楷體"/>
      <w:kern w:val="2"/>
      <w:sz w:val="24"/>
      <w:lang w:val="en-US" w:eastAsia="zh-TW"/>
    </w:rPr>
  </w:style>
  <w:style w:type="paragraph" w:customStyle="1" w:styleId="af4">
    <w:name w:val="單元"/>
    <w:basedOn w:val="a"/>
    <w:uiPriority w:val="99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5">
    <w:name w:val="註"/>
    <w:basedOn w:val="a"/>
    <w:uiPriority w:val="99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1">
    <w:name w:val="表格欄2數字"/>
    <w:basedOn w:val="1-"/>
    <w:link w:val="22"/>
    <w:uiPriority w:val="99"/>
    <w:rsid w:val="004D7426"/>
    <w:rPr>
      <w:bCs/>
    </w:rPr>
  </w:style>
  <w:style w:type="paragraph" w:styleId="af6">
    <w:name w:val="Body Text Indent"/>
    <w:basedOn w:val="a"/>
    <w:link w:val="af7"/>
    <w:uiPriority w:val="99"/>
    <w:rsid w:val="00112128"/>
    <w:pPr>
      <w:tabs>
        <w:tab w:val="left" w:pos="6237"/>
      </w:tabs>
      <w:spacing w:beforeLines="25" w:afterLines="25" w:line="400" w:lineRule="exact"/>
      <w:ind w:left="572" w:hangingChars="102" w:hanging="286"/>
      <w:jc w:val="both"/>
    </w:pPr>
    <w:rPr>
      <w:rFonts w:ascii="標楷體" w:eastAsia="標楷體"/>
      <w:sz w:val="28"/>
    </w:rPr>
  </w:style>
  <w:style w:type="character" w:customStyle="1" w:styleId="af7">
    <w:name w:val="本文縮排 字元"/>
    <w:link w:val="af6"/>
    <w:uiPriority w:val="99"/>
    <w:semiHidden/>
    <w:locked/>
    <w:rPr>
      <w:rFonts w:cs="Times New Roman"/>
      <w:sz w:val="20"/>
      <w:szCs w:val="20"/>
    </w:rPr>
  </w:style>
  <w:style w:type="paragraph" w:customStyle="1" w:styleId="31">
    <w:name w:val="表格欄3數字 字元"/>
    <w:basedOn w:val="21"/>
    <w:link w:val="32"/>
    <w:uiPriority w:val="99"/>
    <w:rsid w:val="00462A1C"/>
    <w:rPr>
      <w:bCs w:val="0"/>
    </w:rPr>
  </w:style>
  <w:style w:type="paragraph" w:customStyle="1" w:styleId="41">
    <w:name w:val="欄4（原因分析） 字元 字元 字元"/>
    <w:basedOn w:val="a"/>
    <w:link w:val="42"/>
    <w:uiPriority w:val="99"/>
    <w:rsid w:val="006A18E1"/>
    <w:pPr>
      <w:jc w:val="both"/>
    </w:pPr>
    <w:rPr>
      <w:rFonts w:ascii="標楷體" w:eastAsia="標楷體"/>
      <w:w w:val="90"/>
      <w:sz w:val="18"/>
    </w:rPr>
  </w:style>
  <w:style w:type="paragraph" w:customStyle="1" w:styleId="af8">
    <w:name w:val="甲篇內文 字元"/>
    <w:basedOn w:val="af2"/>
    <w:link w:val="af9"/>
    <w:uiPriority w:val="99"/>
    <w:rsid w:val="00B01440"/>
    <w:pPr>
      <w:spacing w:line="460" w:lineRule="exact"/>
    </w:pPr>
    <w:rPr>
      <w:sz w:val="28"/>
    </w:rPr>
  </w:style>
  <w:style w:type="character" w:customStyle="1" w:styleId="af9">
    <w:name w:val="甲篇內文 字元 字元"/>
    <w:link w:val="af8"/>
    <w:uiPriority w:val="99"/>
    <w:locked/>
    <w:rsid w:val="00B01440"/>
    <w:rPr>
      <w:rFonts w:ascii="標楷體" w:eastAsia="標楷體"/>
      <w:kern w:val="2"/>
      <w:sz w:val="28"/>
      <w:lang w:val="en-US" w:eastAsia="zh-TW"/>
    </w:rPr>
  </w:style>
  <w:style w:type="paragraph" w:customStyle="1" w:styleId="afa">
    <w:name w:val="表頭"/>
    <w:basedOn w:val="a"/>
    <w:uiPriority w:val="99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4">
    <w:name w:val="表說1."/>
    <w:basedOn w:val="af5"/>
    <w:uiPriority w:val="99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"/>
    <w:basedOn w:val="a"/>
    <w:link w:val="1-10"/>
    <w:uiPriority w:val="99"/>
    <w:rsid w:val="004F00B9"/>
    <w:pPr>
      <w:jc w:val="distribute"/>
    </w:pPr>
    <w:rPr>
      <w:rFonts w:eastAsia="標楷體"/>
      <w:b/>
      <w:sz w:val="20"/>
    </w:rPr>
  </w:style>
  <w:style w:type="paragraph" w:customStyle="1" w:styleId="1-2">
    <w:name w:val="表格欄1-2"/>
    <w:basedOn w:val="a"/>
    <w:link w:val="1-20"/>
    <w:uiPriority w:val="99"/>
    <w:rsid w:val="004F00B9"/>
    <w:pPr>
      <w:ind w:firstLineChars="100" w:firstLine="100"/>
      <w:jc w:val="distribute"/>
    </w:pPr>
    <w:rPr>
      <w:rFonts w:eastAsia="標楷體"/>
      <w:b/>
      <w:sz w:val="18"/>
    </w:rPr>
  </w:style>
  <w:style w:type="paragraph" w:customStyle="1" w:styleId="1-31">
    <w:name w:val="表格欄1-3退1"/>
    <w:basedOn w:val="a"/>
    <w:link w:val="1-310"/>
    <w:uiPriority w:val="99"/>
    <w:rsid w:val="004F00B9"/>
    <w:pPr>
      <w:ind w:firstLineChars="100" w:firstLine="100"/>
      <w:jc w:val="distribute"/>
    </w:pPr>
    <w:rPr>
      <w:rFonts w:eastAsia="標楷體"/>
      <w:sz w:val="18"/>
    </w:rPr>
  </w:style>
  <w:style w:type="paragraph" w:customStyle="1" w:styleId="1-32">
    <w:name w:val="表格欄1-3退2 字元"/>
    <w:basedOn w:val="1-31"/>
    <w:link w:val="1-320"/>
    <w:uiPriority w:val="99"/>
    <w:rsid w:val="002049B6"/>
    <w:pPr>
      <w:ind w:firstLineChars="200" w:firstLine="200"/>
    </w:pPr>
  </w:style>
  <w:style w:type="paragraph" w:customStyle="1" w:styleId="123">
    <w:name w:val="內文123"/>
    <w:uiPriority w:val="99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b">
    <w:name w:val="小計"/>
    <w:basedOn w:val="1-2"/>
    <w:uiPriority w:val="99"/>
    <w:rsid w:val="004D7426"/>
    <w:pPr>
      <w:ind w:leftChars="250" w:left="250" w:rightChars="100" w:right="100" w:firstLineChars="0" w:firstLine="0"/>
    </w:pPr>
  </w:style>
  <w:style w:type="paragraph" w:customStyle="1" w:styleId="15">
    <w:name w:val="標題1.加粗"/>
    <w:basedOn w:val="12"/>
    <w:uiPriority w:val="99"/>
    <w:rsid w:val="003B652E"/>
    <w:pPr>
      <w:ind w:firstLine="1080"/>
    </w:pPr>
    <w:rPr>
      <w:b/>
      <w:sz w:val="28"/>
      <w:szCs w:val="28"/>
    </w:rPr>
  </w:style>
  <w:style w:type="paragraph" w:styleId="23">
    <w:name w:val="Body Text Indent 2"/>
    <w:basedOn w:val="a"/>
    <w:link w:val="24"/>
    <w:uiPriority w:val="99"/>
    <w:rsid w:val="00112128"/>
    <w:pPr>
      <w:ind w:left="284" w:hanging="284"/>
      <w:jc w:val="both"/>
    </w:pPr>
    <w:rPr>
      <w:rFonts w:ascii="標楷體" w:eastAsia="標楷體"/>
      <w:sz w:val="32"/>
    </w:rPr>
  </w:style>
  <w:style w:type="character" w:customStyle="1" w:styleId="24">
    <w:name w:val="本文縮排 2 字元"/>
    <w:link w:val="23"/>
    <w:uiPriority w:val="99"/>
    <w:semiHidden/>
    <w:locked/>
    <w:rPr>
      <w:rFonts w:cs="Times New Roman"/>
      <w:sz w:val="20"/>
      <w:szCs w:val="20"/>
    </w:rPr>
  </w:style>
  <w:style w:type="paragraph" w:styleId="33">
    <w:name w:val="Body Text Indent 3"/>
    <w:basedOn w:val="a"/>
    <w:link w:val="34"/>
    <w:uiPriority w:val="99"/>
    <w:rsid w:val="00112128"/>
    <w:pPr>
      <w:ind w:firstLine="720"/>
      <w:jc w:val="both"/>
    </w:pPr>
    <w:rPr>
      <w:rFonts w:ascii="標楷體" w:eastAsia="標楷體"/>
      <w:sz w:val="32"/>
    </w:rPr>
  </w:style>
  <w:style w:type="character" w:customStyle="1" w:styleId="34">
    <w:name w:val="本文縮排 3 字元"/>
    <w:link w:val="33"/>
    <w:uiPriority w:val="99"/>
    <w:semiHidden/>
    <w:locked/>
    <w:rPr>
      <w:rFonts w:cs="Times New Roman"/>
      <w:sz w:val="16"/>
      <w:szCs w:val="16"/>
    </w:rPr>
  </w:style>
  <w:style w:type="paragraph" w:styleId="afc">
    <w:name w:val="Block Text"/>
    <w:basedOn w:val="a"/>
    <w:uiPriority w:val="99"/>
    <w:rsid w:val="00112128"/>
    <w:pPr>
      <w:spacing w:line="360" w:lineRule="auto"/>
      <w:ind w:left="336" w:right="-1054"/>
      <w:jc w:val="both"/>
    </w:pPr>
    <w:rPr>
      <w:rFonts w:ascii="標楷體" w:eastAsia="標楷體"/>
      <w:sz w:val="32"/>
    </w:rPr>
  </w:style>
  <w:style w:type="paragraph" w:customStyle="1" w:styleId="-0">
    <w:name w:val="樣式-壹"/>
    <w:basedOn w:val="a"/>
    <w:uiPriority w:val="99"/>
    <w:rsid w:val="00112128"/>
    <w:rPr>
      <w:rFonts w:eastAsia="華康楷書體W5"/>
      <w:sz w:val="28"/>
    </w:rPr>
  </w:style>
  <w:style w:type="paragraph" w:customStyle="1" w:styleId="afd">
    <w:name w:val="主文"/>
    <w:basedOn w:val="a"/>
    <w:uiPriority w:val="99"/>
    <w:rsid w:val="00112128"/>
    <w:pPr>
      <w:spacing w:line="312" w:lineRule="auto"/>
      <w:ind w:firstLineChars="200" w:firstLine="434"/>
      <w:jc w:val="both"/>
    </w:pPr>
    <w:rPr>
      <w:rFonts w:eastAsia="華康楷書體W5"/>
      <w:spacing w:val="4"/>
      <w:sz w:val="21"/>
    </w:rPr>
  </w:style>
  <w:style w:type="paragraph" w:customStyle="1" w:styleId="afe">
    <w:name w:val="表說"/>
    <w:basedOn w:val="afd"/>
    <w:uiPriority w:val="99"/>
    <w:rsid w:val="00112128"/>
    <w:pPr>
      <w:ind w:firstLineChars="0" w:firstLine="0"/>
    </w:pPr>
    <w:rPr>
      <w:rFonts w:ascii="Courier" w:hAnsi="Courier"/>
    </w:rPr>
  </w:style>
  <w:style w:type="paragraph" w:customStyle="1" w:styleId="1-3">
    <w:name w:val="欄1-3"/>
    <w:basedOn w:val="a"/>
    <w:uiPriority w:val="99"/>
    <w:rsid w:val="00112128"/>
    <w:pPr>
      <w:spacing w:beforeLines="20" w:afterLines="20"/>
      <w:ind w:leftChars="150" w:left="150"/>
      <w:jc w:val="distribute"/>
    </w:pPr>
    <w:rPr>
      <w:rFonts w:eastAsia="華康楷書體W5"/>
      <w:spacing w:val="10"/>
      <w:sz w:val="20"/>
    </w:rPr>
  </w:style>
  <w:style w:type="paragraph" w:customStyle="1" w:styleId="3-">
    <w:name w:val="欄3-數字"/>
    <w:basedOn w:val="a"/>
    <w:uiPriority w:val="99"/>
    <w:rsid w:val="00112128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20"/>
    </w:rPr>
  </w:style>
  <w:style w:type="paragraph" w:customStyle="1" w:styleId="35">
    <w:name w:val="欄3"/>
    <w:basedOn w:val="a3"/>
    <w:uiPriority w:val="99"/>
    <w:rsid w:val="00112128"/>
    <w:pPr>
      <w:tabs>
        <w:tab w:val="clear" w:pos="4153"/>
        <w:tab w:val="clear" w:pos="8306"/>
      </w:tabs>
      <w:snapToGrid/>
      <w:spacing w:beforeLines="20" w:afterLines="20"/>
      <w:ind w:leftChars="50" w:left="120" w:rightChars="50" w:right="120"/>
      <w:jc w:val="both"/>
    </w:pPr>
    <w:rPr>
      <w:rFonts w:eastAsia="華康楷書體W5"/>
      <w:spacing w:val="10"/>
      <w:sz w:val="19"/>
    </w:rPr>
  </w:style>
  <w:style w:type="paragraph" w:customStyle="1" w:styleId="aff">
    <w:name w:val="一、"/>
    <w:basedOn w:val="a"/>
    <w:uiPriority w:val="99"/>
    <w:rsid w:val="00112128"/>
    <w:pPr>
      <w:spacing w:line="312" w:lineRule="auto"/>
      <w:ind w:leftChars="365" w:left="565" w:hangingChars="200" w:hanging="200"/>
    </w:pPr>
    <w:rPr>
      <w:rFonts w:eastAsia="華康儷中黑"/>
      <w:w w:val="95"/>
      <w:sz w:val="21"/>
    </w:rPr>
  </w:style>
  <w:style w:type="paragraph" w:customStyle="1" w:styleId="aff0">
    <w:name w:val="(一)"/>
    <w:basedOn w:val="afd"/>
    <w:uiPriority w:val="99"/>
    <w:rsid w:val="00112128"/>
    <w:pPr>
      <w:tabs>
        <w:tab w:val="left" w:pos="1800"/>
      </w:tabs>
      <w:ind w:leftChars="475" w:left="783" w:hangingChars="308" w:hanging="308"/>
    </w:pPr>
    <w:rPr>
      <w:rFonts w:ascii="Courier New" w:eastAsia="華康儷中黑" w:hAnsi="Courier New"/>
      <w:spacing w:val="0"/>
      <w:w w:val="95"/>
      <w:sz w:val="20"/>
    </w:rPr>
  </w:style>
  <w:style w:type="paragraph" w:customStyle="1" w:styleId="16">
    <w:name w:val="1."/>
    <w:basedOn w:val="afd"/>
    <w:uiPriority w:val="99"/>
    <w:rsid w:val="00112128"/>
    <w:pPr>
      <w:tabs>
        <w:tab w:val="left" w:pos="1920"/>
      </w:tabs>
      <w:ind w:leftChars="664" w:left="1594" w:firstLineChars="0" w:firstLine="0"/>
    </w:pPr>
    <w:rPr>
      <w:rFonts w:ascii="華康儷中黑" w:eastAsia="華康儷中黑"/>
      <w:sz w:val="20"/>
    </w:rPr>
  </w:style>
  <w:style w:type="paragraph" w:customStyle="1" w:styleId="1-21">
    <w:name w:val="欄1-2"/>
    <w:basedOn w:val="1-3"/>
    <w:uiPriority w:val="99"/>
    <w:rsid w:val="00112128"/>
    <w:pPr>
      <w:ind w:leftChars="75" w:left="75"/>
    </w:pPr>
    <w:rPr>
      <w:rFonts w:eastAsia="華康儷中黑"/>
      <w:spacing w:val="6"/>
    </w:rPr>
  </w:style>
  <w:style w:type="paragraph" w:customStyle="1" w:styleId="1-11">
    <w:name w:val="欄1-1"/>
    <w:basedOn w:val="1-21"/>
    <w:uiPriority w:val="99"/>
    <w:rsid w:val="00112128"/>
    <w:pPr>
      <w:ind w:leftChars="0" w:left="0"/>
    </w:pPr>
  </w:style>
  <w:style w:type="paragraph" w:customStyle="1" w:styleId="1-4">
    <w:name w:val="欄1-數字"/>
    <w:basedOn w:val="3-"/>
    <w:uiPriority w:val="99"/>
    <w:rsid w:val="00112128"/>
    <w:pPr>
      <w:ind w:left="24" w:right="24"/>
    </w:pPr>
    <w:rPr>
      <w:rFonts w:ascii="華康儷中黑" w:eastAsia="華康儷中黑"/>
      <w:b/>
    </w:rPr>
  </w:style>
  <w:style w:type="paragraph" w:customStyle="1" w:styleId="2-">
    <w:name w:val="欄2-數字"/>
    <w:basedOn w:val="3-"/>
    <w:uiPriority w:val="99"/>
    <w:rsid w:val="00112128"/>
    <w:pPr>
      <w:ind w:left="24" w:right="24"/>
    </w:pPr>
  </w:style>
  <w:style w:type="paragraph" w:customStyle="1" w:styleId="17">
    <w:name w:val="欄1"/>
    <w:basedOn w:val="a"/>
    <w:uiPriority w:val="99"/>
    <w:rsid w:val="00112128"/>
    <w:pPr>
      <w:spacing w:beforeLines="20" w:afterLines="20"/>
      <w:ind w:leftChars="30" w:left="30" w:rightChars="30" w:right="30"/>
      <w:jc w:val="both"/>
    </w:pPr>
    <w:rPr>
      <w:rFonts w:eastAsia="華康楷書體W5"/>
      <w:spacing w:val="10"/>
      <w:sz w:val="19"/>
    </w:rPr>
  </w:style>
  <w:style w:type="character" w:customStyle="1" w:styleId="42">
    <w:name w:val="欄4（原因分析） 字元 字元 字元 字元"/>
    <w:link w:val="41"/>
    <w:uiPriority w:val="99"/>
    <w:locked/>
    <w:rsid w:val="00112128"/>
    <w:rPr>
      <w:rFonts w:ascii="標楷體" w:eastAsia="標楷體"/>
      <w:w w:val="90"/>
      <w:kern w:val="2"/>
      <w:sz w:val="18"/>
      <w:lang w:val="en-US" w:eastAsia="zh-TW"/>
    </w:rPr>
  </w:style>
  <w:style w:type="character" w:customStyle="1" w:styleId="ae">
    <w:name w:val="標題甲、 字元"/>
    <w:link w:val="ac"/>
    <w:uiPriority w:val="99"/>
    <w:locked/>
    <w:rsid w:val="00112128"/>
    <w:rPr>
      <w:rFonts w:eastAsia="標楷體"/>
      <w:b/>
      <w:kern w:val="2"/>
      <w:sz w:val="40"/>
      <w:lang w:val="en-US" w:eastAsia="zh-TW"/>
    </w:rPr>
  </w:style>
  <w:style w:type="character" w:customStyle="1" w:styleId="ad">
    <w:name w:val="標題壹、 字元 字元 字元 字元 字元 字元"/>
    <w:link w:val="ab"/>
    <w:uiPriority w:val="99"/>
    <w:locked/>
    <w:rsid w:val="00112128"/>
    <w:rPr>
      <w:rFonts w:eastAsia="標楷體"/>
      <w:b/>
      <w:kern w:val="2"/>
      <w:sz w:val="36"/>
      <w:lang w:val="en-US" w:eastAsia="zh-TW"/>
    </w:rPr>
  </w:style>
  <w:style w:type="paragraph" w:customStyle="1" w:styleId="aff1">
    <w:name w:val="乙篇主文"/>
    <w:basedOn w:val="a"/>
    <w:uiPriority w:val="99"/>
    <w:rsid w:val="00CF7079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paragraph" w:customStyle="1" w:styleId="aff2">
    <w:name w:val="甲篇內文"/>
    <w:basedOn w:val="aff1"/>
    <w:uiPriority w:val="99"/>
    <w:rsid w:val="00CF7079"/>
    <w:pPr>
      <w:spacing w:line="460" w:lineRule="exact"/>
    </w:pPr>
    <w:rPr>
      <w:sz w:val="28"/>
      <w:szCs w:val="28"/>
    </w:rPr>
  </w:style>
  <w:style w:type="character" w:customStyle="1" w:styleId="1-0">
    <w:name w:val="表格欄1-數字主管 字元"/>
    <w:link w:val="1-"/>
    <w:uiPriority w:val="99"/>
    <w:locked/>
    <w:rsid w:val="00CF7079"/>
    <w:rPr>
      <w:rFonts w:ascii="細明體" w:eastAsia="細明體" w:hAnsi="Arial"/>
      <w:b/>
      <w:w w:val="90"/>
      <w:kern w:val="2"/>
      <w:sz w:val="18"/>
      <w:lang w:val="en-US" w:eastAsia="zh-TW"/>
    </w:rPr>
  </w:style>
  <w:style w:type="character" w:customStyle="1" w:styleId="22">
    <w:name w:val="表格欄2數字 字元"/>
    <w:link w:val="21"/>
    <w:uiPriority w:val="99"/>
    <w:locked/>
    <w:rsid w:val="00CF7079"/>
    <w:rPr>
      <w:rFonts w:ascii="細明體" w:eastAsia="細明體" w:hAnsi="Arial"/>
      <w:b/>
      <w:w w:val="90"/>
      <w:kern w:val="2"/>
      <w:sz w:val="18"/>
      <w:lang w:val="en-US" w:eastAsia="zh-TW"/>
    </w:rPr>
  </w:style>
  <w:style w:type="character" w:customStyle="1" w:styleId="32">
    <w:name w:val="表格欄3數字 字元 字元"/>
    <w:link w:val="31"/>
    <w:uiPriority w:val="99"/>
    <w:locked/>
    <w:rsid w:val="00CF7079"/>
    <w:rPr>
      <w:rFonts w:ascii="細明體" w:eastAsia="細明體" w:hAnsi="Arial"/>
      <w:b/>
      <w:w w:val="90"/>
      <w:kern w:val="2"/>
      <w:sz w:val="18"/>
      <w:lang w:val="en-US" w:eastAsia="zh-TW"/>
    </w:rPr>
  </w:style>
  <w:style w:type="paragraph" w:styleId="aff3">
    <w:name w:val="Balloon Text"/>
    <w:basedOn w:val="a"/>
    <w:link w:val="aff4"/>
    <w:uiPriority w:val="99"/>
    <w:semiHidden/>
    <w:rsid w:val="006B5940"/>
    <w:rPr>
      <w:rFonts w:ascii="Arial" w:hAnsi="Arial"/>
      <w:sz w:val="18"/>
      <w:szCs w:val="18"/>
    </w:rPr>
  </w:style>
  <w:style w:type="character" w:customStyle="1" w:styleId="aff4">
    <w:name w:val="註解方塊文字 字元"/>
    <w:link w:val="aff3"/>
    <w:uiPriority w:val="99"/>
    <w:semiHidden/>
    <w:locked/>
    <w:rPr>
      <w:rFonts w:ascii="Cambria" w:eastAsia="新細明體" w:hAnsi="Cambria" w:cs="Times New Roman"/>
      <w:sz w:val="2"/>
    </w:rPr>
  </w:style>
  <w:style w:type="character" w:customStyle="1" w:styleId="1-310">
    <w:name w:val="表格欄1-3退1 字元"/>
    <w:link w:val="1-31"/>
    <w:uiPriority w:val="99"/>
    <w:locked/>
    <w:rsid w:val="00CD456E"/>
    <w:rPr>
      <w:rFonts w:eastAsia="標楷體"/>
      <w:kern w:val="2"/>
      <w:sz w:val="18"/>
      <w:lang w:val="en-US" w:eastAsia="zh-TW"/>
    </w:rPr>
  </w:style>
  <w:style w:type="character" w:customStyle="1" w:styleId="1-320">
    <w:name w:val="表格欄1-3退2 字元 字元"/>
    <w:link w:val="1-32"/>
    <w:uiPriority w:val="99"/>
    <w:locked/>
    <w:rsid w:val="00CD456E"/>
    <w:rPr>
      <w:rFonts w:eastAsia="標楷體"/>
      <w:kern w:val="2"/>
      <w:sz w:val="18"/>
      <w:lang w:val="en-US" w:eastAsia="zh-TW"/>
    </w:rPr>
  </w:style>
  <w:style w:type="paragraph" w:customStyle="1" w:styleId="1-321">
    <w:name w:val="表格欄1-3退2"/>
    <w:basedOn w:val="1-31"/>
    <w:uiPriority w:val="99"/>
    <w:rsid w:val="00C54D35"/>
    <w:pPr>
      <w:ind w:firstLineChars="200" w:firstLine="200"/>
    </w:pPr>
  </w:style>
  <w:style w:type="paragraph" w:customStyle="1" w:styleId="aff5">
    <w:name w:val="標題壹、 字元"/>
    <w:basedOn w:val="ac"/>
    <w:link w:val="aff6"/>
    <w:uiPriority w:val="99"/>
    <w:rsid w:val="00C54D35"/>
    <w:pPr>
      <w:spacing w:beforeLines="0" w:line="360" w:lineRule="auto"/>
      <w:jc w:val="both"/>
    </w:pPr>
    <w:rPr>
      <w:bCs/>
      <w:sz w:val="36"/>
    </w:rPr>
  </w:style>
  <w:style w:type="paragraph" w:customStyle="1" w:styleId="36">
    <w:name w:val="表格欄3數字"/>
    <w:basedOn w:val="21"/>
    <w:link w:val="310"/>
    <w:uiPriority w:val="99"/>
    <w:rsid w:val="00C54D35"/>
    <w:rPr>
      <w:bCs w:val="0"/>
    </w:rPr>
  </w:style>
  <w:style w:type="character" w:customStyle="1" w:styleId="aff6">
    <w:name w:val="標題壹、 字元 字元"/>
    <w:link w:val="aff5"/>
    <w:uiPriority w:val="99"/>
    <w:locked/>
    <w:rsid w:val="00C54D35"/>
    <w:rPr>
      <w:rFonts w:eastAsia="標楷體"/>
      <w:b/>
      <w:kern w:val="2"/>
      <w:sz w:val="36"/>
      <w:lang w:val="en-US" w:eastAsia="zh-TW"/>
    </w:rPr>
  </w:style>
  <w:style w:type="paragraph" w:customStyle="1" w:styleId="aff7">
    <w:name w:val="標題壹、"/>
    <w:basedOn w:val="ac"/>
    <w:uiPriority w:val="99"/>
    <w:rsid w:val="00C54D35"/>
    <w:pPr>
      <w:spacing w:beforeLines="0" w:line="360" w:lineRule="auto"/>
      <w:jc w:val="both"/>
    </w:pPr>
    <w:rPr>
      <w:sz w:val="36"/>
      <w:szCs w:val="36"/>
    </w:rPr>
  </w:style>
  <w:style w:type="paragraph" w:customStyle="1" w:styleId="43">
    <w:name w:val="欄4（原因分析） 字元 字元"/>
    <w:basedOn w:val="a"/>
    <w:link w:val="410"/>
    <w:uiPriority w:val="99"/>
    <w:rsid w:val="00C54D35"/>
    <w:pPr>
      <w:jc w:val="both"/>
    </w:pPr>
    <w:rPr>
      <w:rFonts w:ascii="標楷體" w:eastAsia="標楷體"/>
      <w:w w:val="90"/>
      <w:sz w:val="18"/>
    </w:rPr>
  </w:style>
  <w:style w:type="character" w:customStyle="1" w:styleId="1-10">
    <w:name w:val="表格欄1-1主管 字元"/>
    <w:link w:val="1-1"/>
    <w:uiPriority w:val="99"/>
    <w:locked/>
    <w:rsid w:val="00714EFA"/>
    <w:rPr>
      <w:rFonts w:eastAsia="標楷體"/>
      <w:b/>
      <w:kern w:val="2"/>
      <w:lang w:val="en-US" w:eastAsia="zh-TW"/>
    </w:rPr>
  </w:style>
  <w:style w:type="character" w:customStyle="1" w:styleId="1-20">
    <w:name w:val="表格欄1-2 字元"/>
    <w:link w:val="1-2"/>
    <w:uiPriority w:val="99"/>
    <w:locked/>
    <w:rsid w:val="00714EFA"/>
    <w:rPr>
      <w:rFonts w:eastAsia="標楷體"/>
      <w:b/>
      <w:kern w:val="2"/>
      <w:sz w:val="18"/>
      <w:lang w:val="en-US" w:eastAsia="zh-TW"/>
    </w:rPr>
  </w:style>
  <w:style w:type="character" w:customStyle="1" w:styleId="410">
    <w:name w:val="欄4（原因分析） 字元 字元 字元1"/>
    <w:link w:val="43"/>
    <w:uiPriority w:val="99"/>
    <w:locked/>
    <w:rsid w:val="008B5414"/>
    <w:rPr>
      <w:rFonts w:ascii="標楷體" w:eastAsia="標楷體"/>
      <w:w w:val="90"/>
      <w:kern w:val="2"/>
      <w:sz w:val="18"/>
      <w:lang w:val="en-US" w:eastAsia="zh-TW"/>
    </w:rPr>
  </w:style>
  <w:style w:type="character" w:customStyle="1" w:styleId="310">
    <w:name w:val="表格欄3數字 字元1"/>
    <w:link w:val="36"/>
    <w:uiPriority w:val="99"/>
    <w:locked/>
    <w:rsid w:val="0001480C"/>
    <w:rPr>
      <w:rFonts w:ascii="細明體" w:eastAsia="細明體" w:hAnsi="Arial"/>
      <w:b/>
      <w:w w:val="90"/>
      <w:kern w:val="2"/>
      <w:sz w:val="18"/>
      <w:lang w:val="en-US" w:eastAsia="zh-TW"/>
    </w:rPr>
  </w:style>
  <w:style w:type="paragraph" w:customStyle="1" w:styleId="44">
    <w:name w:val="欄4（原因分析） 字元"/>
    <w:basedOn w:val="a"/>
    <w:uiPriority w:val="99"/>
    <w:rsid w:val="00A124E6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18">
    <w:name w:val="字元 字元1 字元"/>
    <w:basedOn w:val="a"/>
    <w:uiPriority w:val="99"/>
    <w:semiHidden/>
    <w:rsid w:val="00A124E6"/>
    <w:pPr>
      <w:widowControl/>
      <w:spacing w:after="160" w:line="240" w:lineRule="exact"/>
    </w:pPr>
    <w:rPr>
      <w:rFonts w:ascii="Tahoma" w:hAnsi="Tahoma" w:cs="Tahoma"/>
      <w:kern w:val="0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39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xqIS7KbAaSd1c&#27506;&#20837;&#27770;&#31639;&#20462;&#27491;&#25976;&#26126;&#32048;&#34920;L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7105EA-55B4-4695-800C-4AC135151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xqIS7KbAaSd1c歲入決算修正數明細表L</Template>
  <TotalTime>24</TotalTime>
  <Pages>3</Pages>
  <Words>614</Words>
  <Characters>1132</Characters>
  <Application>Microsoft Office Word</Application>
  <DocSecurity>0</DocSecurity>
  <Lines>9</Lines>
  <Paragraphs>3</Paragraphs>
  <ScaleCrop>false</ScaleCrop>
  <Company>nao</Company>
  <LinksUpToDate>false</LinksUpToDate>
  <CharactersWithSpaces>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creator>吳冠勳</dc:creator>
  <cp:lastModifiedBy>USER</cp:lastModifiedBy>
  <cp:revision>7</cp:revision>
  <cp:lastPrinted>2021-06-29T10:49:00Z</cp:lastPrinted>
  <dcterms:created xsi:type="dcterms:W3CDTF">2023-06-30T23:04:00Z</dcterms:created>
  <dcterms:modified xsi:type="dcterms:W3CDTF">2023-07-06T19:27:00Z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-2083771422</vt:i4>
  </property>
</Properties>
</file>