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10F" w:rsidRPr="006F161D" w:rsidRDefault="00E2710F" w:rsidP="00E2710F">
      <w:pPr>
        <w:pStyle w:val="af9"/>
        <w:spacing w:afterLines="50" w:after="180" w:line="240" w:lineRule="auto"/>
        <w:jc w:val="right"/>
        <w:rPr>
          <w:u w:val="single"/>
        </w:rPr>
      </w:pPr>
      <w:r>
        <w:rPr>
          <w:rFonts w:ascii="標楷體" w:hAnsi="標楷體" w:hint="eastAsia"/>
          <w:u w:val="single"/>
        </w:rPr>
        <w:t>拾柒</w:t>
      </w:r>
      <w:r w:rsidRPr="006F161D">
        <w:rPr>
          <w:u w:val="single"/>
        </w:rPr>
        <w:t>、</w:t>
      </w:r>
      <w:r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111</w:t>
      </w:r>
      <w:proofErr w:type="gramEnd"/>
      <w:r w:rsidRPr="006F161D">
        <w:rPr>
          <w:rFonts w:hint="eastAsia"/>
          <w:u w:val="single"/>
        </w:rPr>
        <w:t>年度</w:t>
      </w:r>
      <w:r w:rsidRPr="00862850">
        <w:rPr>
          <w:rFonts w:ascii="標楷體" w:hint="eastAsia"/>
          <w:u w:val="single"/>
        </w:rPr>
        <w:t>中央政府總決算</w:t>
      </w:r>
    </w:p>
    <w:tbl>
      <w:tblPr>
        <w:tblW w:w="10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"/>
        <w:gridCol w:w="253"/>
        <w:gridCol w:w="2195"/>
        <w:gridCol w:w="1538"/>
        <w:gridCol w:w="1409"/>
        <w:gridCol w:w="1512"/>
        <w:gridCol w:w="1580"/>
        <w:gridCol w:w="1498"/>
      </w:tblGrid>
      <w:tr w:rsidR="00E2710F" w:rsidTr="00847E4A">
        <w:trPr>
          <w:cantSplit/>
          <w:trHeight w:val="284"/>
          <w:jc w:val="center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E2710F" w:rsidRPr="006F161D" w:rsidRDefault="00E2710F" w:rsidP="00847E4A">
            <w:pPr>
              <w:rPr>
                <w:rFonts w:eastAsia="標楷體"/>
                <w:sz w:val="20"/>
              </w:rPr>
            </w:pPr>
            <w:r w:rsidRPr="006F161D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998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710F" w:rsidRPr="006F161D" w:rsidRDefault="00E2710F" w:rsidP="00847E4A">
            <w:pPr>
              <w:ind w:left="-42" w:right="80"/>
              <w:rPr>
                <w:rFonts w:eastAsia="標楷體"/>
                <w:sz w:val="20"/>
              </w:rPr>
            </w:pPr>
            <w:r w:rsidRPr="006F161D">
              <w:rPr>
                <w:rFonts w:eastAsia="標楷體" w:hint="eastAsia"/>
                <w:sz w:val="20"/>
              </w:rPr>
              <w:t>門</w:t>
            </w:r>
            <w:proofErr w:type="gramStart"/>
            <w:r w:rsidRPr="006F161D">
              <w:rPr>
                <w:rFonts w:eastAsia="標楷體" w:hint="eastAsia"/>
                <w:sz w:val="20"/>
              </w:rPr>
              <w:t>併</w:t>
            </w:r>
            <w:proofErr w:type="gramEnd"/>
            <w:r w:rsidRPr="006F161D">
              <w:rPr>
                <w:rFonts w:eastAsia="標楷體" w:hint="eastAsia"/>
                <w:sz w:val="20"/>
              </w:rPr>
              <w:t>計</w:t>
            </w:r>
          </w:p>
        </w:tc>
      </w:tr>
      <w:tr w:rsidR="00E2710F" w:rsidTr="00847E4A">
        <w:trPr>
          <w:cantSplit/>
          <w:trHeight w:val="165"/>
          <w:jc w:val="center"/>
        </w:trPr>
        <w:tc>
          <w:tcPr>
            <w:tcW w:w="493" w:type="dxa"/>
            <w:tcBorders>
              <w:top w:val="nil"/>
              <w:left w:val="nil"/>
              <w:right w:val="nil"/>
            </w:tcBorders>
          </w:tcPr>
          <w:p w:rsidR="00E2710F" w:rsidRPr="006F161D" w:rsidRDefault="00E2710F" w:rsidP="00847E4A">
            <w:pPr>
              <w:rPr>
                <w:rFonts w:eastAsia="標楷體"/>
                <w:sz w:val="20"/>
              </w:rPr>
            </w:pPr>
            <w:r w:rsidRPr="006F161D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9985" w:type="dxa"/>
            <w:gridSpan w:val="7"/>
            <w:vMerge/>
            <w:tcBorders>
              <w:top w:val="nil"/>
              <w:left w:val="nil"/>
              <w:right w:val="nil"/>
            </w:tcBorders>
          </w:tcPr>
          <w:p w:rsidR="00E2710F" w:rsidRDefault="00E2710F" w:rsidP="00847E4A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E2710F" w:rsidTr="00847E4A">
        <w:trPr>
          <w:cantSplit/>
          <w:trHeight w:val="156"/>
          <w:jc w:val="center"/>
        </w:trPr>
        <w:tc>
          <w:tcPr>
            <w:tcW w:w="746" w:type="dxa"/>
            <w:gridSpan w:val="2"/>
            <w:vMerge w:val="restart"/>
            <w:tcBorders>
              <w:left w:val="nil"/>
            </w:tcBorders>
            <w:vAlign w:val="center"/>
          </w:tcPr>
          <w:p w:rsidR="00E2710F" w:rsidRDefault="00E2710F" w:rsidP="00847E4A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年度別</w:t>
            </w:r>
          </w:p>
        </w:tc>
        <w:tc>
          <w:tcPr>
            <w:tcW w:w="2195" w:type="dxa"/>
            <w:vMerge w:val="restart"/>
            <w:tcBorders>
              <w:lef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科目名稱</w:t>
            </w:r>
          </w:p>
        </w:tc>
        <w:tc>
          <w:tcPr>
            <w:tcW w:w="1538" w:type="dxa"/>
            <w:vMerge w:val="restart"/>
            <w:vAlign w:val="center"/>
          </w:tcPr>
          <w:p w:rsidR="00E2710F" w:rsidRDefault="00E2710F" w:rsidP="00847E4A">
            <w:pPr>
              <w:pStyle w:val="af5"/>
              <w:ind w:left="72" w:right="72"/>
              <w:rPr>
                <w:spacing w:val="-4"/>
              </w:rPr>
            </w:pPr>
            <w:r>
              <w:rPr>
                <w:rFonts w:hint="eastAsia"/>
                <w:spacing w:val="-4"/>
              </w:rPr>
              <w:t>以前年度</w:t>
            </w:r>
            <w:r>
              <w:rPr>
                <w:spacing w:val="-4"/>
              </w:rPr>
              <w:br/>
            </w:r>
            <w:r>
              <w:rPr>
                <w:rFonts w:hint="eastAsia"/>
                <w:spacing w:val="-4"/>
              </w:rPr>
              <w:t>轉入數</w:t>
            </w:r>
          </w:p>
        </w:tc>
        <w:tc>
          <w:tcPr>
            <w:tcW w:w="5999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決算數</w:t>
            </w:r>
          </w:p>
        </w:tc>
      </w:tr>
      <w:tr w:rsidR="00E2710F" w:rsidTr="00847E4A">
        <w:trPr>
          <w:cantSplit/>
          <w:trHeight w:val="158"/>
          <w:jc w:val="center"/>
        </w:trPr>
        <w:tc>
          <w:tcPr>
            <w:tcW w:w="746" w:type="dxa"/>
            <w:gridSpan w:val="2"/>
            <w:vMerge/>
            <w:tcBorders>
              <w:lef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2195" w:type="dxa"/>
            <w:vMerge/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1538" w:type="dxa"/>
            <w:vMerge/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1409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Chars="4" w:left="10" w:rightChars="5" w:right="12"/>
            </w:pPr>
            <w:r>
              <w:rPr>
                <w:rFonts w:hint="eastAsia"/>
              </w:rPr>
              <w:t>減免</w:t>
            </w:r>
            <w:r w:rsidRPr="00C7272C">
              <w:rPr>
                <w:rFonts w:hint="eastAsia"/>
              </w:rPr>
              <w:t>（註銷）</w:t>
            </w:r>
            <w:r>
              <w:rPr>
                <w:rFonts w:hint="eastAsia"/>
              </w:rPr>
              <w:t>數</w:t>
            </w:r>
          </w:p>
        </w:tc>
        <w:tc>
          <w:tcPr>
            <w:tcW w:w="1512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580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4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</w:tr>
      <w:tr w:rsidR="00E2710F" w:rsidTr="00847E4A">
        <w:trPr>
          <w:cantSplit/>
          <w:trHeight w:val="76"/>
          <w:jc w:val="center"/>
        </w:trPr>
        <w:tc>
          <w:tcPr>
            <w:tcW w:w="746" w:type="dxa"/>
            <w:gridSpan w:val="2"/>
            <w:vMerge/>
            <w:tcBorders>
              <w:lef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2195" w:type="dxa"/>
            <w:vMerge/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1538" w:type="dxa"/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09" w:type="dxa"/>
            <w:tcBorders>
              <w:top w:val="single" w:sz="12" w:space="0" w:color="auto"/>
            </w:tcBorders>
            <w:vAlign w:val="center"/>
          </w:tcPr>
          <w:p w:rsidR="00E2710F" w:rsidRDefault="00E2710F" w:rsidP="00D57917">
            <w:pPr>
              <w:pStyle w:val="af5"/>
              <w:ind w:leftChars="20" w:left="48" w:rightChars="20" w:right="48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512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580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</w:tr>
      <w:tr w:rsidR="00E2710F" w:rsidTr="00847E4A">
        <w:trPr>
          <w:cantSplit/>
          <w:trHeight w:val="76"/>
          <w:jc w:val="center"/>
        </w:trPr>
        <w:tc>
          <w:tcPr>
            <w:tcW w:w="746" w:type="dxa"/>
            <w:gridSpan w:val="2"/>
            <w:vMerge/>
            <w:tcBorders>
              <w:lef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2195" w:type="dxa"/>
            <w:vMerge/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1538" w:type="dxa"/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09" w:type="dxa"/>
            <w:vAlign w:val="center"/>
          </w:tcPr>
          <w:p w:rsidR="00E2710F" w:rsidRDefault="00E2710F" w:rsidP="00D57917">
            <w:pPr>
              <w:pStyle w:val="af5"/>
              <w:ind w:leftChars="20" w:left="48" w:rightChars="20" w:right="48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12" w:type="dxa"/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80" w:type="dxa"/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</w:tr>
      <w:tr w:rsidR="009719D9" w:rsidRPr="00010E01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9719D9" w:rsidRPr="00010E01" w:rsidRDefault="009719D9" w:rsidP="00847E4A">
            <w:pPr>
              <w:pStyle w:val="30"/>
              <w:jc w:val="center"/>
              <w:rPr>
                <w:b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9719D9" w:rsidRDefault="009719D9">
            <w:pPr>
              <w:pStyle w:val="1-11"/>
              <w:ind w:leftChars="100" w:left="240" w:rightChars="100" w:right="240"/>
            </w:pPr>
            <w:r>
              <w:rPr>
                <w:rFonts w:hint="eastAsia"/>
                <w:noProof/>
              </w:rPr>
              <w:t>總計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94,663,165,523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2,064,041,083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75,371,565,434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17,227,559,006</w:t>
            </w:r>
          </w:p>
        </w:tc>
      </w:tr>
      <w:tr w:rsidR="009719D9" w:rsidRPr="00010E01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9719D9" w:rsidRPr="00010E01" w:rsidRDefault="009719D9" w:rsidP="00847E4A">
            <w:pPr>
              <w:pStyle w:val="30"/>
              <w:jc w:val="center"/>
              <w:rPr>
                <w:b/>
              </w:rPr>
            </w:pPr>
          </w:p>
        </w:tc>
        <w:tc>
          <w:tcPr>
            <w:tcW w:w="2195" w:type="dxa"/>
            <w:shd w:val="clear" w:color="auto" w:fill="auto"/>
            <w:vAlign w:val="center"/>
          </w:tcPr>
          <w:p w:rsidR="009719D9" w:rsidRDefault="009719D9">
            <w:pPr>
              <w:pStyle w:val="1-11"/>
              <w:ind w:leftChars="100" w:left="240" w:rightChars="100" w:right="240"/>
            </w:pPr>
            <w:r>
              <w:rPr>
                <w:rFonts w:hint="eastAsia"/>
                <w:noProof/>
              </w:rPr>
              <w:t>合計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11,283,892,355</w:t>
            </w:r>
          </w:p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83,379,273,168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547,371,167</w:t>
            </w:r>
          </w:p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1,516,669,916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8,167,573,371</w:t>
            </w:r>
          </w:p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67,203,992,063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875,994,801</w:t>
            </w:r>
          </w:p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rFonts w:hint="eastAsia"/>
                <w:b/>
                <w:w w:val="50"/>
              </w:rPr>
              <w:t>－</w:t>
            </w:r>
            <w:r w:rsidRPr="00250BB5">
              <w:rPr>
                <w:b/>
                <w:noProof/>
              </w:rPr>
              <w:t xml:space="preserve"> 875,994,801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3,444,942,618</w:t>
            </w:r>
          </w:p>
          <w:p w:rsidR="009719D9" w:rsidRPr="00250BB5" w:rsidRDefault="009719D9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13,782,616,388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94－110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總統府主管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53,602,126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1,229,131,237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40,241,769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53,602,126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978,017,583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210,871,885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107－110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行政院主管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344,391,186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1,632,726,277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48,883,573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57,585,241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277,497,705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1,255,551,435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4,906,000</w:t>
            </w:r>
          </w:p>
          <w:p w:rsidR="00E2710F" w:rsidRDefault="00250BB5" w:rsidP="00250BB5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</w:rPr>
              <w:t xml:space="preserve"> 4,906,000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22,915,908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314,683,601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108－110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立法院主管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179,795,516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4,703,586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134,359,557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40,732,373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108－110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司法院主管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705,976,361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14,383,540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638,492,762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53,100,059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95－110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考試院主管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636,000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109,807,062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51,218,437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44,895,225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636,000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13,693,400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109－110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監察院主管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745,660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28,576,263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1,113,417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745,660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27,462,846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107－110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內政部主管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302,874,076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1,859,733,726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12,776,537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14,568,428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289,683,629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1,294,019,836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9,159,500</w:t>
            </w:r>
          </w:p>
          <w:p w:rsidR="00E2710F" w:rsidRDefault="00250BB5" w:rsidP="00250BB5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</w:rPr>
              <w:t xml:space="preserve"> 9,159,500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9,573,410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541,985,962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107－110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外交部主管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4,336,845,114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5,870,904,814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370,452,815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563,531,369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2,725,132,292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2,433,145,951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728,489,484</w:t>
            </w:r>
          </w:p>
          <w:p w:rsidR="00E2710F" w:rsidRDefault="00250BB5" w:rsidP="00250BB5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</w:rPr>
              <w:t xml:space="preserve"> 728,489,484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1,969,749,491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2,145,738,010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107－</w:t>
            </w:r>
            <w:r w:rsidRPr="00D10E71">
              <w:rPr>
                <w:noProof/>
              </w:rPr>
              <w:t>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國防部主管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45,049,106,669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196,862,263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41,504,984,807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3,347,259,599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108－110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財政部主管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96,612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710,764,730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8,482,422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96,612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440,736,366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594,331</w:t>
            </w:r>
          </w:p>
          <w:p w:rsidR="00E2710F" w:rsidRDefault="00250BB5" w:rsidP="00250BB5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</w:rPr>
              <w:t xml:space="preserve"> 594,331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594,331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260,951,611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79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107－110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教育部主管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292,889,218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4,206,861,012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24,821,408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50,614,204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219,270,120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2,072,277,553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1,980,000</w:t>
            </w:r>
          </w:p>
          <w:p w:rsidR="00E2710F" w:rsidRDefault="00250BB5" w:rsidP="00250BB5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</w:rPr>
              <w:t xml:space="preserve"> 1,980,000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50,777,690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2,081,989,255</w:t>
            </w:r>
          </w:p>
        </w:tc>
      </w:tr>
    </w:tbl>
    <w:p w:rsidR="00E2710F" w:rsidRPr="00B52B5D" w:rsidRDefault="00E2710F" w:rsidP="00E2710F">
      <w:pPr>
        <w:pStyle w:val="af9"/>
        <w:spacing w:afterLines="50" w:after="180" w:line="240" w:lineRule="auto"/>
        <w:ind w:right="720"/>
        <w:rPr>
          <w:u w:val="single"/>
        </w:rPr>
      </w:pPr>
      <w:r>
        <w:br w:type="page"/>
      </w:r>
      <w:r w:rsidRPr="0036492F">
        <w:rPr>
          <w:rFonts w:hint="eastAsia"/>
          <w:u w:val="single"/>
        </w:rPr>
        <w:lastRenderedPageBreak/>
        <w:t>以</w:t>
      </w:r>
      <w:r w:rsidRPr="00862850">
        <w:rPr>
          <w:rFonts w:ascii="標楷體" w:hint="eastAsia"/>
          <w:u w:val="single"/>
        </w:rPr>
        <w:t>前年度</w:t>
      </w:r>
      <w:r w:rsidRPr="00B52B5D">
        <w:rPr>
          <w:rFonts w:hint="eastAsia"/>
          <w:u w:val="single"/>
        </w:rPr>
        <w:t>歲出</w:t>
      </w:r>
      <w:r>
        <w:rPr>
          <w:rFonts w:ascii="標楷體" w:hAnsi="標楷體" w:hint="eastAsia"/>
          <w:u w:val="single"/>
        </w:rPr>
        <w:t>機關別</w:t>
      </w:r>
      <w:r w:rsidRPr="00B52B5D">
        <w:rPr>
          <w:rFonts w:hint="eastAsia"/>
          <w:u w:val="single"/>
        </w:rPr>
        <w:t>轉入數決算審定表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1026"/>
        <w:gridCol w:w="1167"/>
        <w:gridCol w:w="1167"/>
        <w:gridCol w:w="1483"/>
        <w:gridCol w:w="1484"/>
        <w:gridCol w:w="1386"/>
        <w:gridCol w:w="1479"/>
      </w:tblGrid>
      <w:tr w:rsidR="00E2710F" w:rsidTr="00847E4A">
        <w:trPr>
          <w:cantSplit/>
          <w:trHeight w:val="297"/>
          <w:jc w:val="center"/>
        </w:trPr>
        <w:tc>
          <w:tcPr>
            <w:tcW w:w="105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10F" w:rsidRDefault="00E2710F" w:rsidP="00847E4A">
            <w:pPr>
              <w:pStyle w:val="af0"/>
              <w:ind w:right="240"/>
              <w:rPr>
                <w:sz w:val="18"/>
              </w:rPr>
            </w:pPr>
            <w:r>
              <w:rPr>
                <w:rFonts w:hint="eastAsia"/>
              </w:rPr>
              <w:t>單位</w:t>
            </w:r>
            <w:r>
              <w:t>：</w:t>
            </w:r>
            <w:r>
              <w:rPr>
                <w:rFonts w:hint="eastAsia"/>
              </w:rPr>
              <w:t>新臺幣元</w:t>
            </w:r>
          </w:p>
        </w:tc>
      </w:tr>
      <w:tr w:rsidR="00E2710F" w:rsidTr="00847E4A">
        <w:trPr>
          <w:cantSplit/>
          <w:trHeight w:val="264"/>
          <w:jc w:val="center"/>
        </w:trPr>
        <w:tc>
          <w:tcPr>
            <w:tcW w:w="10500" w:type="dxa"/>
            <w:gridSpan w:val="8"/>
            <w:vMerge/>
            <w:tcBorders>
              <w:top w:val="nil"/>
              <w:left w:val="nil"/>
              <w:right w:val="nil"/>
            </w:tcBorders>
          </w:tcPr>
          <w:p w:rsidR="00E2710F" w:rsidRDefault="00E2710F" w:rsidP="00847E4A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E2710F" w:rsidTr="00847E4A">
        <w:trPr>
          <w:cantSplit/>
          <w:trHeight w:val="89"/>
          <w:jc w:val="center"/>
        </w:trPr>
        <w:tc>
          <w:tcPr>
            <w:tcW w:w="4668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修正數</w:t>
            </w:r>
          </w:p>
        </w:tc>
        <w:tc>
          <w:tcPr>
            <w:tcW w:w="5832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</w:tr>
      <w:tr w:rsidR="00E2710F" w:rsidTr="00847E4A">
        <w:trPr>
          <w:cantSplit/>
          <w:trHeight w:val="155"/>
          <w:jc w:val="center"/>
        </w:trPr>
        <w:tc>
          <w:tcPr>
            <w:tcW w:w="1308" w:type="dxa"/>
            <w:tcBorders>
              <w:left w:val="nil"/>
              <w:bottom w:val="single" w:sz="12" w:space="0" w:color="auto"/>
            </w:tcBorders>
            <w:vAlign w:val="center"/>
          </w:tcPr>
          <w:p w:rsidR="00E2710F" w:rsidRPr="00B972AE" w:rsidRDefault="00E2710F" w:rsidP="00133001">
            <w:pPr>
              <w:pStyle w:val="af5"/>
              <w:ind w:leftChars="0" w:left="0" w:rightChars="0" w:right="0"/>
              <w:rPr>
                <w:w w:val="95"/>
              </w:rPr>
            </w:pPr>
            <w:r w:rsidRPr="00B972AE">
              <w:rPr>
                <w:rFonts w:hint="eastAsia"/>
                <w:w w:val="95"/>
              </w:rPr>
              <w:t>減免（註銷）數</w:t>
            </w:r>
          </w:p>
        </w:tc>
        <w:tc>
          <w:tcPr>
            <w:tcW w:w="1026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167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167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Chars="0" w:left="0" w:right="72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:rsidR="00E2710F" w:rsidRPr="00D57917" w:rsidRDefault="00E2710F" w:rsidP="00D57917">
            <w:pPr>
              <w:pStyle w:val="af5"/>
              <w:ind w:left="72" w:right="72"/>
              <w:rPr>
                <w:spacing w:val="-6"/>
              </w:rPr>
            </w:pPr>
            <w:r w:rsidRPr="00D57917">
              <w:rPr>
                <w:rFonts w:hint="eastAsia"/>
                <w:spacing w:val="-6"/>
              </w:rPr>
              <w:t>減免（註銷）數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386" w:type="dxa"/>
            <w:tcBorders>
              <w:bottom w:val="single" w:sz="12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479" w:type="dxa"/>
            <w:tcBorders>
              <w:bottom w:val="single" w:sz="12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</w:tr>
      <w:tr w:rsidR="00E2710F" w:rsidTr="00847E4A">
        <w:trPr>
          <w:cantSplit/>
          <w:trHeight w:val="77"/>
          <w:jc w:val="center"/>
        </w:trPr>
        <w:tc>
          <w:tcPr>
            <w:tcW w:w="1308" w:type="dxa"/>
            <w:tcBorders>
              <w:top w:val="single" w:sz="12" w:space="0" w:color="auto"/>
              <w:left w:val="nil"/>
            </w:tcBorders>
            <w:vAlign w:val="center"/>
          </w:tcPr>
          <w:p w:rsidR="00E2710F" w:rsidRDefault="00E2710F" w:rsidP="00133001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026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Chars="0" w:left="0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83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386" w:type="dxa"/>
            <w:tcBorders>
              <w:top w:val="single" w:sz="12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79" w:type="dxa"/>
            <w:tcBorders>
              <w:top w:val="single" w:sz="12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</w:tr>
      <w:tr w:rsidR="00E2710F" w:rsidTr="00847E4A">
        <w:trPr>
          <w:cantSplit/>
          <w:trHeight w:val="77"/>
          <w:jc w:val="center"/>
        </w:trPr>
        <w:tc>
          <w:tcPr>
            <w:tcW w:w="1308" w:type="dxa"/>
            <w:tcBorders>
              <w:left w:val="nil"/>
              <w:bottom w:val="single" w:sz="4" w:space="0" w:color="auto"/>
            </w:tcBorders>
            <w:vAlign w:val="center"/>
          </w:tcPr>
          <w:p w:rsidR="00E2710F" w:rsidRDefault="00E2710F" w:rsidP="00133001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Chars="0" w:left="0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79" w:type="dxa"/>
            <w:tcBorders>
              <w:bottom w:val="single" w:sz="4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</w:tr>
      <w:tr w:rsidR="00E2710F" w:rsidRPr="001070C0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399,820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Pr="00250BB5" w:rsidRDefault="00250BB5" w:rsidP="00250BB5">
            <w:pPr>
              <w:pStyle w:val="30"/>
              <w:rPr>
                <w:b/>
              </w:rPr>
            </w:pPr>
            <w:r w:rsidRPr="00250BB5">
              <w:rPr>
                <w:rFonts w:hint="eastAsia"/>
                <w:b/>
                <w:w w:val="50"/>
              </w:rPr>
              <w:t>－</w:t>
            </w:r>
            <w:r w:rsidR="00E2710F" w:rsidRPr="00250BB5">
              <w:rPr>
                <w:b/>
                <w:noProof/>
              </w:rPr>
              <w:t xml:space="preserve"> 399,820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2,064,440,903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75,371,165,614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  <w:spacing w:val="-8"/>
              </w:rPr>
            </w:pPr>
            <w:r w:rsidRPr="00250BB5">
              <w:rPr>
                <w:rFonts w:hint="eastAsia"/>
                <w:b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17,227,559,006</w:t>
            </w:r>
          </w:p>
        </w:tc>
      </w:tr>
      <w:tr w:rsidR="00E2710F" w:rsidRPr="001070C0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399,820</w:t>
            </w:r>
          </w:p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Pr="00250BB5" w:rsidRDefault="00250BB5" w:rsidP="00250BB5">
            <w:pPr>
              <w:pStyle w:val="30"/>
              <w:rPr>
                <w:b/>
              </w:rPr>
            </w:pPr>
            <w:r w:rsidRPr="00250BB5">
              <w:rPr>
                <w:rFonts w:hint="eastAsia"/>
                <w:b/>
                <w:w w:val="50"/>
              </w:rPr>
              <w:t>－</w:t>
            </w:r>
            <w:r w:rsidR="00E2710F" w:rsidRPr="00250BB5">
              <w:rPr>
                <w:b/>
                <w:noProof/>
              </w:rPr>
              <w:t xml:space="preserve"> 399,820</w:t>
            </w:r>
          </w:p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rFonts w:hint="eastAsia"/>
                <w:b/>
                <w:noProof/>
              </w:rPr>
              <w:t>－</w:t>
            </w:r>
          </w:p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rFonts w:hint="eastAsia"/>
                <w:b/>
                <w:noProof/>
              </w:rPr>
              <w:t>－</w:t>
            </w:r>
          </w:p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547,770,987</w:t>
            </w:r>
          </w:p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1,516,669,916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8,167,173,551</w:t>
            </w:r>
          </w:p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67,203,992,063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  <w:spacing w:val="-8"/>
              </w:rPr>
            </w:pPr>
            <w:r w:rsidRPr="00250BB5">
              <w:rPr>
                <w:b/>
                <w:noProof/>
                <w:spacing w:val="-8"/>
              </w:rPr>
              <w:t>875,994,801</w:t>
            </w:r>
          </w:p>
          <w:p w:rsidR="00E2710F" w:rsidRPr="00250BB5" w:rsidRDefault="00250BB5" w:rsidP="00250BB5">
            <w:pPr>
              <w:pStyle w:val="30"/>
              <w:rPr>
                <w:b/>
                <w:spacing w:val="-8"/>
              </w:rPr>
            </w:pPr>
            <w:r w:rsidRPr="00250BB5">
              <w:rPr>
                <w:rFonts w:hint="eastAsia"/>
                <w:b/>
                <w:w w:val="50"/>
              </w:rPr>
              <w:t>－</w:t>
            </w:r>
            <w:r w:rsidR="00E2710F" w:rsidRPr="00250BB5">
              <w:rPr>
                <w:b/>
                <w:noProof/>
                <w:spacing w:val="-8"/>
              </w:rPr>
              <w:t xml:space="preserve"> 875,994,801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3,444,942,618</w:t>
            </w:r>
          </w:p>
          <w:p w:rsidR="00E2710F" w:rsidRPr="00250BB5" w:rsidRDefault="00E2710F" w:rsidP="00250BB5">
            <w:pPr>
              <w:pStyle w:val="30"/>
              <w:rPr>
                <w:b/>
              </w:rPr>
            </w:pPr>
            <w:r w:rsidRPr="00250BB5">
              <w:rPr>
                <w:b/>
                <w:noProof/>
              </w:rPr>
              <w:t>13,782,616,388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40,241,769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53,602,126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978,017,583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210,871,885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399,820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250BB5" w:rsidP="00250BB5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</w:rPr>
              <w:t xml:space="preserve"> 399,820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49,283,393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57,585,241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277,097,885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1,255,551,435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noProof/>
                <w:spacing w:val="-8"/>
              </w:rPr>
              <w:t>4,906,000</w:t>
            </w:r>
          </w:p>
          <w:p w:rsidR="00E2710F" w:rsidRPr="00F64682" w:rsidRDefault="00250BB5" w:rsidP="00250BB5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  <w:spacing w:val="-8"/>
              </w:rPr>
              <w:t xml:space="preserve"> 4,906,000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22,915,908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314,683,601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4,703,586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134,359,557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40,732,373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14,383,540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638,492,762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53,100,059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51,218,437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44,895,225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636,000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13,693,400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1,113,417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745,660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27,462,846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12,776,537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14,568,428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289,683,629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1,294,019,836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noProof/>
                <w:spacing w:val="-8"/>
              </w:rPr>
              <w:t>9,159,500</w:t>
            </w:r>
          </w:p>
          <w:p w:rsidR="00E2710F" w:rsidRPr="00F64682" w:rsidRDefault="00250BB5" w:rsidP="00250BB5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  <w:spacing w:val="-8"/>
              </w:rPr>
              <w:t xml:space="preserve"> 9,159,500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9,573,410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541,985,962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370,452,815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563,531,369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2,725,132,292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2,433,145,951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noProof/>
                <w:spacing w:val="-8"/>
              </w:rPr>
              <w:t>728,489,484</w:t>
            </w:r>
          </w:p>
          <w:p w:rsidR="00E2710F" w:rsidRPr="00F64682" w:rsidRDefault="00250BB5" w:rsidP="00250BB5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  <w:spacing w:val="-8"/>
              </w:rPr>
              <w:t xml:space="preserve"> 728,489,484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1,969,749,491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2,145,738,010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196,862,263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41,504,984,807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3,347,259,599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8,482,422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96,612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440,736,366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noProof/>
                <w:spacing w:val="-8"/>
              </w:rPr>
              <w:t>594,331</w:t>
            </w:r>
          </w:p>
          <w:p w:rsidR="00E2710F" w:rsidRPr="00F64682" w:rsidRDefault="00250BB5" w:rsidP="00250BB5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  <w:spacing w:val="-8"/>
              </w:rPr>
              <w:t xml:space="preserve"> 594,331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594,331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260,951,611</w:t>
            </w:r>
          </w:p>
        </w:tc>
      </w:tr>
      <w:tr w:rsidR="00E2710F" w:rsidTr="00250BB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79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24,821,408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50,614,204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219,270,120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2,072,277,553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  <w:rPr>
                <w:spacing w:val="-8"/>
              </w:rPr>
            </w:pPr>
            <w:r w:rsidRPr="00D10E71">
              <w:rPr>
                <w:noProof/>
                <w:spacing w:val="-8"/>
              </w:rPr>
              <w:t>1,980,000</w:t>
            </w:r>
          </w:p>
          <w:p w:rsidR="00E2710F" w:rsidRPr="00F64682" w:rsidRDefault="00250BB5" w:rsidP="00250BB5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  <w:spacing w:val="-8"/>
              </w:rPr>
              <w:t xml:space="preserve"> 1,980,000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50,777,690</w:t>
            </w:r>
          </w:p>
          <w:p w:rsidR="00E2710F" w:rsidRDefault="00E2710F" w:rsidP="00250BB5">
            <w:pPr>
              <w:pStyle w:val="30"/>
            </w:pPr>
            <w:r w:rsidRPr="00D10E71">
              <w:rPr>
                <w:noProof/>
              </w:rPr>
              <w:t>2,081,989,255</w:t>
            </w:r>
          </w:p>
        </w:tc>
      </w:tr>
    </w:tbl>
    <w:p w:rsidR="00E2710F" w:rsidRPr="006F161D" w:rsidRDefault="00E2710F" w:rsidP="00E2710F">
      <w:pPr>
        <w:pStyle w:val="af9"/>
        <w:spacing w:afterLines="50" w:after="180" w:line="240" w:lineRule="auto"/>
        <w:jc w:val="right"/>
        <w:rPr>
          <w:u w:val="single"/>
        </w:rPr>
      </w:pPr>
      <w:r>
        <w:br w:type="page"/>
      </w:r>
      <w:r>
        <w:rPr>
          <w:rFonts w:ascii="標楷體" w:hAnsi="標楷體" w:hint="eastAsia"/>
          <w:u w:val="single"/>
        </w:rPr>
        <w:lastRenderedPageBreak/>
        <w:t>拾柒</w:t>
      </w:r>
      <w:r w:rsidRPr="006F161D">
        <w:rPr>
          <w:u w:val="single"/>
        </w:rPr>
        <w:t>、</w:t>
      </w:r>
      <w:r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111</w:t>
      </w:r>
      <w:proofErr w:type="gramEnd"/>
      <w:r w:rsidRPr="006F161D">
        <w:rPr>
          <w:rFonts w:hint="eastAsia"/>
          <w:u w:val="single"/>
        </w:rPr>
        <w:t>年度</w:t>
      </w:r>
      <w:r w:rsidRPr="00862850">
        <w:rPr>
          <w:rFonts w:ascii="標楷體" w:hint="eastAsia"/>
          <w:u w:val="single"/>
        </w:rPr>
        <w:t>中央政府總決算</w:t>
      </w:r>
    </w:p>
    <w:tbl>
      <w:tblPr>
        <w:tblW w:w="10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"/>
        <w:gridCol w:w="253"/>
        <w:gridCol w:w="2195"/>
        <w:gridCol w:w="1538"/>
        <w:gridCol w:w="1409"/>
        <w:gridCol w:w="1512"/>
        <w:gridCol w:w="1580"/>
        <w:gridCol w:w="1498"/>
      </w:tblGrid>
      <w:tr w:rsidR="00E2710F" w:rsidTr="00847E4A">
        <w:trPr>
          <w:cantSplit/>
          <w:trHeight w:val="284"/>
          <w:jc w:val="center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E2710F" w:rsidRPr="006F161D" w:rsidRDefault="00E2710F" w:rsidP="00847E4A">
            <w:pPr>
              <w:rPr>
                <w:rFonts w:eastAsia="標楷體"/>
                <w:sz w:val="20"/>
              </w:rPr>
            </w:pPr>
            <w:r w:rsidRPr="006F161D"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998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710F" w:rsidRPr="006F161D" w:rsidRDefault="00E2710F" w:rsidP="00847E4A">
            <w:pPr>
              <w:ind w:left="-42" w:right="80"/>
              <w:rPr>
                <w:rFonts w:eastAsia="標楷體"/>
                <w:sz w:val="20"/>
              </w:rPr>
            </w:pPr>
            <w:r w:rsidRPr="006F161D">
              <w:rPr>
                <w:rFonts w:eastAsia="標楷體" w:hint="eastAsia"/>
                <w:sz w:val="20"/>
              </w:rPr>
              <w:t>門</w:t>
            </w:r>
            <w:proofErr w:type="gramStart"/>
            <w:r w:rsidRPr="006F161D">
              <w:rPr>
                <w:rFonts w:eastAsia="標楷體" w:hint="eastAsia"/>
                <w:sz w:val="20"/>
              </w:rPr>
              <w:t>併</w:t>
            </w:r>
            <w:proofErr w:type="gramEnd"/>
            <w:r w:rsidRPr="006F161D">
              <w:rPr>
                <w:rFonts w:eastAsia="標楷體" w:hint="eastAsia"/>
                <w:sz w:val="20"/>
              </w:rPr>
              <w:t>計</w:t>
            </w:r>
          </w:p>
        </w:tc>
      </w:tr>
      <w:tr w:rsidR="00E2710F" w:rsidTr="00847E4A">
        <w:trPr>
          <w:cantSplit/>
          <w:trHeight w:val="165"/>
          <w:jc w:val="center"/>
        </w:trPr>
        <w:tc>
          <w:tcPr>
            <w:tcW w:w="493" w:type="dxa"/>
            <w:tcBorders>
              <w:top w:val="nil"/>
              <w:left w:val="nil"/>
              <w:right w:val="nil"/>
            </w:tcBorders>
          </w:tcPr>
          <w:p w:rsidR="00E2710F" w:rsidRPr="006F161D" w:rsidRDefault="00E2710F" w:rsidP="00847E4A">
            <w:pPr>
              <w:rPr>
                <w:rFonts w:eastAsia="標楷體"/>
                <w:sz w:val="20"/>
              </w:rPr>
            </w:pPr>
            <w:r w:rsidRPr="006F161D"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9985" w:type="dxa"/>
            <w:gridSpan w:val="7"/>
            <w:vMerge/>
            <w:tcBorders>
              <w:top w:val="nil"/>
              <w:left w:val="nil"/>
              <w:right w:val="nil"/>
            </w:tcBorders>
          </w:tcPr>
          <w:p w:rsidR="00E2710F" w:rsidRDefault="00E2710F" w:rsidP="00847E4A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E2710F" w:rsidTr="00847E4A">
        <w:trPr>
          <w:cantSplit/>
          <w:trHeight w:val="156"/>
          <w:jc w:val="center"/>
        </w:trPr>
        <w:tc>
          <w:tcPr>
            <w:tcW w:w="746" w:type="dxa"/>
            <w:gridSpan w:val="2"/>
            <w:vMerge w:val="restart"/>
            <w:tcBorders>
              <w:left w:val="nil"/>
            </w:tcBorders>
            <w:vAlign w:val="center"/>
          </w:tcPr>
          <w:p w:rsidR="00E2710F" w:rsidRDefault="00E2710F" w:rsidP="00847E4A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年度別</w:t>
            </w:r>
          </w:p>
        </w:tc>
        <w:tc>
          <w:tcPr>
            <w:tcW w:w="2195" w:type="dxa"/>
            <w:vMerge w:val="restart"/>
            <w:tcBorders>
              <w:lef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科目名稱</w:t>
            </w:r>
          </w:p>
        </w:tc>
        <w:tc>
          <w:tcPr>
            <w:tcW w:w="1538" w:type="dxa"/>
            <w:vMerge w:val="restart"/>
            <w:vAlign w:val="center"/>
          </w:tcPr>
          <w:p w:rsidR="00E2710F" w:rsidRDefault="00E2710F" w:rsidP="00847E4A">
            <w:pPr>
              <w:pStyle w:val="af5"/>
              <w:ind w:left="72" w:right="72"/>
              <w:rPr>
                <w:spacing w:val="-4"/>
              </w:rPr>
            </w:pPr>
            <w:r>
              <w:rPr>
                <w:rFonts w:hint="eastAsia"/>
                <w:spacing w:val="-4"/>
              </w:rPr>
              <w:t>以前年度</w:t>
            </w:r>
            <w:r>
              <w:rPr>
                <w:spacing w:val="-4"/>
              </w:rPr>
              <w:br/>
            </w:r>
            <w:r>
              <w:rPr>
                <w:rFonts w:hint="eastAsia"/>
                <w:spacing w:val="-4"/>
              </w:rPr>
              <w:t>轉入數</w:t>
            </w:r>
          </w:p>
        </w:tc>
        <w:tc>
          <w:tcPr>
            <w:tcW w:w="5999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決算數</w:t>
            </w:r>
          </w:p>
        </w:tc>
      </w:tr>
      <w:tr w:rsidR="00E2710F" w:rsidTr="00847E4A">
        <w:trPr>
          <w:cantSplit/>
          <w:trHeight w:val="158"/>
          <w:jc w:val="center"/>
        </w:trPr>
        <w:tc>
          <w:tcPr>
            <w:tcW w:w="746" w:type="dxa"/>
            <w:gridSpan w:val="2"/>
            <w:vMerge/>
            <w:tcBorders>
              <w:lef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2195" w:type="dxa"/>
            <w:vMerge/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1538" w:type="dxa"/>
            <w:vMerge/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1409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Chars="4" w:left="10" w:rightChars="5" w:right="12"/>
            </w:pPr>
            <w:r>
              <w:rPr>
                <w:rFonts w:hint="eastAsia"/>
              </w:rPr>
              <w:t>減免</w:t>
            </w:r>
            <w:r w:rsidRPr="00C7272C">
              <w:rPr>
                <w:rFonts w:hint="eastAsia"/>
              </w:rPr>
              <w:t>（註銷）</w:t>
            </w:r>
            <w:r>
              <w:rPr>
                <w:rFonts w:hint="eastAsia"/>
              </w:rPr>
              <w:t>數</w:t>
            </w:r>
          </w:p>
        </w:tc>
        <w:tc>
          <w:tcPr>
            <w:tcW w:w="1512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580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4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</w:tr>
      <w:tr w:rsidR="00E2710F" w:rsidTr="00847E4A">
        <w:trPr>
          <w:cantSplit/>
          <w:trHeight w:val="76"/>
          <w:jc w:val="center"/>
        </w:trPr>
        <w:tc>
          <w:tcPr>
            <w:tcW w:w="746" w:type="dxa"/>
            <w:gridSpan w:val="2"/>
            <w:vMerge/>
            <w:tcBorders>
              <w:lef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2195" w:type="dxa"/>
            <w:vMerge/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1538" w:type="dxa"/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09" w:type="dxa"/>
            <w:tcBorders>
              <w:top w:val="single" w:sz="12" w:space="0" w:color="auto"/>
            </w:tcBorders>
            <w:vAlign w:val="center"/>
          </w:tcPr>
          <w:p w:rsidR="00E2710F" w:rsidRDefault="00E2710F" w:rsidP="00D57917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512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580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</w:tr>
      <w:tr w:rsidR="00E2710F" w:rsidTr="00847E4A">
        <w:trPr>
          <w:cantSplit/>
          <w:trHeight w:val="76"/>
          <w:jc w:val="center"/>
        </w:trPr>
        <w:tc>
          <w:tcPr>
            <w:tcW w:w="746" w:type="dxa"/>
            <w:gridSpan w:val="2"/>
            <w:vMerge/>
            <w:tcBorders>
              <w:lef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2195" w:type="dxa"/>
            <w:vMerge/>
            <w:vAlign w:val="center"/>
          </w:tcPr>
          <w:p w:rsidR="00E2710F" w:rsidRDefault="00E2710F" w:rsidP="00847E4A">
            <w:pPr>
              <w:pStyle w:val="af5"/>
              <w:ind w:left="72" w:right="72"/>
            </w:pPr>
          </w:p>
        </w:tc>
        <w:tc>
          <w:tcPr>
            <w:tcW w:w="1538" w:type="dxa"/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09" w:type="dxa"/>
            <w:vAlign w:val="center"/>
          </w:tcPr>
          <w:p w:rsidR="00E2710F" w:rsidRDefault="00E2710F" w:rsidP="00D57917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12" w:type="dxa"/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580" w:type="dxa"/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98" w:type="dxa"/>
            <w:tcBorders>
              <w:right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109－110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法務部主管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128,719,799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589,967,684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2,070,719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128,719,799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572,180,520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15,716,445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107－110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經濟部主管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2,242,829,978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638,585,355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48,899,921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24,616,492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2,042,615,878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419,554,934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151,314,179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194,413,929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94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106－110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交通部主管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807,891,261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11,640,297,039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12,509,587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139,573,717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462,731,603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9,033,179,678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332,650,071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2,467,543,644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109－110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勞動部主管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301,361,206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289,183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256,168,913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44,903,110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noProof/>
              </w:rPr>
              <w:t>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僑務委員會主管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574,560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574,560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107－110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原子能委員會主管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4,880,791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184,218,321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736,279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4,880,791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52,169,807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131,312,235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107－110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農業委員會主管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1,392,479,248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2,850,761,584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4,894,030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86,302,441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902,687,603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2,259,934,287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50,564,096</w:t>
            </w:r>
          </w:p>
          <w:p w:rsidR="00E2710F" w:rsidRDefault="00250BB5" w:rsidP="0054364D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</w:rPr>
              <w:t xml:space="preserve"> 50,564,096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535,461,711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453,960,760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107－110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衛生福利部主管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1,142,333,940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57,345,995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835,135,503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249,852,442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107－110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環境保護署主管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765,346,902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317,530,866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24,131,680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16,236,253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568,441,153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266,949,478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2,899,922</w:t>
            </w:r>
          </w:p>
          <w:p w:rsidR="00E2710F" w:rsidRDefault="00250BB5" w:rsidP="0054364D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</w:rPr>
              <w:t xml:space="preserve"> 2,899,922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175,673,991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31,445,213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107－110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文化部主管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50,730,257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2,151,834,132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1,616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134,107,414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49,602,755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1,413,698,305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2,679,041</w:t>
            </w:r>
          </w:p>
          <w:p w:rsidR="00E2710F" w:rsidRDefault="00250BB5" w:rsidP="0054364D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</w:rPr>
              <w:t xml:space="preserve"> 2,679,041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3,804,927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601,349,372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108－110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科技部</w:t>
            </w:r>
          </w:p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pacing w:val="-20"/>
                <w:sz w:val="20"/>
                <w:szCs w:val="20"/>
              </w:rPr>
            </w:pPr>
            <w:r w:rsidRPr="0054364D">
              <w:rPr>
                <w:rFonts w:hint="eastAsia"/>
                <w:noProof/>
                <w:spacing w:val="-20"/>
                <w:sz w:val="20"/>
                <w:szCs w:val="20"/>
              </w:rPr>
              <w:t>(</w:t>
            </w:r>
            <w:r w:rsidRPr="0054364D">
              <w:rPr>
                <w:rFonts w:hint="eastAsia"/>
                <w:noProof/>
                <w:spacing w:val="-20"/>
                <w:sz w:val="20"/>
                <w:szCs w:val="20"/>
              </w:rPr>
              <w:t>國家科學及技術委員會</w:t>
            </w:r>
            <w:r w:rsidRPr="0054364D">
              <w:rPr>
                <w:rFonts w:hint="eastAsia"/>
                <w:noProof/>
                <w:spacing w:val="-20"/>
                <w:sz w:val="20"/>
                <w:szCs w:val="20"/>
              </w:rPr>
              <w:t>)</w:t>
            </w:r>
            <w:r w:rsidRPr="0054364D">
              <w:rPr>
                <w:rFonts w:hint="eastAsia"/>
                <w:noProof/>
                <w:spacing w:val="-20"/>
                <w:sz w:val="20"/>
                <w:szCs w:val="20"/>
              </w:rPr>
              <w:t>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1,458,219,713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46,807,361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895,604,286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515,808,066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noProof/>
              </w:rPr>
              <w:t>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pacing w:val="-14"/>
                <w:sz w:val="20"/>
                <w:szCs w:val="20"/>
              </w:rPr>
            </w:pPr>
            <w:r w:rsidRPr="0054364D">
              <w:rPr>
                <w:rFonts w:hint="eastAsia"/>
                <w:noProof/>
                <w:spacing w:val="-14"/>
                <w:sz w:val="20"/>
                <w:szCs w:val="20"/>
              </w:rPr>
              <w:t>金融監督管理委員會主管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9,199,570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9,199,570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E2710F" w:rsidRDefault="00E2710F" w:rsidP="00847E4A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109－110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E2710F" w:rsidRPr="0054364D" w:rsidRDefault="00E2710F" w:rsidP="00847E4A">
            <w:pPr>
              <w:pStyle w:val="1-31"/>
              <w:ind w:firstLineChars="0" w:firstLine="0"/>
              <w:rPr>
                <w:noProof/>
                <w:sz w:val="20"/>
                <w:szCs w:val="20"/>
              </w:rPr>
            </w:pPr>
            <w:r w:rsidRPr="0054364D">
              <w:rPr>
                <w:rFonts w:hint="eastAsia"/>
                <w:noProof/>
                <w:sz w:val="20"/>
                <w:szCs w:val="20"/>
              </w:rPr>
              <w:t>海洋委員會主管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182,712,049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400,504,476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4,701,286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65,643,567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297,273,031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74,722,427</w:t>
            </w:r>
          </w:p>
          <w:p w:rsidR="00E2710F" w:rsidRDefault="00250BB5" w:rsidP="0054364D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</w:rPr>
              <w:t xml:space="preserve"> 74,722,427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191,790,909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23,807,732</w:t>
            </w:r>
          </w:p>
        </w:tc>
      </w:tr>
      <w:tr w:rsidR="005A01CE" w:rsidTr="0054364D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746" w:type="dxa"/>
            <w:gridSpan w:val="2"/>
            <w:shd w:val="clear" w:color="auto" w:fill="auto"/>
            <w:vAlign w:val="center"/>
          </w:tcPr>
          <w:p w:rsidR="005A01CE" w:rsidRDefault="005A01CE" w:rsidP="00391380">
            <w:pPr>
              <w:pStyle w:val="30"/>
              <w:jc w:val="center"/>
            </w:pPr>
            <w:r w:rsidRPr="00D10E71">
              <w:rPr>
                <w:rFonts w:hint="eastAsia"/>
                <w:noProof/>
              </w:rPr>
              <w:t>109－110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5A01CE" w:rsidRPr="0054364D" w:rsidRDefault="005A01CE" w:rsidP="00391380">
            <w:pPr>
              <w:pStyle w:val="1-31"/>
              <w:ind w:firstLineChars="0" w:firstLine="0"/>
              <w:rPr>
                <w:noProof/>
                <w:spacing w:val="-24"/>
                <w:sz w:val="20"/>
                <w:szCs w:val="20"/>
              </w:rPr>
            </w:pPr>
            <w:r w:rsidRPr="0054364D">
              <w:rPr>
                <w:rFonts w:hint="eastAsia"/>
                <w:noProof/>
                <w:spacing w:val="-24"/>
                <w:sz w:val="20"/>
                <w:szCs w:val="20"/>
              </w:rPr>
              <w:t>國軍退除役官兵輔導委員會主管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</w:pPr>
            <w:r w:rsidRPr="00D10E71">
              <w:rPr>
                <w:noProof/>
              </w:rPr>
              <w:t>376,222,078</w:t>
            </w:r>
          </w:p>
          <w:p w:rsidR="005A01CE" w:rsidRDefault="005A01CE" w:rsidP="0054364D">
            <w:pPr>
              <w:pStyle w:val="30"/>
            </w:pPr>
            <w:r w:rsidRPr="00D10E71">
              <w:rPr>
                <w:noProof/>
              </w:rPr>
              <w:t>110,501,055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5A01CE" w:rsidRDefault="005A01CE" w:rsidP="0054364D">
            <w:pPr>
              <w:pStyle w:val="30"/>
            </w:pPr>
            <w:r w:rsidRPr="00D10E71">
              <w:rPr>
                <w:noProof/>
              </w:rPr>
              <w:t>3,540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</w:pPr>
            <w:r w:rsidRPr="00D10E71">
              <w:rPr>
                <w:noProof/>
              </w:rPr>
              <w:t>376,222,078</w:t>
            </w:r>
          </w:p>
          <w:p w:rsidR="005A01CE" w:rsidRDefault="005A01CE" w:rsidP="0054364D">
            <w:pPr>
              <w:pStyle w:val="30"/>
            </w:pPr>
            <w:r w:rsidRPr="00D10E71">
              <w:rPr>
                <w:noProof/>
              </w:rPr>
              <w:t>68,999,830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5A01CE" w:rsidRDefault="005A01CE" w:rsidP="0054364D">
            <w:pPr>
              <w:pStyle w:val="30"/>
            </w:pPr>
            <w:r w:rsidRPr="00D10E71">
              <w:rPr>
                <w:noProof/>
              </w:rPr>
              <w:t>41,497,685</w:t>
            </w:r>
          </w:p>
        </w:tc>
      </w:tr>
    </w:tbl>
    <w:p w:rsidR="00E2710F" w:rsidRPr="00B52B5D" w:rsidRDefault="00E2710F" w:rsidP="00E2710F">
      <w:pPr>
        <w:pStyle w:val="af9"/>
        <w:spacing w:afterLines="50" w:after="180" w:line="240" w:lineRule="auto"/>
        <w:ind w:right="720"/>
        <w:rPr>
          <w:u w:val="single"/>
        </w:rPr>
      </w:pPr>
      <w:r>
        <w:br w:type="page"/>
      </w:r>
      <w:r w:rsidRPr="0036492F">
        <w:rPr>
          <w:rFonts w:hint="eastAsia"/>
          <w:u w:val="single"/>
        </w:rPr>
        <w:lastRenderedPageBreak/>
        <w:t>以</w:t>
      </w:r>
      <w:r w:rsidRPr="00862850">
        <w:rPr>
          <w:rFonts w:ascii="標楷體" w:hint="eastAsia"/>
          <w:u w:val="single"/>
        </w:rPr>
        <w:t>前年度</w:t>
      </w:r>
      <w:r w:rsidRPr="00B52B5D">
        <w:rPr>
          <w:rFonts w:hint="eastAsia"/>
          <w:u w:val="single"/>
        </w:rPr>
        <w:t>歲出</w:t>
      </w:r>
      <w:r>
        <w:rPr>
          <w:rFonts w:ascii="標楷體" w:hAnsi="標楷體" w:hint="eastAsia"/>
          <w:u w:val="single"/>
        </w:rPr>
        <w:t>機關別</w:t>
      </w:r>
      <w:r w:rsidRPr="00B52B5D">
        <w:rPr>
          <w:rFonts w:hint="eastAsia"/>
          <w:u w:val="single"/>
        </w:rPr>
        <w:t>轉入數決算審定表</w:t>
      </w:r>
      <w:r w:rsidR="001655C9" w:rsidRPr="001655C9">
        <w:rPr>
          <w:rFonts w:hint="eastAsia"/>
          <w:b w:val="0"/>
          <w:sz w:val="24"/>
          <w:szCs w:val="24"/>
        </w:rPr>
        <w:t>（續）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1026"/>
        <w:gridCol w:w="1167"/>
        <w:gridCol w:w="1167"/>
        <w:gridCol w:w="1483"/>
        <w:gridCol w:w="1484"/>
        <w:gridCol w:w="1386"/>
        <w:gridCol w:w="1479"/>
      </w:tblGrid>
      <w:tr w:rsidR="00E2710F" w:rsidTr="00847E4A">
        <w:trPr>
          <w:cantSplit/>
          <w:trHeight w:val="297"/>
          <w:jc w:val="center"/>
        </w:trPr>
        <w:tc>
          <w:tcPr>
            <w:tcW w:w="105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10F" w:rsidRDefault="00E2710F" w:rsidP="00847E4A">
            <w:pPr>
              <w:pStyle w:val="af0"/>
              <w:ind w:right="240"/>
              <w:rPr>
                <w:sz w:val="18"/>
              </w:rPr>
            </w:pPr>
            <w:r>
              <w:rPr>
                <w:rFonts w:hint="eastAsia"/>
              </w:rPr>
              <w:t>單位</w:t>
            </w:r>
            <w:r>
              <w:t>：</w:t>
            </w:r>
            <w:r>
              <w:rPr>
                <w:rFonts w:hint="eastAsia"/>
              </w:rPr>
              <w:t>新臺幣元</w:t>
            </w:r>
          </w:p>
        </w:tc>
      </w:tr>
      <w:tr w:rsidR="00E2710F" w:rsidTr="00847E4A">
        <w:trPr>
          <w:cantSplit/>
          <w:trHeight w:val="264"/>
          <w:jc w:val="center"/>
        </w:trPr>
        <w:tc>
          <w:tcPr>
            <w:tcW w:w="10500" w:type="dxa"/>
            <w:gridSpan w:val="8"/>
            <w:vMerge/>
            <w:tcBorders>
              <w:top w:val="nil"/>
              <w:left w:val="nil"/>
              <w:right w:val="nil"/>
            </w:tcBorders>
          </w:tcPr>
          <w:p w:rsidR="00E2710F" w:rsidRDefault="00E2710F" w:rsidP="00847E4A">
            <w:pPr>
              <w:ind w:right="-186"/>
              <w:jc w:val="right"/>
              <w:rPr>
                <w:rFonts w:eastAsia="標楷體"/>
                <w:sz w:val="18"/>
              </w:rPr>
            </w:pPr>
          </w:p>
        </w:tc>
      </w:tr>
      <w:tr w:rsidR="00E2710F" w:rsidTr="00847E4A">
        <w:trPr>
          <w:cantSplit/>
          <w:trHeight w:val="89"/>
          <w:jc w:val="center"/>
        </w:trPr>
        <w:tc>
          <w:tcPr>
            <w:tcW w:w="4668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修正數</w:t>
            </w:r>
          </w:p>
        </w:tc>
        <w:tc>
          <w:tcPr>
            <w:tcW w:w="5832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</w:tr>
      <w:tr w:rsidR="00E2710F" w:rsidTr="00847E4A">
        <w:trPr>
          <w:cantSplit/>
          <w:trHeight w:val="155"/>
          <w:jc w:val="center"/>
        </w:trPr>
        <w:tc>
          <w:tcPr>
            <w:tcW w:w="1308" w:type="dxa"/>
            <w:tcBorders>
              <w:left w:val="nil"/>
              <w:bottom w:val="single" w:sz="12" w:space="0" w:color="auto"/>
            </w:tcBorders>
            <w:vAlign w:val="center"/>
          </w:tcPr>
          <w:p w:rsidR="00E2710F" w:rsidRPr="00B972AE" w:rsidRDefault="00E2710F" w:rsidP="00847E4A">
            <w:pPr>
              <w:pStyle w:val="af5"/>
              <w:ind w:leftChars="-3" w:left="-7" w:rightChars="0" w:right="14"/>
              <w:rPr>
                <w:w w:val="95"/>
              </w:rPr>
            </w:pPr>
            <w:r w:rsidRPr="00B972AE">
              <w:rPr>
                <w:rFonts w:hint="eastAsia"/>
                <w:w w:val="95"/>
              </w:rPr>
              <w:t>減免（註銷）數</w:t>
            </w:r>
          </w:p>
        </w:tc>
        <w:tc>
          <w:tcPr>
            <w:tcW w:w="1026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167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167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Chars="0" w:left="0" w:right="72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  <w:tc>
          <w:tcPr>
            <w:tcW w:w="1483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Chars="0" w:left="0" w:rightChars="11" w:right="26"/>
            </w:pPr>
            <w:r>
              <w:rPr>
                <w:rFonts w:hint="eastAsia"/>
              </w:rPr>
              <w:t>減免</w:t>
            </w:r>
            <w:r w:rsidRPr="00B972AE">
              <w:rPr>
                <w:rFonts w:hint="eastAsia"/>
              </w:rPr>
              <w:t>（註銷）</w:t>
            </w:r>
            <w:r>
              <w:rPr>
                <w:rFonts w:hint="eastAsia"/>
              </w:rPr>
              <w:t>數</w:t>
            </w: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386" w:type="dxa"/>
            <w:tcBorders>
              <w:bottom w:val="single" w:sz="12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調整數</w:t>
            </w:r>
          </w:p>
        </w:tc>
        <w:tc>
          <w:tcPr>
            <w:tcW w:w="1479" w:type="dxa"/>
            <w:tcBorders>
              <w:bottom w:val="single" w:sz="12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未</w:t>
            </w:r>
            <w:proofErr w:type="gramStart"/>
            <w:r>
              <w:rPr>
                <w:rFonts w:hint="eastAsia"/>
              </w:rPr>
              <w:t>結清數</w:t>
            </w:r>
            <w:proofErr w:type="gramEnd"/>
          </w:p>
        </w:tc>
      </w:tr>
      <w:tr w:rsidR="00E2710F" w:rsidTr="00847E4A">
        <w:trPr>
          <w:cantSplit/>
          <w:trHeight w:val="77"/>
          <w:jc w:val="center"/>
        </w:trPr>
        <w:tc>
          <w:tcPr>
            <w:tcW w:w="1308" w:type="dxa"/>
            <w:tcBorders>
              <w:top w:val="single" w:sz="12" w:space="0" w:color="auto"/>
              <w:left w:val="nil"/>
            </w:tcBorders>
            <w:vAlign w:val="center"/>
          </w:tcPr>
          <w:p w:rsidR="00E2710F" w:rsidRDefault="00E2710F" w:rsidP="00133001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026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167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Chars="0" w:left="0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83" w:type="dxa"/>
            <w:tcBorders>
              <w:top w:val="single" w:sz="12" w:space="0" w:color="auto"/>
            </w:tcBorders>
            <w:vAlign w:val="center"/>
          </w:tcPr>
          <w:p w:rsidR="00E2710F" w:rsidRDefault="00E2710F" w:rsidP="00D57917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386" w:type="dxa"/>
            <w:tcBorders>
              <w:top w:val="single" w:sz="12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  <w:tc>
          <w:tcPr>
            <w:tcW w:w="1479" w:type="dxa"/>
            <w:tcBorders>
              <w:top w:val="single" w:sz="12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應付數</w:t>
            </w:r>
          </w:p>
        </w:tc>
      </w:tr>
      <w:tr w:rsidR="00E2710F" w:rsidTr="00847E4A">
        <w:trPr>
          <w:cantSplit/>
          <w:trHeight w:val="77"/>
          <w:jc w:val="center"/>
        </w:trPr>
        <w:tc>
          <w:tcPr>
            <w:tcW w:w="1308" w:type="dxa"/>
            <w:tcBorders>
              <w:left w:val="nil"/>
              <w:bottom w:val="single" w:sz="4" w:space="0" w:color="auto"/>
            </w:tcBorders>
            <w:vAlign w:val="center"/>
          </w:tcPr>
          <w:p w:rsidR="00E2710F" w:rsidRDefault="00E2710F" w:rsidP="00133001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Chars="0" w:left="0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:rsidR="00E2710F" w:rsidRDefault="00E2710F" w:rsidP="00D57917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479" w:type="dxa"/>
            <w:tcBorders>
              <w:bottom w:val="single" w:sz="4" w:space="0" w:color="auto"/>
              <w:right w:val="nil"/>
            </w:tcBorders>
            <w:vAlign w:val="center"/>
          </w:tcPr>
          <w:p w:rsidR="00E2710F" w:rsidRDefault="00E2710F" w:rsidP="00847E4A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2,070,719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128,719,799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572,180,520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15,716,445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48,899,921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24,616,492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2,042,615,878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419,554,934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151,314,179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194,413,929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9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12,509,587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139,573,717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462,731,603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9,033,179,678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332,650,071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2,467,543,644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289,183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256,168,913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44,903,110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574,560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736,279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4,880,791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52,169,807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131,312,235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4,894,030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86,302,441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902,687,603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2,259,934,287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noProof/>
                <w:spacing w:val="-8"/>
              </w:rPr>
              <w:t>50,564,096</w:t>
            </w:r>
          </w:p>
          <w:p w:rsidR="00E2710F" w:rsidRPr="00F64682" w:rsidRDefault="00250BB5" w:rsidP="0054364D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  <w:spacing w:val="-8"/>
              </w:rPr>
              <w:t xml:space="preserve"> 50,564,096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535,461,711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453,960,760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57,345,995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835,135,503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249,852,442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24,131,680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16,236,253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568,441,153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266,949,478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noProof/>
                <w:spacing w:val="-8"/>
              </w:rPr>
              <w:t>2,899,922</w:t>
            </w:r>
          </w:p>
          <w:p w:rsidR="00E2710F" w:rsidRPr="00F64682" w:rsidRDefault="00250BB5" w:rsidP="0054364D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  <w:spacing w:val="-8"/>
              </w:rPr>
              <w:t xml:space="preserve"> 2,899,922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175,673,991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31,445,213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1,616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134,107,414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49,602,755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1,413,698,305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noProof/>
                <w:spacing w:val="-8"/>
              </w:rPr>
              <w:t>2,679,041</w:t>
            </w:r>
          </w:p>
          <w:p w:rsidR="00E2710F" w:rsidRPr="00F64682" w:rsidRDefault="00250BB5" w:rsidP="0054364D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  <w:spacing w:val="-8"/>
              </w:rPr>
              <w:t xml:space="preserve"> 2,679,041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3,804,927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601,349,372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46,807,361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895,604,286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515,808,066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9,199,570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E2710F" w:rsidRPr="00F64682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</w:tr>
      <w:tr w:rsidR="00E2710F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4,701,286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65,643,567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297,273,031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  <w:rPr>
                <w:spacing w:val="-8"/>
              </w:rPr>
            </w:pPr>
            <w:r w:rsidRPr="00D10E71">
              <w:rPr>
                <w:noProof/>
                <w:spacing w:val="-8"/>
              </w:rPr>
              <w:t>74,722,427</w:t>
            </w:r>
          </w:p>
          <w:p w:rsidR="00E2710F" w:rsidRPr="00F64682" w:rsidRDefault="00250BB5" w:rsidP="0054364D">
            <w:pPr>
              <w:pStyle w:val="30"/>
              <w:rPr>
                <w:spacing w:val="-8"/>
              </w:rPr>
            </w:pPr>
            <w:r>
              <w:rPr>
                <w:rFonts w:hint="eastAsia"/>
                <w:w w:val="50"/>
              </w:rPr>
              <w:t>－</w:t>
            </w:r>
            <w:r w:rsidR="00E2710F" w:rsidRPr="00D10E71">
              <w:rPr>
                <w:noProof/>
                <w:spacing w:val="-8"/>
              </w:rPr>
              <w:t xml:space="preserve"> 74,722,427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191,790,909</w:t>
            </w:r>
          </w:p>
          <w:p w:rsidR="00E2710F" w:rsidRDefault="00E2710F" w:rsidP="0054364D">
            <w:pPr>
              <w:pStyle w:val="30"/>
            </w:pPr>
            <w:r w:rsidRPr="00D10E71">
              <w:rPr>
                <w:noProof/>
              </w:rPr>
              <w:t>23,807,732</w:t>
            </w:r>
          </w:p>
        </w:tc>
      </w:tr>
      <w:tr w:rsidR="005A01CE" w:rsidTr="0054364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822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5A01CE" w:rsidRDefault="005A01CE" w:rsidP="0054364D">
            <w:pPr>
              <w:pStyle w:val="30"/>
            </w:pPr>
            <w:r w:rsidRPr="00D10E71">
              <w:rPr>
                <w:noProof/>
              </w:rPr>
              <w:t>3,540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</w:pPr>
            <w:r w:rsidRPr="00D10E71">
              <w:rPr>
                <w:noProof/>
              </w:rPr>
              <w:t>376,222,078</w:t>
            </w:r>
          </w:p>
          <w:p w:rsidR="005A01CE" w:rsidRDefault="005A01CE" w:rsidP="0054364D">
            <w:pPr>
              <w:pStyle w:val="30"/>
            </w:pPr>
            <w:r w:rsidRPr="00D10E71">
              <w:rPr>
                <w:noProof/>
              </w:rPr>
              <w:t>68,999,830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  <w:rPr>
                <w:spacing w:val="-8"/>
              </w:rPr>
            </w:pPr>
            <w:r w:rsidRPr="00D10E71">
              <w:rPr>
                <w:rFonts w:hint="eastAsia"/>
                <w:noProof/>
                <w:spacing w:val="-8"/>
              </w:rPr>
              <w:t>－</w:t>
            </w:r>
          </w:p>
          <w:p w:rsidR="005A01CE" w:rsidRPr="00F64682" w:rsidRDefault="005A01CE" w:rsidP="0054364D">
            <w:pPr>
              <w:pStyle w:val="30"/>
              <w:rPr>
                <w:spacing w:val="-8"/>
              </w:rPr>
            </w:pPr>
            <w:bookmarkStart w:id="0" w:name="_GoBack"/>
            <w:bookmarkEnd w:id="0"/>
            <w:r w:rsidRPr="00D10E71">
              <w:rPr>
                <w:rFonts w:hint="eastAsia"/>
                <w:noProof/>
                <w:spacing w:val="-8"/>
              </w:rPr>
              <w:t>－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5A01CE" w:rsidRDefault="005A01CE" w:rsidP="0054364D">
            <w:pPr>
              <w:pStyle w:val="30"/>
            </w:pPr>
            <w:r w:rsidRPr="00D10E71">
              <w:rPr>
                <w:rFonts w:hint="eastAsia"/>
                <w:noProof/>
              </w:rPr>
              <w:t>－</w:t>
            </w:r>
          </w:p>
          <w:p w:rsidR="005A01CE" w:rsidRDefault="005A01CE" w:rsidP="0054364D">
            <w:pPr>
              <w:pStyle w:val="30"/>
            </w:pPr>
            <w:r w:rsidRPr="00D10E71">
              <w:rPr>
                <w:noProof/>
              </w:rPr>
              <w:t>41,497,685</w:t>
            </w:r>
          </w:p>
        </w:tc>
      </w:tr>
    </w:tbl>
    <w:p w:rsidR="00E2710F" w:rsidRPr="00CD2E42" w:rsidRDefault="00E2710F" w:rsidP="005A01CE">
      <w:pPr>
        <w:pStyle w:val="af9"/>
        <w:spacing w:afterLines="50" w:after="180" w:line="240" w:lineRule="auto"/>
        <w:ind w:right="180"/>
        <w:jc w:val="left"/>
        <w:rPr>
          <w:sz w:val="16"/>
          <w:szCs w:val="16"/>
        </w:rPr>
      </w:pPr>
    </w:p>
    <w:sectPr w:rsidR="00E2710F" w:rsidRPr="00CD2E42" w:rsidSect="0021486A">
      <w:headerReference w:type="default" r:id="rId7"/>
      <w:footerReference w:type="even" r:id="rId8"/>
      <w:footerReference w:type="default" r:id="rId9"/>
      <w:pgSz w:w="11907" w:h="16840" w:code="9"/>
      <w:pgMar w:top="1418" w:right="567" w:bottom="1418" w:left="567" w:header="1021" w:footer="737" w:gutter="284"/>
      <w:pgNumType w:start="5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10F" w:rsidRDefault="00E2710F">
      <w:r>
        <w:separator/>
      </w:r>
    </w:p>
  </w:endnote>
  <w:endnote w:type="continuationSeparator" w:id="0">
    <w:p w:rsidR="00E2710F" w:rsidRDefault="00E27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874" w:rsidRPr="003C08EA" w:rsidRDefault="009719D9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己</w:t>
    </w:r>
    <w:r w:rsidR="002A0874" w:rsidRPr="003C08EA">
      <w:rPr>
        <w:rFonts w:ascii="標楷體" w:eastAsia="標楷體" w:hAnsi="標楷體" w:hint="eastAsia"/>
      </w:rPr>
      <w:t>－</w:t>
    </w:r>
    <w:r w:rsidR="002A0874" w:rsidRPr="003C08EA">
      <w:rPr>
        <w:rStyle w:val="a6"/>
        <w:rFonts w:ascii="標楷體" w:eastAsia="標楷體" w:hAnsi="標楷體"/>
      </w:rPr>
      <w:fldChar w:fldCharType="begin"/>
    </w:r>
    <w:r w:rsidR="002A0874" w:rsidRPr="003C08EA">
      <w:rPr>
        <w:rStyle w:val="a6"/>
        <w:rFonts w:ascii="標楷體" w:eastAsia="標楷體" w:hAnsi="標楷體"/>
      </w:rPr>
      <w:instrText xml:space="preserve"> PAGE </w:instrText>
    </w:r>
    <w:r w:rsidR="002A0874" w:rsidRPr="003C08EA">
      <w:rPr>
        <w:rStyle w:val="a6"/>
        <w:rFonts w:ascii="標楷體" w:eastAsia="標楷體" w:hAnsi="標楷體"/>
      </w:rPr>
      <w:fldChar w:fldCharType="separate"/>
    </w:r>
    <w:r w:rsidR="00133001">
      <w:rPr>
        <w:rStyle w:val="a6"/>
        <w:rFonts w:ascii="標楷體" w:eastAsia="標楷體" w:hAnsi="標楷體"/>
        <w:noProof/>
      </w:rPr>
      <w:t>56</w:t>
    </w:r>
    <w:r w:rsidR="002A0874" w:rsidRPr="003C08EA">
      <w:rPr>
        <w:rStyle w:val="a6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874" w:rsidRPr="003C08EA" w:rsidRDefault="009719D9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己</w:t>
    </w:r>
    <w:r w:rsidR="002A0874" w:rsidRPr="003C08EA">
      <w:rPr>
        <w:rFonts w:ascii="標楷體" w:eastAsia="標楷體" w:hAnsi="標楷體" w:hint="eastAsia"/>
      </w:rPr>
      <w:t>－</w:t>
    </w:r>
    <w:r w:rsidR="002A0874" w:rsidRPr="003C08EA">
      <w:rPr>
        <w:rStyle w:val="a6"/>
        <w:rFonts w:ascii="標楷體" w:eastAsia="標楷體" w:hAnsi="標楷體"/>
      </w:rPr>
      <w:fldChar w:fldCharType="begin"/>
    </w:r>
    <w:r w:rsidR="002A0874" w:rsidRPr="003C08EA">
      <w:rPr>
        <w:rStyle w:val="a6"/>
        <w:rFonts w:ascii="標楷體" w:eastAsia="標楷體" w:hAnsi="標楷體"/>
      </w:rPr>
      <w:instrText xml:space="preserve"> PAGE </w:instrText>
    </w:r>
    <w:r w:rsidR="002A0874" w:rsidRPr="003C08EA">
      <w:rPr>
        <w:rStyle w:val="a6"/>
        <w:rFonts w:ascii="標楷體" w:eastAsia="標楷體" w:hAnsi="標楷體"/>
      </w:rPr>
      <w:fldChar w:fldCharType="separate"/>
    </w:r>
    <w:r w:rsidR="00133001">
      <w:rPr>
        <w:rStyle w:val="a6"/>
        <w:rFonts w:ascii="標楷體" w:eastAsia="標楷體" w:hAnsi="標楷體"/>
        <w:noProof/>
      </w:rPr>
      <w:t>55</w:t>
    </w:r>
    <w:r w:rsidR="002A0874" w:rsidRPr="003C08EA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10F" w:rsidRDefault="00E2710F">
      <w:r>
        <w:separator/>
      </w:r>
    </w:p>
  </w:footnote>
  <w:footnote w:type="continuationSeparator" w:id="0">
    <w:p w:rsidR="00E2710F" w:rsidRDefault="00E27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874" w:rsidRDefault="002A0874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data\總決算\Doc.doc"/>
    <w:activeRecord w:val="-1"/>
    <w:odso/>
  </w:mailMerge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1228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10F"/>
    <w:rsid w:val="00000F25"/>
    <w:rsid w:val="00011ED9"/>
    <w:rsid w:val="00012AA1"/>
    <w:rsid w:val="00023376"/>
    <w:rsid w:val="00030A62"/>
    <w:rsid w:val="000324EC"/>
    <w:rsid w:val="00032768"/>
    <w:rsid w:val="00040276"/>
    <w:rsid w:val="0004052A"/>
    <w:rsid w:val="00047337"/>
    <w:rsid w:val="0005048D"/>
    <w:rsid w:val="00050592"/>
    <w:rsid w:val="00057A5D"/>
    <w:rsid w:val="00057D8D"/>
    <w:rsid w:val="00061A38"/>
    <w:rsid w:val="0006333A"/>
    <w:rsid w:val="000673E7"/>
    <w:rsid w:val="000845BE"/>
    <w:rsid w:val="00092518"/>
    <w:rsid w:val="0009438F"/>
    <w:rsid w:val="00096AB8"/>
    <w:rsid w:val="0009739A"/>
    <w:rsid w:val="00097885"/>
    <w:rsid w:val="000A0F5C"/>
    <w:rsid w:val="000A4417"/>
    <w:rsid w:val="000A5260"/>
    <w:rsid w:val="000B0E44"/>
    <w:rsid w:val="000B5E41"/>
    <w:rsid w:val="000C3FE4"/>
    <w:rsid w:val="000D6DFD"/>
    <w:rsid w:val="000E033F"/>
    <w:rsid w:val="000E1389"/>
    <w:rsid w:val="000E537F"/>
    <w:rsid w:val="000E7A4F"/>
    <w:rsid w:val="000F5300"/>
    <w:rsid w:val="000F7FC7"/>
    <w:rsid w:val="00103149"/>
    <w:rsid w:val="00103E27"/>
    <w:rsid w:val="00105A02"/>
    <w:rsid w:val="0011008E"/>
    <w:rsid w:val="00112E65"/>
    <w:rsid w:val="00113C64"/>
    <w:rsid w:val="0012645A"/>
    <w:rsid w:val="0012668C"/>
    <w:rsid w:val="0013049F"/>
    <w:rsid w:val="001325A7"/>
    <w:rsid w:val="00133001"/>
    <w:rsid w:val="00135B2A"/>
    <w:rsid w:val="001426C8"/>
    <w:rsid w:val="001448B9"/>
    <w:rsid w:val="001655C9"/>
    <w:rsid w:val="00166603"/>
    <w:rsid w:val="00170AFC"/>
    <w:rsid w:val="00170E15"/>
    <w:rsid w:val="0017169C"/>
    <w:rsid w:val="001722F4"/>
    <w:rsid w:val="0017606C"/>
    <w:rsid w:val="00177AF9"/>
    <w:rsid w:val="00195CE6"/>
    <w:rsid w:val="001A12FB"/>
    <w:rsid w:val="001A33A8"/>
    <w:rsid w:val="001A33AF"/>
    <w:rsid w:val="001B1A9D"/>
    <w:rsid w:val="001B2B4D"/>
    <w:rsid w:val="001B393E"/>
    <w:rsid w:val="001B684E"/>
    <w:rsid w:val="001B6A55"/>
    <w:rsid w:val="001D2402"/>
    <w:rsid w:val="001F1605"/>
    <w:rsid w:val="001F2258"/>
    <w:rsid w:val="001F58CF"/>
    <w:rsid w:val="001F68E7"/>
    <w:rsid w:val="00202CB2"/>
    <w:rsid w:val="00203AA5"/>
    <w:rsid w:val="00204971"/>
    <w:rsid w:val="002049B6"/>
    <w:rsid w:val="00206FE6"/>
    <w:rsid w:val="0020706E"/>
    <w:rsid w:val="0021486A"/>
    <w:rsid w:val="00227C85"/>
    <w:rsid w:val="002317B3"/>
    <w:rsid w:val="00233AB1"/>
    <w:rsid w:val="00237091"/>
    <w:rsid w:val="00242F90"/>
    <w:rsid w:val="00245CBC"/>
    <w:rsid w:val="00250BB5"/>
    <w:rsid w:val="002515BA"/>
    <w:rsid w:val="00253573"/>
    <w:rsid w:val="00253686"/>
    <w:rsid w:val="00263432"/>
    <w:rsid w:val="00272BBF"/>
    <w:rsid w:val="00273ACA"/>
    <w:rsid w:val="00277F86"/>
    <w:rsid w:val="00291BDB"/>
    <w:rsid w:val="002A0874"/>
    <w:rsid w:val="002A36A9"/>
    <w:rsid w:val="002A4C35"/>
    <w:rsid w:val="002B070D"/>
    <w:rsid w:val="002B267B"/>
    <w:rsid w:val="002B2BBE"/>
    <w:rsid w:val="002B4256"/>
    <w:rsid w:val="002B56E2"/>
    <w:rsid w:val="002B753B"/>
    <w:rsid w:val="002C54EC"/>
    <w:rsid w:val="002D24D1"/>
    <w:rsid w:val="002D4759"/>
    <w:rsid w:val="002D523E"/>
    <w:rsid w:val="002E297C"/>
    <w:rsid w:val="002F20C8"/>
    <w:rsid w:val="002F3253"/>
    <w:rsid w:val="002F340E"/>
    <w:rsid w:val="002F444C"/>
    <w:rsid w:val="002F4B63"/>
    <w:rsid w:val="002F7EF8"/>
    <w:rsid w:val="0030397B"/>
    <w:rsid w:val="00304B53"/>
    <w:rsid w:val="00311901"/>
    <w:rsid w:val="00340FF2"/>
    <w:rsid w:val="00345A2A"/>
    <w:rsid w:val="0034794E"/>
    <w:rsid w:val="00353111"/>
    <w:rsid w:val="003552FB"/>
    <w:rsid w:val="00355FA5"/>
    <w:rsid w:val="00356D3E"/>
    <w:rsid w:val="003614D1"/>
    <w:rsid w:val="00361DFB"/>
    <w:rsid w:val="0036492F"/>
    <w:rsid w:val="00370659"/>
    <w:rsid w:val="00373923"/>
    <w:rsid w:val="00375032"/>
    <w:rsid w:val="00383AC0"/>
    <w:rsid w:val="003924DB"/>
    <w:rsid w:val="00395EDF"/>
    <w:rsid w:val="003A495B"/>
    <w:rsid w:val="003B652E"/>
    <w:rsid w:val="003C1146"/>
    <w:rsid w:val="003C1E6B"/>
    <w:rsid w:val="003C235A"/>
    <w:rsid w:val="003C4BA2"/>
    <w:rsid w:val="003C6F68"/>
    <w:rsid w:val="003D5790"/>
    <w:rsid w:val="003E4351"/>
    <w:rsid w:val="003E44F5"/>
    <w:rsid w:val="003F2D6B"/>
    <w:rsid w:val="003F3076"/>
    <w:rsid w:val="00401B7A"/>
    <w:rsid w:val="00405BBE"/>
    <w:rsid w:val="0041267B"/>
    <w:rsid w:val="0041314D"/>
    <w:rsid w:val="00415E06"/>
    <w:rsid w:val="00427419"/>
    <w:rsid w:val="00427BB7"/>
    <w:rsid w:val="00432C6A"/>
    <w:rsid w:val="0043505E"/>
    <w:rsid w:val="00441655"/>
    <w:rsid w:val="00443FA0"/>
    <w:rsid w:val="00450146"/>
    <w:rsid w:val="0045578A"/>
    <w:rsid w:val="00460436"/>
    <w:rsid w:val="00462A1C"/>
    <w:rsid w:val="0047618F"/>
    <w:rsid w:val="00477129"/>
    <w:rsid w:val="0048149C"/>
    <w:rsid w:val="00481550"/>
    <w:rsid w:val="004848F6"/>
    <w:rsid w:val="0049161B"/>
    <w:rsid w:val="004A0737"/>
    <w:rsid w:val="004A2DE8"/>
    <w:rsid w:val="004B32F5"/>
    <w:rsid w:val="004B6691"/>
    <w:rsid w:val="004C60D7"/>
    <w:rsid w:val="004D70BA"/>
    <w:rsid w:val="004D7426"/>
    <w:rsid w:val="004E08DA"/>
    <w:rsid w:val="004E2604"/>
    <w:rsid w:val="004E3CF4"/>
    <w:rsid w:val="004E6799"/>
    <w:rsid w:val="004E79F6"/>
    <w:rsid w:val="004E7AD4"/>
    <w:rsid w:val="004F00B9"/>
    <w:rsid w:val="004F1AEC"/>
    <w:rsid w:val="005125ED"/>
    <w:rsid w:val="00515907"/>
    <w:rsid w:val="00516D31"/>
    <w:rsid w:val="0052522E"/>
    <w:rsid w:val="00526935"/>
    <w:rsid w:val="0052762A"/>
    <w:rsid w:val="00532608"/>
    <w:rsid w:val="0054187A"/>
    <w:rsid w:val="0054364D"/>
    <w:rsid w:val="00560239"/>
    <w:rsid w:val="00560A54"/>
    <w:rsid w:val="00573760"/>
    <w:rsid w:val="00576D11"/>
    <w:rsid w:val="00576F03"/>
    <w:rsid w:val="0058080A"/>
    <w:rsid w:val="0058139F"/>
    <w:rsid w:val="005864C9"/>
    <w:rsid w:val="00587DBF"/>
    <w:rsid w:val="005914A1"/>
    <w:rsid w:val="005A01CE"/>
    <w:rsid w:val="005A067B"/>
    <w:rsid w:val="005A3A1F"/>
    <w:rsid w:val="005A4035"/>
    <w:rsid w:val="005B4B67"/>
    <w:rsid w:val="005C0402"/>
    <w:rsid w:val="005C1A1F"/>
    <w:rsid w:val="005C738C"/>
    <w:rsid w:val="005D0632"/>
    <w:rsid w:val="005D209A"/>
    <w:rsid w:val="005D6F2D"/>
    <w:rsid w:val="005D6FB5"/>
    <w:rsid w:val="005E1850"/>
    <w:rsid w:val="005F4A50"/>
    <w:rsid w:val="005F7327"/>
    <w:rsid w:val="006002BD"/>
    <w:rsid w:val="006047DA"/>
    <w:rsid w:val="00605E95"/>
    <w:rsid w:val="00610F05"/>
    <w:rsid w:val="00623E6D"/>
    <w:rsid w:val="006250E6"/>
    <w:rsid w:val="00625609"/>
    <w:rsid w:val="006270A2"/>
    <w:rsid w:val="00633514"/>
    <w:rsid w:val="006349E4"/>
    <w:rsid w:val="006355BA"/>
    <w:rsid w:val="00640664"/>
    <w:rsid w:val="006617EA"/>
    <w:rsid w:val="00661A52"/>
    <w:rsid w:val="00661B95"/>
    <w:rsid w:val="0066509C"/>
    <w:rsid w:val="00672F43"/>
    <w:rsid w:val="00682D1F"/>
    <w:rsid w:val="00683943"/>
    <w:rsid w:val="00684DCB"/>
    <w:rsid w:val="00694FF2"/>
    <w:rsid w:val="00697B10"/>
    <w:rsid w:val="006A18E1"/>
    <w:rsid w:val="006A2D7E"/>
    <w:rsid w:val="006A59FA"/>
    <w:rsid w:val="006A68F3"/>
    <w:rsid w:val="006B19E0"/>
    <w:rsid w:val="006B4F44"/>
    <w:rsid w:val="006B6778"/>
    <w:rsid w:val="006C6872"/>
    <w:rsid w:val="006C77B9"/>
    <w:rsid w:val="006C7C0C"/>
    <w:rsid w:val="006D75E7"/>
    <w:rsid w:val="006E1817"/>
    <w:rsid w:val="006E4B54"/>
    <w:rsid w:val="006F2B7B"/>
    <w:rsid w:val="006F56FB"/>
    <w:rsid w:val="006F71EE"/>
    <w:rsid w:val="007027AD"/>
    <w:rsid w:val="00711DC3"/>
    <w:rsid w:val="00712831"/>
    <w:rsid w:val="00721C1A"/>
    <w:rsid w:val="00723D2B"/>
    <w:rsid w:val="00724B4C"/>
    <w:rsid w:val="007426A0"/>
    <w:rsid w:val="00743A9B"/>
    <w:rsid w:val="007532BE"/>
    <w:rsid w:val="0076701B"/>
    <w:rsid w:val="007723E5"/>
    <w:rsid w:val="00780309"/>
    <w:rsid w:val="007817EE"/>
    <w:rsid w:val="00781D02"/>
    <w:rsid w:val="007913F9"/>
    <w:rsid w:val="0079474C"/>
    <w:rsid w:val="007965DA"/>
    <w:rsid w:val="00797D58"/>
    <w:rsid w:val="007A40A5"/>
    <w:rsid w:val="007B654F"/>
    <w:rsid w:val="007B7F22"/>
    <w:rsid w:val="007D03C1"/>
    <w:rsid w:val="007D2310"/>
    <w:rsid w:val="007D5A73"/>
    <w:rsid w:val="007D7021"/>
    <w:rsid w:val="007F0E87"/>
    <w:rsid w:val="007F1176"/>
    <w:rsid w:val="007F373A"/>
    <w:rsid w:val="00816704"/>
    <w:rsid w:val="00830F58"/>
    <w:rsid w:val="0083140A"/>
    <w:rsid w:val="00833D31"/>
    <w:rsid w:val="0083635C"/>
    <w:rsid w:val="008408AC"/>
    <w:rsid w:val="00850CD6"/>
    <w:rsid w:val="0085159E"/>
    <w:rsid w:val="00853895"/>
    <w:rsid w:val="008552E1"/>
    <w:rsid w:val="0085762D"/>
    <w:rsid w:val="00862850"/>
    <w:rsid w:val="00862C5E"/>
    <w:rsid w:val="00865ECD"/>
    <w:rsid w:val="00871463"/>
    <w:rsid w:val="00873EEE"/>
    <w:rsid w:val="008777FC"/>
    <w:rsid w:val="00890B80"/>
    <w:rsid w:val="00896447"/>
    <w:rsid w:val="008A3540"/>
    <w:rsid w:val="008A3D41"/>
    <w:rsid w:val="008B334B"/>
    <w:rsid w:val="008C445E"/>
    <w:rsid w:val="008C5758"/>
    <w:rsid w:val="008C61B0"/>
    <w:rsid w:val="008D0285"/>
    <w:rsid w:val="008D3346"/>
    <w:rsid w:val="008E5AF7"/>
    <w:rsid w:val="008E7955"/>
    <w:rsid w:val="008F02AF"/>
    <w:rsid w:val="0090193E"/>
    <w:rsid w:val="009120EA"/>
    <w:rsid w:val="00913E0E"/>
    <w:rsid w:val="0091460F"/>
    <w:rsid w:val="009170F4"/>
    <w:rsid w:val="0092143D"/>
    <w:rsid w:val="00922BC5"/>
    <w:rsid w:val="00922DC3"/>
    <w:rsid w:val="00951841"/>
    <w:rsid w:val="009545AE"/>
    <w:rsid w:val="009606A5"/>
    <w:rsid w:val="00962299"/>
    <w:rsid w:val="00971936"/>
    <w:rsid w:val="009719D9"/>
    <w:rsid w:val="009736E4"/>
    <w:rsid w:val="00973F68"/>
    <w:rsid w:val="00991310"/>
    <w:rsid w:val="00996FBA"/>
    <w:rsid w:val="009A7819"/>
    <w:rsid w:val="009B09B7"/>
    <w:rsid w:val="009B6372"/>
    <w:rsid w:val="009B6D71"/>
    <w:rsid w:val="009C49B7"/>
    <w:rsid w:val="009C6B16"/>
    <w:rsid w:val="009D25B7"/>
    <w:rsid w:val="009D69F7"/>
    <w:rsid w:val="009E4238"/>
    <w:rsid w:val="009E7519"/>
    <w:rsid w:val="009F00ED"/>
    <w:rsid w:val="009F1290"/>
    <w:rsid w:val="009F34BF"/>
    <w:rsid w:val="009F6830"/>
    <w:rsid w:val="00A144E9"/>
    <w:rsid w:val="00A251CD"/>
    <w:rsid w:val="00A278A0"/>
    <w:rsid w:val="00A27903"/>
    <w:rsid w:val="00A35B87"/>
    <w:rsid w:val="00A41580"/>
    <w:rsid w:val="00A435F9"/>
    <w:rsid w:val="00A45F87"/>
    <w:rsid w:val="00A4643B"/>
    <w:rsid w:val="00A46B9C"/>
    <w:rsid w:val="00A477A4"/>
    <w:rsid w:val="00A57900"/>
    <w:rsid w:val="00A57BD1"/>
    <w:rsid w:val="00A664D3"/>
    <w:rsid w:val="00A713D8"/>
    <w:rsid w:val="00A75DF9"/>
    <w:rsid w:val="00A83825"/>
    <w:rsid w:val="00A85497"/>
    <w:rsid w:val="00AA49BB"/>
    <w:rsid w:val="00AB61D1"/>
    <w:rsid w:val="00AC1ECD"/>
    <w:rsid w:val="00AC6717"/>
    <w:rsid w:val="00AC6C28"/>
    <w:rsid w:val="00AD29CD"/>
    <w:rsid w:val="00AD2E49"/>
    <w:rsid w:val="00AD5593"/>
    <w:rsid w:val="00AD74C3"/>
    <w:rsid w:val="00AE0F3A"/>
    <w:rsid w:val="00AF78EA"/>
    <w:rsid w:val="00B01440"/>
    <w:rsid w:val="00B053F0"/>
    <w:rsid w:val="00B060F0"/>
    <w:rsid w:val="00B12D60"/>
    <w:rsid w:val="00B12F82"/>
    <w:rsid w:val="00B140C9"/>
    <w:rsid w:val="00B17A05"/>
    <w:rsid w:val="00B20AED"/>
    <w:rsid w:val="00B22675"/>
    <w:rsid w:val="00B24190"/>
    <w:rsid w:val="00B305E6"/>
    <w:rsid w:val="00B32778"/>
    <w:rsid w:val="00B34515"/>
    <w:rsid w:val="00B37096"/>
    <w:rsid w:val="00B43DCC"/>
    <w:rsid w:val="00B448D3"/>
    <w:rsid w:val="00B45C4A"/>
    <w:rsid w:val="00B5220B"/>
    <w:rsid w:val="00B54DCF"/>
    <w:rsid w:val="00B56791"/>
    <w:rsid w:val="00B575BE"/>
    <w:rsid w:val="00B57A97"/>
    <w:rsid w:val="00B600B3"/>
    <w:rsid w:val="00B656A8"/>
    <w:rsid w:val="00B70647"/>
    <w:rsid w:val="00B7135E"/>
    <w:rsid w:val="00B8247B"/>
    <w:rsid w:val="00B828E7"/>
    <w:rsid w:val="00B92321"/>
    <w:rsid w:val="00B95364"/>
    <w:rsid w:val="00B972A1"/>
    <w:rsid w:val="00B97780"/>
    <w:rsid w:val="00B97A87"/>
    <w:rsid w:val="00BA79FE"/>
    <w:rsid w:val="00BA7A24"/>
    <w:rsid w:val="00BB00CF"/>
    <w:rsid w:val="00BB1337"/>
    <w:rsid w:val="00BC4864"/>
    <w:rsid w:val="00BC6D34"/>
    <w:rsid w:val="00BC7E01"/>
    <w:rsid w:val="00BD1E96"/>
    <w:rsid w:val="00BE2C77"/>
    <w:rsid w:val="00BF2B1D"/>
    <w:rsid w:val="00BF5392"/>
    <w:rsid w:val="00BF6376"/>
    <w:rsid w:val="00C07487"/>
    <w:rsid w:val="00C2522A"/>
    <w:rsid w:val="00C306E1"/>
    <w:rsid w:val="00C33982"/>
    <w:rsid w:val="00C43A3C"/>
    <w:rsid w:val="00C46D90"/>
    <w:rsid w:val="00C46DD7"/>
    <w:rsid w:val="00C50578"/>
    <w:rsid w:val="00C531D3"/>
    <w:rsid w:val="00C54CD6"/>
    <w:rsid w:val="00C6242E"/>
    <w:rsid w:val="00C63952"/>
    <w:rsid w:val="00C663E5"/>
    <w:rsid w:val="00C7272C"/>
    <w:rsid w:val="00C72CAB"/>
    <w:rsid w:val="00C826BE"/>
    <w:rsid w:val="00C90E90"/>
    <w:rsid w:val="00CA2504"/>
    <w:rsid w:val="00CB565E"/>
    <w:rsid w:val="00CB5DAF"/>
    <w:rsid w:val="00CB5F2D"/>
    <w:rsid w:val="00CC34DD"/>
    <w:rsid w:val="00CE23E7"/>
    <w:rsid w:val="00CE3902"/>
    <w:rsid w:val="00CE4401"/>
    <w:rsid w:val="00CE79B4"/>
    <w:rsid w:val="00D02160"/>
    <w:rsid w:val="00D03029"/>
    <w:rsid w:val="00D12190"/>
    <w:rsid w:val="00D17CDE"/>
    <w:rsid w:val="00D21477"/>
    <w:rsid w:val="00D36B2A"/>
    <w:rsid w:val="00D43AB7"/>
    <w:rsid w:val="00D457A9"/>
    <w:rsid w:val="00D5198E"/>
    <w:rsid w:val="00D52CF5"/>
    <w:rsid w:val="00D57917"/>
    <w:rsid w:val="00D6120E"/>
    <w:rsid w:val="00D62ECC"/>
    <w:rsid w:val="00D63BE5"/>
    <w:rsid w:val="00D674E9"/>
    <w:rsid w:val="00D70118"/>
    <w:rsid w:val="00D71E79"/>
    <w:rsid w:val="00D807DC"/>
    <w:rsid w:val="00D810F6"/>
    <w:rsid w:val="00D84687"/>
    <w:rsid w:val="00D943CC"/>
    <w:rsid w:val="00DA4CAC"/>
    <w:rsid w:val="00DB4C76"/>
    <w:rsid w:val="00DB6FB8"/>
    <w:rsid w:val="00DB7889"/>
    <w:rsid w:val="00DD059B"/>
    <w:rsid w:val="00DD11CF"/>
    <w:rsid w:val="00DE1AEF"/>
    <w:rsid w:val="00DE2B8A"/>
    <w:rsid w:val="00DE3186"/>
    <w:rsid w:val="00DE68C8"/>
    <w:rsid w:val="00DE7F2E"/>
    <w:rsid w:val="00DF2951"/>
    <w:rsid w:val="00DF4634"/>
    <w:rsid w:val="00DF6C4A"/>
    <w:rsid w:val="00E01988"/>
    <w:rsid w:val="00E0420C"/>
    <w:rsid w:val="00E04879"/>
    <w:rsid w:val="00E10F9A"/>
    <w:rsid w:val="00E1659C"/>
    <w:rsid w:val="00E178E1"/>
    <w:rsid w:val="00E2710F"/>
    <w:rsid w:val="00E325DE"/>
    <w:rsid w:val="00E43D72"/>
    <w:rsid w:val="00E45A7C"/>
    <w:rsid w:val="00E47C4D"/>
    <w:rsid w:val="00E50050"/>
    <w:rsid w:val="00E51E8F"/>
    <w:rsid w:val="00E544B1"/>
    <w:rsid w:val="00E54BE7"/>
    <w:rsid w:val="00E55B1D"/>
    <w:rsid w:val="00E63160"/>
    <w:rsid w:val="00E76EB5"/>
    <w:rsid w:val="00E82F1C"/>
    <w:rsid w:val="00E82FAC"/>
    <w:rsid w:val="00E9476B"/>
    <w:rsid w:val="00EA40B6"/>
    <w:rsid w:val="00EB1B6B"/>
    <w:rsid w:val="00EB219C"/>
    <w:rsid w:val="00EB2A4D"/>
    <w:rsid w:val="00EB4430"/>
    <w:rsid w:val="00EC0008"/>
    <w:rsid w:val="00EC1815"/>
    <w:rsid w:val="00EC5BD6"/>
    <w:rsid w:val="00ED0418"/>
    <w:rsid w:val="00ED46B8"/>
    <w:rsid w:val="00ED7D47"/>
    <w:rsid w:val="00EE6430"/>
    <w:rsid w:val="00EE7B41"/>
    <w:rsid w:val="00EF5F9A"/>
    <w:rsid w:val="00F006F5"/>
    <w:rsid w:val="00F0520D"/>
    <w:rsid w:val="00F05AF4"/>
    <w:rsid w:val="00F11BA5"/>
    <w:rsid w:val="00F17C47"/>
    <w:rsid w:val="00F2510F"/>
    <w:rsid w:val="00F258C7"/>
    <w:rsid w:val="00F27A2B"/>
    <w:rsid w:val="00F33BA0"/>
    <w:rsid w:val="00F36069"/>
    <w:rsid w:val="00F5310A"/>
    <w:rsid w:val="00F57443"/>
    <w:rsid w:val="00F61FB3"/>
    <w:rsid w:val="00F64682"/>
    <w:rsid w:val="00F64D3F"/>
    <w:rsid w:val="00F71D8A"/>
    <w:rsid w:val="00F73D17"/>
    <w:rsid w:val="00F77FA0"/>
    <w:rsid w:val="00F80CFC"/>
    <w:rsid w:val="00F8109E"/>
    <w:rsid w:val="00F81650"/>
    <w:rsid w:val="00F84FE4"/>
    <w:rsid w:val="00F85DB6"/>
    <w:rsid w:val="00F87293"/>
    <w:rsid w:val="00F94C8E"/>
    <w:rsid w:val="00F97BB4"/>
    <w:rsid w:val="00FB3F14"/>
    <w:rsid w:val="00FB7087"/>
    <w:rsid w:val="00FD34E2"/>
    <w:rsid w:val="00FD5D6F"/>
    <w:rsid w:val="00FD7068"/>
    <w:rsid w:val="00FE4D8B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0A54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C738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5C738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5C738C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5C738C"/>
  </w:style>
  <w:style w:type="paragraph" w:customStyle="1" w:styleId="-">
    <w:name w:val="欄-項目符號"/>
    <w:basedOn w:val="a3"/>
    <w:rsid w:val="005C738C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5C738C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0A54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C738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5C738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5C738C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5C738C"/>
  </w:style>
  <w:style w:type="paragraph" w:customStyle="1" w:styleId="-">
    <w:name w:val="欄-項目符號"/>
    <w:basedOn w:val="a3"/>
    <w:rsid w:val="005C738C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5C738C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YgeP6QKkhBDcO&#20197;&#21069;&#24180;&#24230;&#27506;&#20986;&#36681;&#20837;&#25976;&#27770;&#31639;&#23529;&#23450;&#34920;L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YgeP6QKkhBDcO以前年度歲出轉入數決算審定表L</Template>
  <TotalTime>35</TotalTime>
  <Pages>5</Pages>
  <Words>1359</Words>
  <Characters>4136</Characters>
  <Application>Microsoft Office Word</Application>
  <DocSecurity>0</DocSecurity>
  <Lines>34</Lines>
  <Paragraphs>10</Paragraphs>
  <ScaleCrop>false</ScaleCrop>
  <Company>nao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徐仲昀</dc:creator>
  <cp:lastModifiedBy>USER</cp:lastModifiedBy>
  <cp:revision>8</cp:revision>
  <cp:lastPrinted>2015-07-09T01:20:00Z</cp:lastPrinted>
  <dcterms:created xsi:type="dcterms:W3CDTF">2023-07-01T23:16:00Z</dcterms:created>
  <dcterms:modified xsi:type="dcterms:W3CDTF">2023-07-07T16:31:00Z</dcterms:modified>
</cp:coreProperties>
</file>