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B0" w:rsidRPr="00CD7909" w:rsidRDefault="009633B0" w:rsidP="009633B0">
      <w:pPr>
        <w:spacing w:afterLines="50" w:after="180"/>
        <w:jc w:val="right"/>
        <w:rPr>
          <w:rFonts w:ascii="標楷體" w:eastAsia="標楷體" w:hAnsi="標楷體"/>
          <w:b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拾壹</w:t>
      </w:r>
      <w:r w:rsidRPr="00CD7909">
        <w:rPr>
          <w:rFonts w:ascii="標楷體" w:eastAsia="標楷體" w:hAnsi="標楷體" w:hint="eastAsia"/>
          <w:b/>
          <w:sz w:val="36"/>
          <w:szCs w:val="36"/>
          <w:u w:val="single"/>
        </w:rPr>
        <w:t>、中華民國</w:t>
      </w:r>
      <w:proofErr w:type="gramStart"/>
      <w:r>
        <w:rPr>
          <w:rFonts w:ascii="標楷體" w:eastAsia="標楷體" w:hAnsi="標楷體" w:hint="eastAsia"/>
          <w:b/>
          <w:sz w:val="36"/>
          <w:szCs w:val="36"/>
          <w:u w:val="single"/>
        </w:rPr>
        <w:t>111</w:t>
      </w:r>
      <w:proofErr w:type="gramEnd"/>
      <w:r w:rsidRPr="00CD7909">
        <w:rPr>
          <w:rFonts w:ascii="標楷體" w:eastAsia="標楷體" w:hAnsi="標楷體" w:hint="eastAsia"/>
          <w:b/>
          <w:sz w:val="36"/>
          <w:szCs w:val="36"/>
          <w:u w:val="single"/>
        </w:rPr>
        <w:t>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560"/>
        <w:gridCol w:w="722"/>
        <w:gridCol w:w="1425"/>
        <w:gridCol w:w="1537"/>
        <w:gridCol w:w="1679"/>
        <w:gridCol w:w="1456"/>
        <w:gridCol w:w="1498"/>
        <w:gridCol w:w="1717"/>
      </w:tblGrid>
      <w:tr w:rsidR="009633B0" w:rsidTr="009633B0">
        <w:trPr>
          <w:gridAfter w:val="6"/>
          <w:wAfter w:w="9312" w:type="dxa"/>
        </w:trPr>
        <w:tc>
          <w:tcPr>
            <w:tcW w:w="640" w:type="dxa"/>
            <w:gridSpan w:val="2"/>
            <w:hideMark/>
          </w:tcPr>
          <w:p w:rsidR="009633B0" w:rsidRDefault="009633B0" w:rsidP="009633B0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9633B0" w:rsidRDefault="009633B0" w:rsidP="009633B0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9633B0" w:rsidTr="009633B0">
        <w:trPr>
          <w:gridAfter w:val="6"/>
          <w:wAfter w:w="9312" w:type="dxa"/>
        </w:trPr>
        <w:tc>
          <w:tcPr>
            <w:tcW w:w="640" w:type="dxa"/>
            <w:gridSpan w:val="2"/>
            <w:hideMark/>
          </w:tcPr>
          <w:p w:rsidR="009633B0" w:rsidRDefault="009633B0" w:rsidP="009633B0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:rsidR="009633B0" w:rsidRDefault="009633B0" w:rsidP="009633B0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9633B0" w:rsidTr="009633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39"/>
          <w:jc w:val="center"/>
        </w:trPr>
        <w:tc>
          <w:tcPr>
            <w:tcW w:w="2707" w:type="dxa"/>
            <w:gridSpan w:val="3"/>
            <w:tcBorders>
              <w:left w:val="nil"/>
            </w:tcBorders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537" w:type="dxa"/>
            <w:vMerge w:val="restart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6350" w:type="dxa"/>
            <w:gridSpan w:val="4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決算數</w:t>
            </w:r>
          </w:p>
        </w:tc>
      </w:tr>
      <w:tr w:rsidR="009633B0" w:rsidTr="009633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39"/>
          <w:jc w:val="center"/>
        </w:trPr>
        <w:tc>
          <w:tcPr>
            <w:tcW w:w="560" w:type="dxa"/>
            <w:tcBorders>
              <w:left w:val="nil"/>
            </w:tcBorders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款</w:t>
            </w:r>
          </w:p>
        </w:tc>
        <w:tc>
          <w:tcPr>
            <w:tcW w:w="2147" w:type="dxa"/>
            <w:gridSpan w:val="2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1537" w:type="dxa"/>
            <w:vMerge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</w:p>
        </w:tc>
        <w:tc>
          <w:tcPr>
            <w:tcW w:w="1679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實現數</w:t>
            </w:r>
          </w:p>
        </w:tc>
        <w:tc>
          <w:tcPr>
            <w:tcW w:w="1456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應付數</w:t>
            </w:r>
          </w:p>
        </w:tc>
        <w:tc>
          <w:tcPr>
            <w:tcW w:w="1498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保留數</w:t>
            </w:r>
          </w:p>
        </w:tc>
        <w:tc>
          <w:tcPr>
            <w:tcW w:w="1717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合計</w:t>
            </w:r>
          </w:p>
        </w:tc>
      </w:tr>
      <w:tr w:rsidR="009633B0" w:rsidRPr="008A0057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Pr="008A0057" w:rsidRDefault="009633B0" w:rsidP="009633B0">
            <w:pPr>
              <w:pStyle w:val="31"/>
              <w:jc w:val="center"/>
              <w:rPr>
                <w:b/>
                <w:noProof/>
              </w:rPr>
            </w:pP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8A0057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b/>
                <w:noProof/>
              </w:rPr>
            </w:pPr>
            <w:r w:rsidRPr="008A0057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8A0057" w:rsidRDefault="009633B0" w:rsidP="009633B0">
            <w:pPr>
              <w:pStyle w:val="31"/>
              <w:ind w:leftChars="65" w:left="156"/>
              <w:rPr>
                <w:b/>
                <w:noProof/>
                <w:spacing w:val="-4"/>
              </w:rPr>
            </w:pPr>
            <w:r w:rsidRPr="008A0057">
              <w:rPr>
                <w:b/>
                <w:noProof/>
                <w:spacing w:val="-4"/>
              </w:rPr>
              <w:t>2,251,064,897,000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8A0057" w:rsidRDefault="009633B0" w:rsidP="009633B0">
            <w:pPr>
              <w:pStyle w:val="31"/>
              <w:ind w:leftChars="65" w:left="156"/>
              <w:rPr>
                <w:b/>
                <w:noProof/>
                <w:spacing w:val="-4"/>
              </w:rPr>
            </w:pPr>
            <w:r w:rsidRPr="008A0057">
              <w:rPr>
                <w:b/>
                <w:noProof/>
                <w:spacing w:val="-4"/>
              </w:rPr>
              <w:t>2,141,028,981,833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8A0057" w:rsidRDefault="009633B0" w:rsidP="009633B0">
            <w:pPr>
              <w:pStyle w:val="31"/>
              <w:rPr>
                <w:b/>
                <w:noProof/>
                <w:spacing w:val="-4"/>
              </w:rPr>
            </w:pPr>
            <w:r w:rsidRPr="008A0057">
              <w:rPr>
                <w:b/>
                <w:noProof/>
                <w:spacing w:val="-4"/>
              </w:rPr>
              <w:t>12,287,353,797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8A0057" w:rsidRDefault="009633B0" w:rsidP="009633B0">
            <w:pPr>
              <w:pStyle w:val="31"/>
              <w:rPr>
                <w:b/>
                <w:noProof/>
                <w:spacing w:val="-4"/>
              </w:rPr>
            </w:pPr>
            <w:r w:rsidRPr="008A0057">
              <w:rPr>
                <w:b/>
                <w:noProof/>
                <w:spacing w:val="-4"/>
              </w:rPr>
              <w:t>61,161,417,037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8A0057" w:rsidRDefault="009633B0" w:rsidP="009633B0">
            <w:pPr>
              <w:pStyle w:val="31"/>
              <w:rPr>
                <w:b/>
                <w:noProof/>
                <w:spacing w:val="-4"/>
              </w:rPr>
            </w:pPr>
            <w:r w:rsidRPr="008A0057">
              <w:rPr>
                <w:b/>
                <w:noProof/>
                <w:spacing w:val="-4"/>
              </w:rPr>
              <w:t>2,214,477,752,667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總統府主管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14,418,154,000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12,827,228,595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1,130,587,787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13,957,816,382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行政院主管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26,298,429,000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23,942,697,141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195,192,859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1,209,768,291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25,347,658,291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3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立法院主管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3,427,303,000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3,223,530,177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131,884,527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3,355,414,704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4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司法院主管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24,770,062,000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23,653,780,999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563,757,691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24,217,538,690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5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考試院主管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26,331,517,000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25,867,436,506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40,087,801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25,907,524,307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6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監察院主管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2,569,498,000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2,510,552,677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29,633,226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2,540,185,903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7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內政部主管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79,174,623,000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76,457,486,152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368,023,924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1,418,937,879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78,244,447,955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8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外交部主管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30,072,090,000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17,357,852,740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5,186,330,710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3,870,681,394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26,414,864,844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9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國防部主管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368,551,717,000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328,417,332,829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38,127,918,931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366,545,251,760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10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財政部主管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159,789,632,000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146,529,259,334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4,622,712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548,879,277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147,082,761,323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11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教育部主管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275,394,267,000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268,341,878,401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702,298,550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1,240,936,021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270,285,112,972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12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法務部主管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37,023,488,000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35,312,264,982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109,702,142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739,531,993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36,161,499,117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13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經濟部主管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57,249,062,000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54,108,339,165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1,937,711,202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222,067,887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56,268,118,254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14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交通部主管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79,087,671,000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73,097,612,278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1,024,019,573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4,594,980,841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78,716,612,692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15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勞動部主管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180,980,066,000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180,305,315,068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263,475,515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180,568,790,583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16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僑務委員會主管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1,369,279,000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1,314,574,634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15,657,499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1,330,232,133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17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原子能委員會主管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2,381,245,000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2,216,253,527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81,868,175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2,298,121,702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18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農業委員會主管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148,661,961,000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143,867,404,335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1,835,409,657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2,282,963,528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147,985,777,520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19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衛生福利部主管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291,456,851,000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288,253,429,155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1,538,823,804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289,792,252,959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20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環境保護署主管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8,026,645,000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7,108,609,520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644,090,985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115,261,023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7,867,961,528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21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文化部主管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17,772,103,000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15,993,831,569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2,710,204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1,396,578,359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17,393,120,132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22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Default="009633B0" w:rsidP="00DF1AE8">
            <w:pPr>
              <w:pStyle w:val="1-31"/>
              <w:spacing w:line="160" w:lineRule="exact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科技部（國家科學及</w:t>
            </w:r>
          </w:p>
          <w:p w:rsidR="009633B0" w:rsidRPr="00C12B3E" w:rsidRDefault="009633B0" w:rsidP="00DF1AE8">
            <w:pPr>
              <w:pStyle w:val="1-31"/>
              <w:spacing w:line="160" w:lineRule="exact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技術委員會）主管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47,460,385,000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46,360,231,554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947,351,485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47,307,583,039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23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金融監督管理委員會主管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1,583,514,000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1,547,337,724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1,992,452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1,549,330,176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24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海洋委員會主管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24,076,985,000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23,924,636,832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3,373,433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79,604,007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24,007,614,272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25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Default="009633B0" w:rsidP="00DF1AE8">
            <w:pPr>
              <w:pStyle w:val="1-31"/>
              <w:spacing w:line="160" w:lineRule="exact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國軍退除役官兵</w:t>
            </w:r>
          </w:p>
          <w:p w:rsidR="009633B0" w:rsidRPr="00C12B3E" w:rsidRDefault="009633B0" w:rsidP="00DF1AE8">
            <w:pPr>
              <w:pStyle w:val="1-31"/>
              <w:spacing w:line="160" w:lineRule="exact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輔導委員會主管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130,097,986,000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129,023,921,269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270,552,888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184,907,807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129,479,381,964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26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直轄市及縣市政府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196,546,169,000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195,342,353,330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195,342,353,330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27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災害準備金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5,000,000,000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4,162,618,019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3,193,093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383,279,837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4,549,090,949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28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第二預備金(註)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241,001,000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</w:tr>
      <w:tr w:rsidR="009633B0" w:rsidRPr="00EE50E8" w:rsidTr="009633B0">
        <w:tblPrEx>
          <w:jc w:val="center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3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633B0" w:rsidRDefault="009633B0" w:rsidP="009633B0">
            <w:pPr>
              <w:pStyle w:val="31"/>
              <w:jc w:val="center"/>
              <w:rPr>
                <w:noProof/>
              </w:rPr>
            </w:pPr>
            <w:r w:rsidRPr="00AD0E01">
              <w:rPr>
                <w:noProof/>
              </w:rPr>
              <w:t>29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9633B0" w:rsidRPr="00C12B3E" w:rsidRDefault="009633B0" w:rsidP="009633B0">
            <w:pPr>
              <w:pStyle w:val="1-31"/>
              <w:ind w:firstLineChars="0" w:firstLine="0"/>
              <w:rPr>
                <w:rFonts w:ascii="標楷體" w:eastAsia="標楷體" w:hAnsi="標楷體"/>
                <w:noProof/>
              </w:rPr>
            </w:pPr>
            <w:r w:rsidRPr="00AD0E01">
              <w:rPr>
                <w:rFonts w:ascii="標楷體" w:eastAsia="標楷體" w:hAnsi="標楷體" w:hint="eastAsia"/>
                <w:noProof/>
              </w:rPr>
              <w:t>調整軍公教人員待遇準備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11,253,194,000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ind w:leftChars="65" w:left="156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9,961,213,321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121,865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rFonts w:hint="eastAsia"/>
                <w:noProof/>
                <w:spacing w:val="-4"/>
              </w:rPr>
              <w:t>－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3B0" w:rsidRPr="003C3435" w:rsidRDefault="009633B0" w:rsidP="009633B0">
            <w:pPr>
              <w:pStyle w:val="31"/>
              <w:rPr>
                <w:noProof/>
                <w:spacing w:val="-4"/>
              </w:rPr>
            </w:pPr>
            <w:r w:rsidRPr="00AD0E01">
              <w:rPr>
                <w:noProof/>
                <w:spacing w:val="-4"/>
              </w:rPr>
              <w:t>9,961,335,186</w:t>
            </w:r>
          </w:p>
        </w:tc>
      </w:tr>
    </w:tbl>
    <w:p w:rsidR="009633B0" w:rsidRDefault="009633B0" w:rsidP="003974CD">
      <w:pPr>
        <w:spacing w:afterLines="50" w:after="180"/>
        <w:jc w:val="both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111</w:t>
      </w:r>
      <w:proofErr w:type="gramEnd"/>
      <w:r>
        <w:rPr>
          <w:rFonts w:ascii="標楷體" w:eastAsia="標楷體" w:hAnsi="標楷體" w:hint="eastAsia"/>
          <w:sz w:val="18"/>
          <w:szCs w:val="18"/>
        </w:rPr>
        <w:t>年度第二預備金原編列預算數74億元，經行政院核准動支71億5</w:t>
      </w:r>
      <w:r>
        <w:rPr>
          <w:rFonts w:ascii="標楷體" w:eastAsia="標楷體" w:hAnsi="標楷體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899萬餘元，賸餘2億4</w:t>
      </w:r>
      <w:r>
        <w:rPr>
          <w:rFonts w:ascii="標楷體" w:eastAsia="標楷體" w:hAnsi="標楷體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100萬餘元。</w:t>
      </w:r>
    </w:p>
    <w:p w:rsidR="009633B0" w:rsidRPr="00CD7909" w:rsidRDefault="009633B0" w:rsidP="009633B0">
      <w:pPr>
        <w:spacing w:afterLines="50" w:after="180"/>
        <w:jc w:val="both"/>
        <w:rPr>
          <w:rFonts w:ascii="標楷體" w:eastAsia="標楷體" w:hAnsi="標楷體"/>
          <w:b/>
          <w:sz w:val="32"/>
          <w:szCs w:val="32"/>
          <w:u w:val="single"/>
        </w:rPr>
      </w:pPr>
      <w:r w:rsidRPr="00CD7909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歲出機關別決算審定表</w:t>
      </w:r>
      <w:r w:rsidRPr="00CD7909">
        <w:rPr>
          <w:rFonts w:ascii="標楷體" w:eastAsia="標楷體" w:hAnsi="標楷體"/>
          <w:b/>
          <w:sz w:val="32"/>
          <w:szCs w:val="32"/>
          <w:u w:val="single"/>
        </w:rPr>
        <w:t>(</w:t>
      </w:r>
      <w:r w:rsidRPr="00CD7909">
        <w:rPr>
          <w:rFonts w:ascii="標楷體" w:eastAsia="標楷體" w:hAnsi="標楷體" w:hint="eastAsia"/>
          <w:b/>
          <w:sz w:val="32"/>
          <w:szCs w:val="32"/>
          <w:u w:val="single"/>
        </w:rPr>
        <w:t>主管機關別</w:t>
      </w:r>
      <w:r w:rsidRPr="00CD7909">
        <w:rPr>
          <w:rFonts w:ascii="標楷體" w:eastAsia="標楷體" w:hAnsi="標楷體"/>
          <w:b/>
          <w:spacing w:val="-40"/>
          <w:sz w:val="32"/>
          <w:szCs w:val="32"/>
          <w:u w:val="single"/>
        </w:rPr>
        <w:t>)</w:t>
      </w:r>
    </w:p>
    <w:tbl>
      <w:tblPr>
        <w:tblW w:w="10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1626"/>
        <w:gridCol w:w="1457"/>
        <w:gridCol w:w="1435"/>
        <w:gridCol w:w="1686"/>
        <w:gridCol w:w="553"/>
        <w:gridCol w:w="1389"/>
        <w:gridCol w:w="709"/>
        <w:gridCol w:w="1134"/>
        <w:gridCol w:w="629"/>
        <w:gridCol w:w="17"/>
      </w:tblGrid>
      <w:tr w:rsidR="009633B0" w:rsidTr="009633B0">
        <w:trPr>
          <w:gridAfter w:val="1"/>
          <w:wAfter w:w="17" w:type="dxa"/>
          <w:cantSplit/>
          <w:trHeight w:hRule="exact" w:val="518"/>
          <w:jc w:val="center"/>
        </w:trPr>
        <w:tc>
          <w:tcPr>
            <w:tcW w:w="10632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:rsidR="009633B0" w:rsidRPr="00CD7909" w:rsidRDefault="009633B0" w:rsidP="009633B0">
            <w:pPr>
              <w:pStyle w:val="af3"/>
              <w:spacing w:line="200" w:lineRule="atLeast"/>
              <w:ind w:right="240"/>
              <w:rPr>
                <w:rFonts w:eastAsia="標楷體" w:hAnsi="標楷體"/>
              </w:rPr>
            </w:pPr>
            <w:r w:rsidRPr="00CD7909">
              <w:rPr>
                <w:rFonts w:eastAsia="標楷體" w:hAnsi="標楷體" w:hint="eastAsia"/>
              </w:rPr>
              <w:t>單位：新臺幣元</w:t>
            </w:r>
          </w:p>
        </w:tc>
      </w:tr>
      <w:tr w:rsidR="009633B0" w:rsidRPr="00CD7909" w:rsidTr="000A3599">
        <w:trPr>
          <w:gridAfter w:val="1"/>
          <w:wAfter w:w="17" w:type="dxa"/>
          <w:cantSplit/>
          <w:trHeight w:hRule="exact" w:val="539"/>
          <w:jc w:val="center"/>
        </w:trPr>
        <w:tc>
          <w:tcPr>
            <w:tcW w:w="6771" w:type="dxa"/>
            <w:gridSpan w:val="6"/>
            <w:tcBorders>
              <w:left w:val="nil"/>
            </w:tcBorders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  <w:spacing w:val="-20"/>
                <w:w w:val="90"/>
              </w:rPr>
            </w:pPr>
            <w:r w:rsidRPr="00CD7909">
              <w:rPr>
                <w:rFonts w:ascii="標楷體" w:eastAsia="標楷體" w:hAnsi="標楷體" w:hint="eastAsia"/>
                <w:spacing w:val="-20"/>
                <w:w w:val="90"/>
              </w:rPr>
              <w:t>決算審定數</w:t>
            </w:r>
          </w:p>
        </w:tc>
        <w:tc>
          <w:tcPr>
            <w:tcW w:w="2098" w:type="dxa"/>
            <w:gridSpan w:val="2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決算審定數與預</w:t>
            </w:r>
          </w:p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  <w:spacing w:val="-20"/>
                <w:w w:val="90"/>
              </w:rPr>
            </w:pPr>
            <w:r w:rsidRPr="00CD7909">
              <w:rPr>
                <w:rFonts w:ascii="標楷體" w:eastAsia="標楷體" w:hAnsi="標楷體" w:hint="eastAsia"/>
              </w:rPr>
              <w:t>算數比較增減</w:t>
            </w:r>
          </w:p>
        </w:tc>
        <w:tc>
          <w:tcPr>
            <w:tcW w:w="1763" w:type="dxa"/>
            <w:gridSpan w:val="2"/>
            <w:tcBorders>
              <w:right w:val="nil"/>
            </w:tcBorders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  <w:spacing w:val="-8"/>
              </w:rPr>
            </w:pPr>
            <w:r w:rsidRPr="00CD7909">
              <w:rPr>
                <w:rFonts w:ascii="標楷體" w:eastAsia="標楷體" w:hAnsi="標楷體" w:hint="eastAsia"/>
                <w:spacing w:val="-8"/>
              </w:rPr>
              <w:t>決算審定數與決</w:t>
            </w:r>
          </w:p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  <w:spacing w:val="-8"/>
              </w:rPr>
              <w:t>算數比較增</w:t>
            </w:r>
            <w:r w:rsidRPr="00CD7909">
              <w:rPr>
                <w:rFonts w:ascii="標楷體" w:eastAsia="標楷體" w:hAnsi="標楷體" w:hint="eastAsia"/>
              </w:rPr>
              <w:t>減</w:t>
            </w:r>
          </w:p>
        </w:tc>
      </w:tr>
      <w:tr w:rsidR="009633B0" w:rsidTr="000A3599">
        <w:trPr>
          <w:gridBefore w:val="1"/>
          <w:wBefore w:w="14" w:type="dxa"/>
          <w:cantSplit/>
          <w:trHeight w:hRule="exact" w:val="539"/>
          <w:jc w:val="center"/>
        </w:trPr>
        <w:tc>
          <w:tcPr>
            <w:tcW w:w="1626" w:type="dxa"/>
            <w:tcBorders>
              <w:left w:val="nil"/>
            </w:tcBorders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實現數</w:t>
            </w:r>
          </w:p>
        </w:tc>
        <w:tc>
          <w:tcPr>
            <w:tcW w:w="1457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應付數</w:t>
            </w:r>
          </w:p>
        </w:tc>
        <w:tc>
          <w:tcPr>
            <w:tcW w:w="1435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保留數</w:t>
            </w:r>
          </w:p>
        </w:tc>
        <w:tc>
          <w:tcPr>
            <w:tcW w:w="1686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553" w:type="dxa"/>
            <w:vAlign w:val="center"/>
          </w:tcPr>
          <w:p w:rsidR="009633B0" w:rsidRPr="00CD7909" w:rsidRDefault="009633B0" w:rsidP="002B742A">
            <w:pPr>
              <w:pStyle w:val="af9"/>
              <w:ind w:leftChars="0" w:left="0" w:rightChars="0" w:right="0"/>
              <w:jc w:val="center"/>
              <w:rPr>
                <w:rFonts w:ascii="標楷體" w:eastAsia="標楷體" w:hAnsi="標楷體"/>
                <w:spacing w:val="-14"/>
                <w:w w:val="90"/>
              </w:rPr>
            </w:pPr>
            <w:r w:rsidRPr="00CD7909">
              <w:rPr>
                <w:rFonts w:ascii="標楷體" w:eastAsia="標楷體" w:hAnsi="標楷體" w:hint="eastAsia"/>
                <w:spacing w:val="-14"/>
                <w:w w:val="90"/>
              </w:rPr>
              <w:t>占總數</w:t>
            </w:r>
            <w:r w:rsidRPr="00CD7909">
              <w:rPr>
                <w:rFonts w:ascii="標楷體" w:eastAsia="標楷體" w:hAnsi="標楷體" w:hint="eastAsia"/>
                <w:spacing w:val="-20"/>
              </w:rPr>
              <w:t>％</w:t>
            </w:r>
          </w:p>
        </w:tc>
        <w:tc>
          <w:tcPr>
            <w:tcW w:w="1389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9" w:type="dxa"/>
            <w:vAlign w:val="center"/>
          </w:tcPr>
          <w:p w:rsidR="009633B0" w:rsidRPr="00CD7909" w:rsidRDefault="009633B0" w:rsidP="009633B0">
            <w:pPr>
              <w:pStyle w:val="af9"/>
              <w:ind w:leftChars="0" w:left="0" w:rightChars="0" w:right="0"/>
              <w:rPr>
                <w:rFonts w:ascii="標楷體" w:eastAsia="標楷體" w:hAnsi="標楷體"/>
                <w:spacing w:val="-20"/>
              </w:rPr>
            </w:pPr>
            <w:r w:rsidRPr="00CD7909">
              <w:rPr>
                <w:rFonts w:ascii="標楷體" w:eastAsia="標楷體" w:hAnsi="標楷體" w:hint="eastAsia"/>
                <w:spacing w:val="-20"/>
              </w:rPr>
              <w:t>％</w:t>
            </w:r>
          </w:p>
        </w:tc>
        <w:tc>
          <w:tcPr>
            <w:tcW w:w="1134" w:type="dxa"/>
            <w:vAlign w:val="center"/>
          </w:tcPr>
          <w:p w:rsidR="009633B0" w:rsidRPr="00CD7909" w:rsidRDefault="009633B0" w:rsidP="009633B0">
            <w:pPr>
              <w:pStyle w:val="af9"/>
              <w:ind w:left="72" w:right="72"/>
              <w:rPr>
                <w:rFonts w:ascii="標楷體" w:eastAsia="標楷體" w:hAnsi="標楷體"/>
              </w:rPr>
            </w:pPr>
            <w:r w:rsidRPr="00CD790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46" w:type="dxa"/>
            <w:gridSpan w:val="2"/>
            <w:tcBorders>
              <w:right w:val="nil"/>
            </w:tcBorders>
            <w:vAlign w:val="center"/>
          </w:tcPr>
          <w:p w:rsidR="009633B0" w:rsidRPr="00CD7909" w:rsidRDefault="009633B0" w:rsidP="009633B0">
            <w:pPr>
              <w:pStyle w:val="af9"/>
              <w:ind w:leftChars="0" w:left="0" w:rightChars="0" w:right="0"/>
              <w:rPr>
                <w:rFonts w:ascii="標楷體" w:eastAsia="標楷體" w:hAnsi="標楷體"/>
                <w:spacing w:val="-10"/>
              </w:rPr>
            </w:pPr>
            <w:r w:rsidRPr="00CD7909">
              <w:rPr>
                <w:rFonts w:ascii="標楷體" w:eastAsia="標楷體" w:hAnsi="標楷體" w:hint="eastAsia"/>
                <w:spacing w:val="-10"/>
              </w:rPr>
              <w:t>％</w:t>
            </w:r>
          </w:p>
        </w:tc>
      </w:tr>
      <w:tr w:rsidR="009633B0" w:rsidRPr="0060222D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b/>
                <w:noProof/>
                <w:spacing w:val="-8"/>
              </w:rPr>
              <w:t>2,140,074,769,500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b/>
                <w:noProof/>
                <w:spacing w:val="-8"/>
              </w:rPr>
              <w:t>12,287,353,797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b/>
                <w:noProof/>
                <w:spacing w:val="-8"/>
              </w:rPr>
              <w:t>61,594,313,088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b/>
                <w:noProof/>
                <w:spacing w:val="-8"/>
              </w:rPr>
              <w:t>2,213,956,436,385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b/>
                <w:noProof/>
                <w:spacing w:val="-8"/>
              </w:rPr>
              <w:t>100.00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rFonts w:hint="eastAsia"/>
                <w:b/>
                <w:spacing w:val="-8"/>
                <w:w w:val="50"/>
              </w:rPr>
              <w:t>－</w:t>
            </w:r>
            <w:r w:rsidR="009633B0" w:rsidRPr="000A3599">
              <w:rPr>
                <w:b/>
                <w:noProof/>
                <w:spacing w:val="-8"/>
              </w:rPr>
              <w:t xml:space="preserve"> 37,108,460,615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rFonts w:hint="eastAsia"/>
                <w:b/>
                <w:spacing w:val="-8"/>
                <w:w w:val="50"/>
              </w:rPr>
              <w:t>－</w:t>
            </w:r>
            <w:r w:rsidR="009633B0" w:rsidRPr="000A3599">
              <w:rPr>
                <w:b/>
                <w:noProof/>
                <w:spacing w:val="-8"/>
              </w:rPr>
              <w:t xml:space="preserve"> 1.65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rFonts w:hint="eastAsia"/>
                <w:b/>
                <w:spacing w:val="-8"/>
                <w:w w:val="50"/>
              </w:rPr>
              <w:t>－</w:t>
            </w:r>
            <w:r w:rsidR="009633B0" w:rsidRPr="000A3599">
              <w:rPr>
                <w:b/>
                <w:noProof/>
                <w:spacing w:val="-8"/>
              </w:rPr>
              <w:t xml:space="preserve"> 521,316,282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b/>
                <w:noProof/>
                <w:spacing w:val="-8"/>
              </w:rPr>
            </w:pPr>
            <w:r w:rsidRPr="000A3599">
              <w:rPr>
                <w:rFonts w:hint="eastAsia"/>
                <w:b/>
                <w:spacing w:val="-8"/>
                <w:w w:val="50"/>
              </w:rPr>
              <w:t>－</w:t>
            </w:r>
            <w:r w:rsidR="009633B0" w:rsidRPr="000A3599">
              <w:rPr>
                <w:b/>
                <w:noProof/>
                <w:spacing w:val="-8"/>
              </w:rPr>
              <w:t xml:space="preserve"> 0.02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noProof/>
                <w:spacing w:val="-8"/>
              </w:rPr>
              <w:t>12,827,228,595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noProof/>
                <w:spacing w:val="-8"/>
              </w:rPr>
              <w:t>1,130,587,787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noProof/>
                <w:spacing w:val="-8"/>
              </w:rPr>
              <w:t>13,957,816,382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noProof/>
                <w:spacing w:val="-8"/>
              </w:rPr>
              <w:t>0.63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DF1AE8" w:rsidRDefault="000A3599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rFonts w:hint="eastAsia"/>
                <w:spacing w:val="-8"/>
                <w:w w:val="50"/>
              </w:rPr>
              <w:t>－</w:t>
            </w:r>
            <w:r w:rsidR="009633B0" w:rsidRPr="00DF1AE8">
              <w:rPr>
                <w:noProof/>
                <w:spacing w:val="-8"/>
              </w:rPr>
              <w:t xml:space="preserve"> 460,337,618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DF1AE8" w:rsidRDefault="000A3599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rFonts w:hint="eastAsia"/>
                <w:spacing w:val="-8"/>
                <w:w w:val="50"/>
              </w:rPr>
              <w:t>－</w:t>
            </w:r>
            <w:r w:rsidR="009633B0" w:rsidRPr="00DF1AE8">
              <w:rPr>
                <w:noProof/>
                <w:spacing w:val="-8"/>
              </w:rPr>
              <w:t xml:space="preserve"> 3.19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DF1AE8" w:rsidRDefault="009633B0" w:rsidP="000A3599">
            <w:pPr>
              <w:pStyle w:val="31"/>
              <w:rPr>
                <w:noProof/>
                <w:spacing w:val="-8"/>
              </w:rPr>
            </w:pPr>
            <w:r w:rsidRPr="00DF1AE8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23,942,697,141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195,192,859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1,209,768,291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25,347,658,291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1.14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950,770,709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3,223,530,177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131,884,527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3,355,414,704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0.15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71,888,296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23,653,780,999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563,757,691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24,217,538,690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1.09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552,523,310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25,867,436,506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40,087,801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25,907,524,307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1.17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423,992,693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2,510,552,677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29,633,226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2,540,185,903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0.11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29,312,097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76,457,486,152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368,023,924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1,418,937,879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78,244,447,955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3.53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930,175,045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17,357,852,740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5,186,330,710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3,870,681,394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26,414,864,844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1.19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3,657,225,156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12.16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328,403,307,025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38,140,789,117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366,544,096,142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16.56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2,007,620,858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1,155,618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0.00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146,529,259,334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4,622,712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548,879,277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147,082,761,323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6.64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12,706,870,677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7.95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267,631,461,603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702,298,550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1,660,961,886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269,994,722,039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12.20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5,399,544,961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290,390,933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0.11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35,312,264,982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109,702,142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739,531,993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36,161,499,117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1.63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861,988,883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54,108,339,165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1,937,711,202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222,067,887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56,268,118,254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2.54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980,943,746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73,097,612,278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1,024,019,573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4,594,980,841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78,716,612,692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3.56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371,058,308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180,305,315,068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263,475,515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180,568,790,583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8.16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411,275,417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1,314,574,634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15,657,499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1,330,232,133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0.06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39,046,867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2,216,253,527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81,868,175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2,298,121,702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0.10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83,123,298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143,864,672,213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1,835,409,657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2,282,963,528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147,983,045,398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6.68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678,915,602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2,732,122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0.00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288,030,027,221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1,538,823,804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289,568,851,025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13.08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1,887,999,975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223,401,934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0.08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7,104,973,845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644,090,985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115,261,023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7,864,325,853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162,319,147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3,635,675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0.05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15,993,831,569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2,710,204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1,396,578,359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17,393,120,132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0.79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378,982,868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46,360,231,554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947,351,485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47,307,583,039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2.14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152,801,961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1,547,337,724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1,992,452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1,549,330,176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0.07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34,183,824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23,924,636,832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3,373,433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79,604,007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24,007,614,272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1.08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69,370,728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129,023,921,269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270,552,888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184,907,807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129,479,381,964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5.85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618,604,036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195,342,353,330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195,342,353,330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8.82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1,203,815,670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0.61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4,162,618,019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3,193,093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383,279,837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4,549,090,949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0.21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450,909,051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9.02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241,001,000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150C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－－</w:t>
            </w:r>
            <w:bookmarkStart w:id="0" w:name="_GoBack"/>
            <w:bookmarkEnd w:id="0"/>
          </w:p>
        </w:tc>
      </w:tr>
      <w:tr w:rsidR="009633B0" w:rsidRPr="003C3435" w:rsidTr="000A35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cantSplit/>
          <w:trHeight w:hRule="exact" w:val="369"/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9,961,213,321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121,865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9,961,335,186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noProof/>
                <w:spacing w:val="-8"/>
              </w:rPr>
              <w:t>0.45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1,291,858,814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3B0" w:rsidRPr="000A3599" w:rsidRDefault="000A3599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spacing w:val="-8"/>
                <w:w w:val="50"/>
              </w:rPr>
              <w:t>－</w:t>
            </w:r>
            <w:r w:rsidR="009633B0" w:rsidRPr="000A3599">
              <w:rPr>
                <w:noProof/>
                <w:spacing w:val="-8"/>
              </w:rPr>
              <w:t xml:space="preserve"> 11.48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:rsidR="009633B0" w:rsidRPr="000A3599" w:rsidRDefault="009633B0" w:rsidP="000A3599">
            <w:pPr>
              <w:pStyle w:val="31"/>
              <w:rPr>
                <w:noProof/>
                <w:spacing w:val="-8"/>
              </w:rPr>
            </w:pPr>
            <w:r w:rsidRPr="000A3599">
              <w:rPr>
                <w:rFonts w:hint="eastAsia"/>
                <w:noProof/>
                <w:spacing w:val="-8"/>
              </w:rPr>
              <w:t>－</w:t>
            </w:r>
          </w:p>
        </w:tc>
      </w:tr>
    </w:tbl>
    <w:p w:rsidR="009633B0" w:rsidRPr="003C3435" w:rsidRDefault="009633B0" w:rsidP="009633B0">
      <w:pPr>
        <w:pStyle w:val="af4"/>
        <w:rPr>
          <w:rFonts w:ascii="細明體" w:eastAsia="細明體" w:hAnsi="Arial"/>
          <w:bCs/>
          <w:noProof/>
          <w:spacing w:val="-4"/>
          <w:w w:val="90"/>
          <w:sz w:val="18"/>
        </w:rPr>
      </w:pPr>
    </w:p>
    <w:sectPr w:rsidR="009633B0" w:rsidRPr="003C3435" w:rsidSect="00296863">
      <w:headerReference w:type="even" r:id="rId8"/>
      <w:footerReference w:type="even" r:id="rId9"/>
      <w:footerReference w:type="default" r:id="rId10"/>
      <w:pgSz w:w="11907" w:h="16840" w:code="9"/>
      <w:pgMar w:top="1418" w:right="567" w:bottom="1418" w:left="567" w:header="1021" w:footer="737" w:gutter="284"/>
      <w:pgNumType w:start="2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3B0" w:rsidRDefault="009633B0">
      <w:r>
        <w:separator/>
      </w:r>
    </w:p>
  </w:endnote>
  <w:endnote w:type="continuationSeparator" w:id="0">
    <w:p w:rsidR="009633B0" w:rsidRDefault="0096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B0" w:rsidRPr="00234FE7" w:rsidRDefault="009633B0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cs="新細明體" w:hint="eastAsia"/>
      </w:rPr>
      <w:t>己</w:t>
    </w:r>
    <w:r w:rsidRPr="00234FE7">
      <w:rPr>
        <w:rFonts w:ascii="標楷體" w:eastAsia="標楷體" w:hAnsi="標楷體" w:cs="新細明體" w:hint="eastAsia"/>
      </w:rPr>
      <w:t>－</w:t>
    </w:r>
    <w:r w:rsidRPr="00234FE7">
      <w:rPr>
        <w:rStyle w:val="a8"/>
        <w:rFonts w:ascii="標楷體" w:eastAsia="標楷體" w:hAnsi="標楷體"/>
      </w:rPr>
      <w:fldChar w:fldCharType="begin"/>
    </w:r>
    <w:r w:rsidRPr="00234FE7">
      <w:rPr>
        <w:rStyle w:val="a8"/>
        <w:rFonts w:ascii="標楷體" w:eastAsia="標楷體" w:hAnsi="標楷體"/>
      </w:rPr>
      <w:instrText xml:space="preserve"> PAGE </w:instrText>
    </w:r>
    <w:r w:rsidRPr="00234FE7">
      <w:rPr>
        <w:rStyle w:val="a8"/>
        <w:rFonts w:ascii="標楷體" w:eastAsia="標楷體" w:hAnsi="標楷體"/>
      </w:rPr>
      <w:fldChar w:fldCharType="separate"/>
    </w:r>
    <w:r w:rsidR="0096150C">
      <w:rPr>
        <w:rStyle w:val="a8"/>
        <w:rFonts w:ascii="標楷體" w:eastAsia="標楷體" w:hAnsi="標楷體"/>
        <w:noProof/>
      </w:rPr>
      <w:t>26</w:t>
    </w:r>
    <w:r w:rsidRPr="00234FE7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B0" w:rsidRPr="00234FE7" w:rsidRDefault="009633B0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cs="新細明體" w:hint="eastAsia"/>
      </w:rPr>
      <w:t>己</w:t>
    </w:r>
    <w:r w:rsidRPr="00234FE7">
      <w:rPr>
        <w:rFonts w:ascii="標楷體" w:eastAsia="標楷體" w:hAnsi="標楷體" w:cs="新細明體" w:hint="eastAsia"/>
      </w:rPr>
      <w:t>－</w:t>
    </w:r>
    <w:r w:rsidRPr="00234FE7">
      <w:rPr>
        <w:rStyle w:val="a8"/>
        <w:rFonts w:ascii="標楷體" w:eastAsia="標楷體" w:hAnsi="標楷體"/>
      </w:rPr>
      <w:fldChar w:fldCharType="begin"/>
    </w:r>
    <w:r w:rsidRPr="00234FE7">
      <w:rPr>
        <w:rStyle w:val="a8"/>
        <w:rFonts w:ascii="標楷體" w:eastAsia="標楷體" w:hAnsi="標楷體"/>
      </w:rPr>
      <w:instrText xml:space="preserve"> PAGE </w:instrText>
    </w:r>
    <w:r w:rsidRPr="00234FE7">
      <w:rPr>
        <w:rStyle w:val="a8"/>
        <w:rFonts w:ascii="標楷體" w:eastAsia="標楷體" w:hAnsi="標楷體"/>
      </w:rPr>
      <w:fldChar w:fldCharType="separate"/>
    </w:r>
    <w:r w:rsidR="0096150C">
      <w:rPr>
        <w:rStyle w:val="a8"/>
        <w:rFonts w:ascii="標楷體" w:eastAsia="標楷體" w:hAnsi="標楷體"/>
        <w:noProof/>
      </w:rPr>
      <w:t>27</w:t>
    </w:r>
    <w:r w:rsidRPr="00234FE7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3B0" w:rsidRDefault="009633B0">
      <w:r>
        <w:separator/>
      </w:r>
    </w:p>
  </w:footnote>
  <w:footnote w:type="continuationSeparator" w:id="0">
    <w:p w:rsidR="009633B0" w:rsidRDefault="00963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B0" w:rsidRPr="00F05AF4" w:rsidRDefault="009633B0" w:rsidP="004E2604">
    <w:pPr>
      <w:pStyle w:val="a3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98"/>
    <w:rsid w:val="00001577"/>
    <w:rsid w:val="00010BC4"/>
    <w:rsid w:val="00011ED9"/>
    <w:rsid w:val="00012AA1"/>
    <w:rsid w:val="0002002E"/>
    <w:rsid w:val="00030A62"/>
    <w:rsid w:val="00040276"/>
    <w:rsid w:val="0004052A"/>
    <w:rsid w:val="0004256C"/>
    <w:rsid w:val="00050592"/>
    <w:rsid w:val="00054B65"/>
    <w:rsid w:val="00057A5D"/>
    <w:rsid w:val="00061A38"/>
    <w:rsid w:val="000673E7"/>
    <w:rsid w:val="00096AB8"/>
    <w:rsid w:val="0009739A"/>
    <w:rsid w:val="0009782A"/>
    <w:rsid w:val="00097885"/>
    <w:rsid w:val="000A0F5C"/>
    <w:rsid w:val="000A3599"/>
    <w:rsid w:val="000A4417"/>
    <w:rsid w:val="000A79BB"/>
    <w:rsid w:val="000B0E44"/>
    <w:rsid w:val="000B3EDB"/>
    <w:rsid w:val="000B601B"/>
    <w:rsid w:val="000C0728"/>
    <w:rsid w:val="000C3FE4"/>
    <w:rsid w:val="000C4523"/>
    <w:rsid w:val="000E033F"/>
    <w:rsid w:val="000E1389"/>
    <w:rsid w:val="000E1700"/>
    <w:rsid w:val="000E7A4F"/>
    <w:rsid w:val="00105A02"/>
    <w:rsid w:val="0011008E"/>
    <w:rsid w:val="00112E65"/>
    <w:rsid w:val="00113C64"/>
    <w:rsid w:val="00135B2A"/>
    <w:rsid w:val="001426C8"/>
    <w:rsid w:val="00143EAE"/>
    <w:rsid w:val="001448B9"/>
    <w:rsid w:val="00146860"/>
    <w:rsid w:val="001469A9"/>
    <w:rsid w:val="00164548"/>
    <w:rsid w:val="00170E15"/>
    <w:rsid w:val="001722F4"/>
    <w:rsid w:val="0017606C"/>
    <w:rsid w:val="00177AF9"/>
    <w:rsid w:val="00195CE6"/>
    <w:rsid w:val="001A12FB"/>
    <w:rsid w:val="001A33A8"/>
    <w:rsid w:val="001A33AF"/>
    <w:rsid w:val="001B1A9D"/>
    <w:rsid w:val="001B393E"/>
    <w:rsid w:val="001B684E"/>
    <w:rsid w:val="001B6A55"/>
    <w:rsid w:val="001C4845"/>
    <w:rsid w:val="001D2402"/>
    <w:rsid w:val="001D3556"/>
    <w:rsid w:val="001D618A"/>
    <w:rsid w:val="001F0F1F"/>
    <w:rsid w:val="001F1605"/>
    <w:rsid w:val="001F2258"/>
    <w:rsid w:val="001F5134"/>
    <w:rsid w:val="001F58CF"/>
    <w:rsid w:val="00202CB2"/>
    <w:rsid w:val="002049B6"/>
    <w:rsid w:val="00206FE6"/>
    <w:rsid w:val="002121E9"/>
    <w:rsid w:val="0022118B"/>
    <w:rsid w:val="00223AF6"/>
    <w:rsid w:val="002253C2"/>
    <w:rsid w:val="002317B3"/>
    <w:rsid w:val="00233AB1"/>
    <w:rsid w:val="00234FE7"/>
    <w:rsid w:val="00237091"/>
    <w:rsid w:val="00245CBC"/>
    <w:rsid w:val="00251964"/>
    <w:rsid w:val="00253573"/>
    <w:rsid w:val="00253686"/>
    <w:rsid w:val="00260671"/>
    <w:rsid w:val="00265A6D"/>
    <w:rsid w:val="00277F86"/>
    <w:rsid w:val="002865C4"/>
    <w:rsid w:val="00291485"/>
    <w:rsid w:val="00294A91"/>
    <w:rsid w:val="00296863"/>
    <w:rsid w:val="002A0945"/>
    <w:rsid w:val="002A4C35"/>
    <w:rsid w:val="002B070D"/>
    <w:rsid w:val="002B267B"/>
    <w:rsid w:val="002B3D1F"/>
    <w:rsid w:val="002B4256"/>
    <w:rsid w:val="002B56E2"/>
    <w:rsid w:val="002B742A"/>
    <w:rsid w:val="002C1BEB"/>
    <w:rsid w:val="002C54EC"/>
    <w:rsid w:val="002D523E"/>
    <w:rsid w:val="002E0231"/>
    <w:rsid w:val="002E2BF7"/>
    <w:rsid w:val="002E4DB8"/>
    <w:rsid w:val="002F3253"/>
    <w:rsid w:val="002F32FE"/>
    <w:rsid w:val="002F444C"/>
    <w:rsid w:val="0030397B"/>
    <w:rsid w:val="003048DD"/>
    <w:rsid w:val="00304B53"/>
    <w:rsid w:val="00311742"/>
    <w:rsid w:val="00311901"/>
    <w:rsid w:val="00315C26"/>
    <w:rsid w:val="00336083"/>
    <w:rsid w:val="003405CA"/>
    <w:rsid w:val="003406C5"/>
    <w:rsid w:val="00340FF2"/>
    <w:rsid w:val="00345A2A"/>
    <w:rsid w:val="00351D56"/>
    <w:rsid w:val="00353111"/>
    <w:rsid w:val="003552FB"/>
    <w:rsid w:val="00355FA5"/>
    <w:rsid w:val="00356D3E"/>
    <w:rsid w:val="00357F67"/>
    <w:rsid w:val="00370AFA"/>
    <w:rsid w:val="0037244D"/>
    <w:rsid w:val="00372BF0"/>
    <w:rsid w:val="00375032"/>
    <w:rsid w:val="00377003"/>
    <w:rsid w:val="00377EA3"/>
    <w:rsid w:val="00383AC0"/>
    <w:rsid w:val="00395EDF"/>
    <w:rsid w:val="00396148"/>
    <w:rsid w:val="003974CD"/>
    <w:rsid w:val="003A495B"/>
    <w:rsid w:val="003B29CD"/>
    <w:rsid w:val="003B652E"/>
    <w:rsid w:val="003C08EA"/>
    <w:rsid w:val="003C1E6B"/>
    <w:rsid w:val="003C235A"/>
    <w:rsid w:val="003C3435"/>
    <w:rsid w:val="003C6F68"/>
    <w:rsid w:val="003D5790"/>
    <w:rsid w:val="003E0FCC"/>
    <w:rsid w:val="003E14CA"/>
    <w:rsid w:val="003E4351"/>
    <w:rsid w:val="003F28CB"/>
    <w:rsid w:val="003F2D6B"/>
    <w:rsid w:val="00405BBE"/>
    <w:rsid w:val="0041314D"/>
    <w:rsid w:val="00415E06"/>
    <w:rsid w:val="00427419"/>
    <w:rsid w:val="004370E9"/>
    <w:rsid w:val="00441655"/>
    <w:rsid w:val="00450146"/>
    <w:rsid w:val="004524C3"/>
    <w:rsid w:val="004544D6"/>
    <w:rsid w:val="00460436"/>
    <w:rsid w:val="004609CD"/>
    <w:rsid w:val="00462A1C"/>
    <w:rsid w:val="0047618F"/>
    <w:rsid w:val="00477129"/>
    <w:rsid w:val="004774C2"/>
    <w:rsid w:val="00483EE7"/>
    <w:rsid w:val="004848F6"/>
    <w:rsid w:val="00491F02"/>
    <w:rsid w:val="004A114A"/>
    <w:rsid w:val="004B01C4"/>
    <w:rsid w:val="004B25CE"/>
    <w:rsid w:val="004B32F5"/>
    <w:rsid w:val="004B5604"/>
    <w:rsid w:val="004C5263"/>
    <w:rsid w:val="004C7A0B"/>
    <w:rsid w:val="004D431E"/>
    <w:rsid w:val="004D70BA"/>
    <w:rsid w:val="004D7413"/>
    <w:rsid w:val="004D7426"/>
    <w:rsid w:val="004E010F"/>
    <w:rsid w:val="004E2604"/>
    <w:rsid w:val="004E7AD4"/>
    <w:rsid w:val="004F00B9"/>
    <w:rsid w:val="004F1AEC"/>
    <w:rsid w:val="00523DB5"/>
    <w:rsid w:val="0052522E"/>
    <w:rsid w:val="00532608"/>
    <w:rsid w:val="00557DFD"/>
    <w:rsid w:val="00560239"/>
    <w:rsid w:val="00566DFD"/>
    <w:rsid w:val="00573760"/>
    <w:rsid w:val="00576D11"/>
    <w:rsid w:val="0058080A"/>
    <w:rsid w:val="005809EB"/>
    <w:rsid w:val="0058139F"/>
    <w:rsid w:val="005864C9"/>
    <w:rsid w:val="00587DBF"/>
    <w:rsid w:val="005914A1"/>
    <w:rsid w:val="005A067B"/>
    <w:rsid w:val="005A4F18"/>
    <w:rsid w:val="005B4B67"/>
    <w:rsid w:val="005C0402"/>
    <w:rsid w:val="005C0ACA"/>
    <w:rsid w:val="005C2AB6"/>
    <w:rsid w:val="005C3EE5"/>
    <w:rsid w:val="005D0632"/>
    <w:rsid w:val="005D209A"/>
    <w:rsid w:val="005D2B4B"/>
    <w:rsid w:val="005D6F2D"/>
    <w:rsid w:val="005D6FB5"/>
    <w:rsid w:val="005F0424"/>
    <w:rsid w:val="005F4A50"/>
    <w:rsid w:val="005F7327"/>
    <w:rsid w:val="006002BD"/>
    <w:rsid w:val="006047DA"/>
    <w:rsid w:val="00605E95"/>
    <w:rsid w:val="006213D1"/>
    <w:rsid w:val="00622DBF"/>
    <w:rsid w:val="006250E6"/>
    <w:rsid w:val="00633514"/>
    <w:rsid w:val="006349E4"/>
    <w:rsid w:val="006355BA"/>
    <w:rsid w:val="00641EF1"/>
    <w:rsid w:val="00646919"/>
    <w:rsid w:val="006562DF"/>
    <w:rsid w:val="00661558"/>
    <w:rsid w:val="006617EA"/>
    <w:rsid w:val="0066509C"/>
    <w:rsid w:val="00667586"/>
    <w:rsid w:val="00672F43"/>
    <w:rsid w:val="00673BDE"/>
    <w:rsid w:val="00682D1F"/>
    <w:rsid w:val="006833BC"/>
    <w:rsid w:val="00684DCB"/>
    <w:rsid w:val="006A18E1"/>
    <w:rsid w:val="006A55D8"/>
    <w:rsid w:val="006A59FA"/>
    <w:rsid w:val="006A7DF3"/>
    <w:rsid w:val="006B54D2"/>
    <w:rsid w:val="006C6872"/>
    <w:rsid w:val="006C77B9"/>
    <w:rsid w:val="006D3FDA"/>
    <w:rsid w:val="006D75E7"/>
    <w:rsid w:val="006E15A3"/>
    <w:rsid w:val="006F56FB"/>
    <w:rsid w:val="006F71EE"/>
    <w:rsid w:val="007017CE"/>
    <w:rsid w:val="00701BBB"/>
    <w:rsid w:val="00702FB7"/>
    <w:rsid w:val="00704D94"/>
    <w:rsid w:val="00711DC3"/>
    <w:rsid w:val="00712831"/>
    <w:rsid w:val="007214E7"/>
    <w:rsid w:val="00721C1A"/>
    <w:rsid w:val="00723D2B"/>
    <w:rsid w:val="00724B4C"/>
    <w:rsid w:val="007532BE"/>
    <w:rsid w:val="007574B6"/>
    <w:rsid w:val="007617C6"/>
    <w:rsid w:val="0076701B"/>
    <w:rsid w:val="00767BE8"/>
    <w:rsid w:val="007723E5"/>
    <w:rsid w:val="00780309"/>
    <w:rsid w:val="007817EE"/>
    <w:rsid w:val="00781D02"/>
    <w:rsid w:val="00792EC0"/>
    <w:rsid w:val="007965DA"/>
    <w:rsid w:val="00796FA4"/>
    <w:rsid w:val="00797D58"/>
    <w:rsid w:val="007A40A5"/>
    <w:rsid w:val="007B5531"/>
    <w:rsid w:val="007B654F"/>
    <w:rsid w:val="007B71AF"/>
    <w:rsid w:val="007D03C1"/>
    <w:rsid w:val="007D2310"/>
    <w:rsid w:val="007D756F"/>
    <w:rsid w:val="007E3116"/>
    <w:rsid w:val="007F0E87"/>
    <w:rsid w:val="007F5169"/>
    <w:rsid w:val="008000D9"/>
    <w:rsid w:val="008152C9"/>
    <w:rsid w:val="00833D31"/>
    <w:rsid w:val="0083635C"/>
    <w:rsid w:val="00836803"/>
    <w:rsid w:val="008408AC"/>
    <w:rsid w:val="00847082"/>
    <w:rsid w:val="008552E1"/>
    <w:rsid w:val="0085762D"/>
    <w:rsid w:val="00862C5E"/>
    <w:rsid w:val="008634F0"/>
    <w:rsid w:val="00865ECD"/>
    <w:rsid w:val="00870898"/>
    <w:rsid w:val="00870C2F"/>
    <w:rsid w:val="00873EEE"/>
    <w:rsid w:val="00877127"/>
    <w:rsid w:val="008777FC"/>
    <w:rsid w:val="00884CCC"/>
    <w:rsid w:val="00885187"/>
    <w:rsid w:val="00887061"/>
    <w:rsid w:val="0088762E"/>
    <w:rsid w:val="00896447"/>
    <w:rsid w:val="008A0930"/>
    <w:rsid w:val="008D0285"/>
    <w:rsid w:val="008D3346"/>
    <w:rsid w:val="008E5AF7"/>
    <w:rsid w:val="008F02AF"/>
    <w:rsid w:val="008F46D1"/>
    <w:rsid w:val="00913E0E"/>
    <w:rsid w:val="0091460F"/>
    <w:rsid w:val="00917B74"/>
    <w:rsid w:val="0092143D"/>
    <w:rsid w:val="00922BC5"/>
    <w:rsid w:val="00922DC3"/>
    <w:rsid w:val="00941CA5"/>
    <w:rsid w:val="00951841"/>
    <w:rsid w:val="009545AC"/>
    <w:rsid w:val="009606A5"/>
    <w:rsid w:val="0096150C"/>
    <w:rsid w:val="00963193"/>
    <w:rsid w:val="009633B0"/>
    <w:rsid w:val="00963616"/>
    <w:rsid w:val="00971936"/>
    <w:rsid w:val="00972310"/>
    <w:rsid w:val="0097235A"/>
    <w:rsid w:val="009736E4"/>
    <w:rsid w:val="00973F68"/>
    <w:rsid w:val="00991310"/>
    <w:rsid w:val="009B09B7"/>
    <w:rsid w:val="009B6372"/>
    <w:rsid w:val="009B6D71"/>
    <w:rsid w:val="009C4AC7"/>
    <w:rsid w:val="009C6B16"/>
    <w:rsid w:val="009D69F7"/>
    <w:rsid w:val="009E4238"/>
    <w:rsid w:val="009F00ED"/>
    <w:rsid w:val="009F1290"/>
    <w:rsid w:val="009F34BF"/>
    <w:rsid w:val="009F6830"/>
    <w:rsid w:val="00A008C7"/>
    <w:rsid w:val="00A030CD"/>
    <w:rsid w:val="00A03FC6"/>
    <w:rsid w:val="00A251CD"/>
    <w:rsid w:val="00A278A0"/>
    <w:rsid w:val="00A35B87"/>
    <w:rsid w:val="00A45F87"/>
    <w:rsid w:val="00A4643B"/>
    <w:rsid w:val="00A46B9C"/>
    <w:rsid w:val="00A477A4"/>
    <w:rsid w:val="00A50072"/>
    <w:rsid w:val="00A557CC"/>
    <w:rsid w:val="00A57BD1"/>
    <w:rsid w:val="00A6032A"/>
    <w:rsid w:val="00A60D7F"/>
    <w:rsid w:val="00A75DF9"/>
    <w:rsid w:val="00A8045F"/>
    <w:rsid w:val="00A83825"/>
    <w:rsid w:val="00AA0481"/>
    <w:rsid w:val="00AB13D1"/>
    <w:rsid w:val="00AB65A9"/>
    <w:rsid w:val="00AC0E98"/>
    <w:rsid w:val="00AC6717"/>
    <w:rsid w:val="00AC6C28"/>
    <w:rsid w:val="00AD29CD"/>
    <w:rsid w:val="00AD3398"/>
    <w:rsid w:val="00AD3D71"/>
    <w:rsid w:val="00AD74C3"/>
    <w:rsid w:val="00AE1B38"/>
    <w:rsid w:val="00AE61BE"/>
    <w:rsid w:val="00AE6545"/>
    <w:rsid w:val="00AE6B9E"/>
    <w:rsid w:val="00B01440"/>
    <w:rsid w:val="00B12D60"/>
    <w:rsid w:val="00B140AE"/>
    <w:rsid w:val="00B24181"/>
    <w:rsid w:val="00B305E6"/>
    <w:rsid w:val="00B32778"/>
    <w:rsid w:val="00B36EA1"/>
    <w:rsid w:val="00B37096"/>
    <w:rsid w:val="00B43DCC"/>
    <w:rsid w:val="00B45C4A"/>
    <w:rsid w:val="00B54E88"/>
    <w:rsid w:val="00B56791"/>
    <w:rsid w:val="00B57A97"/>
    <w:rsid w:val="00B6540F"/>
    <w:rsid w:val="00B7135E"/>
    <w:rsid w:val="00B8247B"/>
    <w:rsid w:val="00B828E7"/>
    <w:rsid w:val="00B87875"/>
    <w:rsid w:val="00B92321"/>
    <w:rsid w:val="00B95364"/>
    <w:rsid w:val="00B972A1"/>
    <w:rsid w:val="00B97A87"/>
    <w:rsid w:val="00BA79FE"/>
    <w:rsid w:val="00BB00CF"/>
    <w:rsid w:val="00BB1337"/>
    <w:rsid w:val="00BC03D9"/>
    <w:rsid w:val="00BC38E2"/>
    <w:rsid w:val="00BC4696"/>
    <w:rsid w:val="00BC6D34"/>
    <w:rsid w:val="00BC7E01"/>
    <w:rsid w:val="00BD1E0A"/>
    <w:rsid w:val="00BD1E42"/>
    <w:rsid w:val="00BD1E96"/>
    <w:rsid w:val="00BE2C77"/>
    <w:rsid w:val="00BF2B1D"/>
    <w:rsid w:val="00BF648E"/>
    <w:rsid w:val="00C11BB6"/>
    <w:rsid w:val="00C12B3E"/>
    <w:rsid w:val="00C2522A"/>
    <w:rsid w:val="00C259FB"/>
    <w:rsid w:val="00C306E1"/>
    <w:rsid w:val="00C33982"/>
    <w:rsid w:val="00C3680A"/>
    <w:rsid w:val="00C43A3C"/>
    <w:rsid w:val="00C45401"/>
    <w:rsid w:val="00C46DD7"/>
    <w:rsid w:val="00C46F3C"/>
    <w:rsid w:val="00C50578"/>
    <w:rsid w:val="00C531D3"/>
    <w:rsid w:val="00C54CD6"/>
    <w:rsid w:val="00C6242E"/>
    <w:rsid w:val="00C663E5"/>
    <w:rsid w:val="00C81071"/>
    <w:rsid w:val="00C826BE"/>
    <w:rsid w:val="00C87991"/>
    <w:rsid w:val="00C90E90"/>
    <w:rsid w:val="00C95C2B"/>
    <w:rsid w:val="00C95F78"/>
    <w:rsid w:val="00CA26DB"/>
    <w:rsid w:val="00CA773A"/>
    <w:rsid w:val="00CB36AE"/>
    <w:rsid w:val="00CB5DAF"/>
    <w:rsid w:val="00CB5F2D"/>
    <w:rsid w:val="00CD72B2"/>
    <w:rsid w:val="00CD7909"/>
    <w:rsid w:val="00CE13E1"/>
    <w:rsid w:val="00CE1BC1"/>
    <w:rsid w:val="00CE23E7"/>
    <w:rsid w:val="00CE79B4"/>
    <w:rsid w:val="00CF096D"/>
    <w:rsid w:val="00CF2448"/>
    <w:rsid w:val="00CF6308"/>
    <w:rsid w:val="00D02160"/>
    <w:rsid w:val="00D10A02"/>
    <w:rsid w:val="00D12190"/>
    <w:rsid w:val="00D17BB7"/>
    <w:rsid w:val="00D17CDE"/>
    <w:rsid w:val="00D17E43"/>
    <w:rsid w:val="00D21477"/>
    <w:rsid w:val="00D21F46"/>
    <w:rsid w:val="00D34EA8"/>
    <w:rsid w:val="00D40472"/>
    <w:rsid w:val="00D457A9"/>
    <w:rsid w:val="00D5482F"/>
    <w:rsid w:val="00D55F7B"/>
    <w:rsid w:val="00D6120E"/>
    <w:rsid w:val="00D62ECC"/>
    <w:rsid w:val="00D63BE5"/>
    <w:rsid w:val="00D674E9"/>
    <w:rsid w:val="00D807DC"/>
    <w:rsid w:val="00D84687"/>
    <w:rsid w:val="00DA4CAC"/>
    <w:rsid w:val="00DB6FB8"/>
    <w:rsid w:val="00DD059B"/>
    <w:rsid w:val="00DD11CF"/>
    <w:rsid w:val="00DD3843"/>
    <w:rsid w:val="00DE01F4"/>
    <w:rsid w:val="00DE165D"/>
    <w:rsid w:val="00DE2B8A"/>
    <w:rsid w:val="00DE3186"/>
    <w:rsid w:val="00DF1AE8"/>
    <w:rsid w:val="00DF2951"/>
    <w:rsid w:val="00DF4634"/>
    <w:rsid w:val="00E0420C"/>
    <w:rsid w:val="00E078EA"/>
    <w:rsid w:val="00E10F9A"/>
    <w:rsid w:val="00E11046"/>
    <w:rsid w:val="00E200A3"/>
    <w:rsid w:val="00E2201F"/>
    <w:rsid w:val="00E45A7C"/>
    <w:rsid w:val="00E474BE"/>
    <w:rsid w:val="00E47C4D"/>
    <w:rsid w:val="00E50050"/>
    <w:rsid w:val="00E51E8F"/>
    <w:rsid w:val="00E544B1"/>
    <w:rsid w:val="00E54BE7"/>
    <w:rsid w:val="00E55D2F"/>
    <w:rsid w:val="00E73AE2"/>
    <w:rsid w:val="00E76EB5"/>
    <w:rsid w:val="00EB1B6B"/>
    <w:rsid w:val="00EB4430"/>
    <w:rsid w:val="00EC0008"/>
    <w:rsid w:val="00EC5BD6"/>
    <w:rsid w:val="00ED0418"/>
    <w:rsid w:val="00ED2B82"/>
    <w:rsid w:val="00ED46B8"/>
    <w:rsid w:val="00ED7D47"/>
    <w:rsid w:val="00EE39D6"/>
    <w:rsid w:val="00EE50E8"/>
    <w:rsid w:val="00EE7172"/>
    <w:rsid w:val="00EE794B"/>
    <w:rsid w:val="00EF6AFA"/>
    <w:rsid w:val="00EF70D9"/>
    <w:rsid w:val="00F05AF4"/>
    <w:rsid w:val="00F07672"/>
    <w:rsid w:val="00F123C1"/>
    <w:rsid w:val="00F12ED0"/>
    <w:rsid w:val="00F17C47"/>
    <w:rsid w:val="00F2510F"/>
    <w:rsid w:val="00F33BA0"/>
    <w:rsid w:val="00F34D22"/>
    <w:rsid w:val="00F36069"/>
    <w:rsid w:val="00F37BA0"/>
    <w:rsid w:val="00F5310A"/>
    <w:rsid w:val="00F547D7"/>
    <w:rsid w:val="00F57443"/>
    <w:rsid w:val="00F64D3F"/>
    <w:rsid w:val="00F73D17"/>
    <w:rsid w:val="00F80CFC"/>
    <w:rsid w:val="00F81650"/>
    <w:rsid w:val="00F84FE4"/>
    <w:rsid w:val="00F853C5"/>
    <w:rsid w:val="00F931DD"/>
    <w:rsid w:val="00F97BB4"/>
    <w:rsid w:val="00FB14B4"/>
    <w:rsid w:val="00FB3F14"/>
    <w:rsid w:val="00FB7087"/>
    <w:rsid w:val="00FD1380"/>
    <w:rsid w:val="00FD34E2"/>
    <w:rsid w:val="00FE7647"/>
    <w:rsid w:val="00FE7D06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CE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Times New Roman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63690E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63690E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"/>
    <w:semiHidden/>
    <w:rsid w:val="0063690E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"/>
    <w:semiHidden/>
    <w:rsid w:val="0063690E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7017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63690E"/>
    <w:rPr>
      <w:sz w:val="20"/>
      <w:szCs w:val="20"/>
    </w:rPr>
  </w:style>
  <w:style w:type="paragraph" w:styleId="a5">
    <w:name w:val="footer"/>
    <w:basedOn w:val="a"/>
    <w:link w:val="a6"/>
    <w:uiPriority w:val="99"/>
    <w:rsid w:val="007017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63690E"/>
    <w:rPr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7017CE"/>
    <w:pPr>
      <w:snapToGrid w:val="0"/>
      <w:spacing w:line="360" w:lineRule="auto"/>
      <w:ind w:right="-1054"/>
      <w:jc w:val="both"/>
    </w:pPr>
    <w:rPr>
      <w:rFonts w:ascii="標楷體" w:eastAsia="Times New Roman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Times New Roman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7017CE"/>
    <w:rPr>
      <w:rFonts w:cs="Times New Roman"/>
    </w:rPr>
  </w:style>
  <w:style w:type="paragraph" w:customStyle="1" w:styleId="-">
    <w:name w:val="欄-項目符號"/>
    <w:basedOn w:val="a3"/>
    <w:uiPriority w:val="99"/>
    <w:rsid w:val="007017C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rsid w:val="0063690E"/>
    <w:rPr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7017C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 w:eastAsia="Times New Roman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Times New Roman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Times New Roman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Times New Roman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Times New Roman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63690E"/>
    <w:rPr>
      <w:rFonts w:ascii="Cambria" w:eastAsia="新細明體" w:hAnsi="Cambria" w:cs="Times New Roman"/>
      <w:sz w:val="0"/>
      <w:szCs w:val="0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Times New Roman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Times New Roman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Times New Roman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Times New Roman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Times New Roman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Times New Roman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Times New Roman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Times New Roman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Times New Roman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Times New Roman" w:cs="新細明體"/>
      <w:b/>
      <w:kern w:val="2"/>
      <w:sz w:val="18"/>
      <w:szCs w:val="18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CE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Times New Roman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63690E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63690E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"/>
    <w:semiHidden/>
    <w:rsid w:val="0063690E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"/>
    <w:semiHidden/>
    <w:rsid w:val="0063690E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7017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63690E"/>
    <w:rPr>
      <w:sz w:val="20"/>
      <w:szCs w:val="20"/>
    </w:rPr>
  </w:style>
  <w:style w:type="paragraph" w:styleId="a5">
    <w:name w:val="footer"/>
    <w:basedOn w:val="a"/>
    <w:link w:val="a6"/>
    <w:uiPriority w:val="99"/>
    <w:rsid w:val="007017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63690E"/>
    <w:rPr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7017CE"/>
    <w:pPr>
      <w:snapToGrid w:val="0"/>
      <w:spacing w:line="360" w:lineRule="auto"/>
      <w:ind w:right="-1054"/>
      <w:jc w:val="both"/>
    </w:pPr>
    <w:rPr>
      <w:rFonts w:ascii="標楷體" w:eastAsia="Times New Roman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Times New Roman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7017CE"/>
    <w:rPr>
      <w:rFonts w:cs="Times New Roman"/>
    </w:rPr>
  </w:style>
  <w:style w:type="paragraph" w:customStyle="1" w:styleId="-">
    <w:name w:val="欄-項目符號"/>
    <w:basedOn w:val="a3"/>
    <w:uiPriority w:val="99"/>
    <w:rsid w:val="007017C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rsid w:val="0063690E"/>
    <w:rPr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7017C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 w:eastAsia="Times New Roman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Times New Roman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Times New Roman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Times New Roman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Times New Roman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63690E"/>
    <w:rPr>
      <w:rFonts w:ascii="Cambria" w:eastAsia="新細明體" w:hAnsi="Cambria" w:cs="Times New Roman"/>
      <w:sz w:val="0"/>
      <w:szCs w:val="0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Times New Roman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Times New Roman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Times New Roman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Times New Roman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Times New Roman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Times New Roman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Times New Roman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Times New Roman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Times New Roman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Times New Roman" w:cs="新細明體"/>
      <w:b/>
      <w:kern w:val="2"/>
      <w:sz w:val="18"/>
      <w:szCs w:val="18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74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65191pYj9Y&#27506;&#20986;&#20027;&#31649;&#27231;&#38364;&#21029;&#27770;&#31639;&#23529;&#23450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27D2C-17D2-4658-B847-2925926F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65191pYj9Y歲出主管機關別決算審定表L</Template>
  <TotalTime>16</TotalTime>
  <Pages>2</Pages>
  <Words>887</Words>
  <Characters>4061</Characters>
  <Application>Microsoft Office Word</Application>
  <DocSecurity>0</DocSecurity>
  <Lines>33</Lines>
  <Paragraphs>9</Paragraphs>
  <ScaleCrop>false</ScaleCrop>
  <Company>nao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蔡容韶</dc:creator>
  <cp:lastModifiedBy>USER</cp:lastModifiedBy>
  <cp:revision>6</cp:revision>
  <cp:lastPrinted>2022-07-11T00:33:00Z</cp:lastPrinted>
  <dcterms:created xsi:type="dcterms:W3CDTF">2023-06-30T21:51:00Z</dcterms:created>
  <dcterms:modified xsi:type="dcterms:W3CDTF">2023-07-07T16:20:00Z</dcterms:modified>
</cp:coreProperties>
</file>